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64C" w:rsidRDefault="0086364C" w:rsidP="0086364C">
      <w:pPr>
        <w:ind w:firstLine="567"/>
        <w:jc w:val="right"/>
      </w:pPr>
      <w:r>
        <w:t>Приложение к письму «ТФОМС Волгоградской области»</w:t>
      </w:r>
    </w:p>
    <w:p w:rsidR="0086364C" w:rsidRDefault="0086364C" w:rsidP="0086364C">
      <w:pPr>
        <w:ind w:firstLine="567"/>
        <w:jc w:val="right"/>
      </w:pPr>
    </w:p>
    <w:p w:rsidR="0086364C" w:rsidRDefault="0086364C" w:rsidP="0086364C">
      <w:pPr>
        <w:ind w:firstLine="567"/>
        <w:jc w:val="right"/>
      </w:pPr>
      <w:r>
        <w:t>№</w:t>
      </w:r>
      <w:proofErr w:type="spellStart"/>
      <w:r>
        <w:t>_</w:t>
      </w:r>
      <w:r w:rsidR="00BE081B" w:rsidRPr="00F12C68">
        <w:t>04-18-32</w:t>
      </w:r>
      <w:proofErr w:type="spellEnd"/>
      <w:r w:rsidR="00BE081B" w:rsidRPr="00F12C68">
        <w:t xml:space="preserve"> </w:t>
      </w:r>
      <w:r>
        <w:t>от</w:t>
      </w:r>
      <w:r w:rsidR="00BE081B" w:rsidRPr="00F12C68">
        <w:t xml:space="preserve"> 17.11.</w:t>
      </w:r>
      <w:r>
        <w:t>2016</w:t>
      </w:r>
    </w:p>
    <w:p w:rsidR="0086364C" w:rsidRDefault="0086364C" w:rsidP="0086364C">
      <w:pPr>
        <w:ind w:firstLine="567"/>
        <w:jc w:val="right"/>
      </w:pPr>
    </w:p>
    <w:p w:rsidR="0086364C" w:rsidRDefault="0086364C" w:rsidP="0086364C">
      <w:pPr>
        <w:ind w:firstLine="567"/>
        <w:jc w:val="right"/>
      </w:pPr>
    </w:p>
    <w:p w:rsidR="0086364C" w:rsidRDefault="0086364C" w:rsidP="0086364C">
      <w:pPr>
        <w:ind w:firstLine="567"/>
        <w:jc w:val="right"/>
      </w:pPr>
    </w:p>
    <w:p w:rsidR="0086364C" w:rsidRDefault="0086364C" w:rsidP="0086364C">
      <w:pPr>
        <w:ind w:firstLine="567"/>
        <w:jc w:val="right"/>
      </w:pPr>
    </w:p>
    <w:p w:rsidR="0086364C" w:rsidRPr="0086364C" w:rsidRDefault="0086364C" w:rsidP="0086364C">
      <w:pPr>
        <w:spacing w:line="312" w:lineRule="auto"/>
        <w:ind w:firstLine="360"/>
        <w:jc w:val="center"/>
        <w:rPr>
          <w:sz w:val="24"/>
          <w:szCs w:val="24"/>
        </w:rPr>
      </w:pPr>
      <w:r w:rsidRPr="0086364C">
        <w:rPr>
          <w:sz w:val="24"/>
          <w:szCs w:val="24"/>
        </w:rPr>
        <w:t xml:space="preserve">Изменения в форматы файлов информационного обмена при ведении персонифицированного учета сведений об </w:t>
      </w:r>
      <w:proofErr w:type="gramStart"/>
      <w:r w:rsidRPr="0086364C">
        <w:rPr>
          <w:sz w:val="24"/>
          <w:szCs w:val="24"/>
        </w:rPr>
        <w:t>оказанной</w:t>
      </w:r>
      <w:proofErr w:type="gramEnd"/>
      <w:r w:rsidRPr="0086364C">
        <w:rPr>
          <w:sz w:val="24"/>
          <w:szCs w:val="24"/>
        </w:rPr>
        <w:t xml:space="preserve"> медицинской помощи с отчетного периода 2017 на основании приказа ФОМС № 169 от 09.09.2016 «О внесении изменений  в приказ ФОМС от 07.04.2011 № 79»</w:t>
      </w:r>
    </w:p>
    <w:p w:rsidR="0086364C" w:rsidRDefault="0086364C" w:rsidP="0086364C">
      <w:pPr>
        <w:ind w:firstLine="567"/>
        <w:jc w:val="center"/>
      </w:pPr>
    </w:p>
    <w:p w:rsidR="0086364C" w:rsidRDefault="0086364C" w:rsidP="00B1753B">
      <w:pPr>
        <w:ind w:firstLine="567"/>
        <w:jc w:val="both"/>
      </w:pPr>
    </w:p>
    <w:p w:rsidR="00E73CE2" w:rsidRPr="004F632B" w:rsidRDefault="00280B5C" w:rsidP="00B1753B">
      <w:pPr>
        <w:ind w:firstLine="567"/>
        <w:jc w:val="both"/>
      </w:pPr>
      <w:r w:rsidRPr="004F632B">
        <w:t xml:space="preserve">В информационном </w:t>
      </w:r>
      <w:proofErr w:type="gramStart"/>
      <w:r w:rsidRPr="004F632B">
        <w:t>взаимодействии</w:t>
      </w:r>
      <w:proofErr w:type="gramEnd"/>
      <w:r w:rsidRPr="004F632B">
        <w:t xml:space="preserve"> сторон  при осуществлении персонифицированного учета сведений об оказанной медицинской помощи в сфере ОМС Волгоградской области</w:t>
      </w:r>
      <w:r w:rsidR="009B3C55" w:rsidRPr="004F632B">
        <w:t xml:space="preserve"> на первом этапе</w:t>
      </w:r>
      <w:r w:rsidRPr="004F632B">
        <w:t xml:space="preserve"> производится </w:t>
      </w:r>
      <w:r w:rsidR="00B1753B" w:rsidRPr="004F632B">
        <w:t xml:space="preserve">направление МО в ТФОМС </w:t>
      </w:r>
      <w:r w:rsidRPr="004F632B">
        <w:rPr>
          <w:i/>
        </w:rPr>
        <w:t>реестр</w:t>
      </w:r>
      <w:r w:rsidR="00B1753B" w:rsidRPr="004F632B">
        <w:rPr>
          <w:i/>
        </w:rPr>
        <w:t>ов</w:t>
      </w:r>
      <w:r w:rsidRPr="004F632B">
        <w:rPr>
          <w:i/>
        </w:rPr>
        <w:t xml:space="preserve"> сведений об оказанной мед</w:t>
      </w:r>
      <w:r w:rsidR="004916E7" w:rsidRPr="004F632B">
        <w:rPr>
          <w:i/>
        </w:rPr>
        <w:t>ицинской помощи</w:t>
      </w:r>
      <w:r w:rsidRPr="004F632B">
        <w:t>.</w:t>
      </w:r>
      <w:r w:rsidR="004916E7" w:rsidRPr="004F632B">
        <w:t xml:space="preserve"> </w:t>
      </w:r>
      <w:r w:rsidR="00816373" w:rsidRPr="004F632B">
        <w:t>В состав реестра сведений об оказанной медицинской помощи</w:t>
      </w:r>
      <w:r w:rsidR="005F3669" w:rsidRPr="004F632B">
        <w:t xml:space="preserve"> включаются два файла: файл реестра случаев об оказанной медицинской помощи и файл с персональными данными пациентов.  </w:t>
      </w:r>
      <w:r w:rsidR="004916E7" w:rsidRPr="004F632B">
        <w:t>В зависимости от вида оказанной медицинской помощи</w:t>
      </w:r>
      <w:r w:rsidR="00E73CE2" w:rsidRPr="004F632B">
        <w:t xml:space="preserve"> </w:t>
      </w:r>
      <w:r w:rsidR="00B1753B" w:rsidRPr="004F632B">
        <w:t>случаи оказания медицинской помощи включаются в</w:t>
      </w:r>
      <w:r w:rsidR="004916E7" w:rsidRPr="004F632B">
        <w:t xml:space="preserve"> </w:t>
      </w:r>
      <w:r w:rsidR="00816373" w:rsidRPr="004F632B">
        <w:t>реестр</w:t>
      </w:r>
      <w:r w:rsidR="00B1753B" w:rsidRPr="004F632B">
        <w:t>ы</w:t>
      </w:r>
      <w:r w:rsidR="00816373" w:rsidRPr="004F632B">
        <w:t xml:space="preserve"> случаев</w:t>
      </w:r>
      <w:r w:rsidR="00B1753B" w:rsidRPr="004F632B">
        <w:t>, форматы которых отличаются. Р</w:t>
      </w:r>
      <w:r w:rsidR="000433F0" w:rsidRPr="004F632B">
        <w:t>еестры случаев и соответственно реестры сведений</w:t>
      </w:r>
      <w:r w:rsidR="004916E7" w:rsidRPr="004F632B">
        <w:t xml:space="preserve"> </w:t>
      </w:r>
      <w:r w:rsidR="00816373" w:rsidRPr="004F632B">
        <w:t xml:space="preserve">подразделяются </w:t>
      </w:r>
      <w:r w:rsidR="00E73CE2" w:rsidRPr="004F632B">
        <w:t xml:space="preserve">на два типа: </w:t>
      </w:r>
    </w:p>
    <w:p w:rsidR="009B1ED5" w:rsidRPr="004F632B" w:rsidRDefault="00E73CE2" w:rsidP="00E73CE2">
      <w:pPr>
        <w:pStyle w:val="ab"/>
        <w:numPr>
          <w:ilvl w:val="2"/>
          <w:numId w:val="9"/>
        </w:numPr>
        <w:jc w:val="both"/>
      </w:pPr>
      <w:r w:rsidRPr="004F632B">
        <w:t xml:space="preserve">в реестры </w:t>
      </w:r>
      <w:r w:rsidR="000433F0" w:rsidRPr="004F632B">
        <w:t>случ</w:t>
      </w:r>
      <w:r w:rsidR="002E6B53" w:rsidRPr="004F632B">
        <w:t>а</w:t>
      </w:r>
      <w:r w:rsidR="000433F0" w:rsidRPr="004F632B">
        <w:t>ев</w:t>
      </w:r>
      <w:r w:rsidRPr="004F632B">
        <w:t xml:space="preserve"> первого типа включаются случаи оказания медицинской помощи </w:t>
      </w:r>
      <w:r w:rsidRPr="004F632B">
        <w:rPr>
          <w:i/>
        </w:rPr>
        <w:t>за исключением медицинской помощи по диспансеризации, медицинским осмотрам несовершеннолетних и профилактическим медицинским осмотрам определенных гру</w:t>
      </w:r>
      <w:proofErr w:type="gramStart"/>
      <w:r w:rsidRPr="004F632B">
        <w:rPr>
          <w:i/>
        </w:rPr>
        <w:t>пп взр</w:t>
      </w:r>
      <w:proofErr w:type="gramEnd"/>
      <w:r w:rsidRPr="004F632B">
        <w:rPr>
          <w:i/>
        </w:rPr>
        <w:t>ослого населени</w:t>
      </w:r>
      <w:r w:rsidR="00816373" w:rsidRPr="004F632B">
        <w:rPr>
          <w:i/>
        </w:rPr>
        <w:t>я;</w:t>
      </w:r>
    </w:p>
    <w:p w:rsidR="00816373" w:rsidRPr="004F632B" w:rsidRDefault="00816373" w:rsidP="00E73CE2">
      <w:pPr>
        <w:pStyle w:val="ab"/>
        <w:numPr>
          <w:ilvl w:val="2"/>
          <w:numId w:val="9"/>
        </w:numPr>
        <w:jc w:val="both"/>
      </w:pPr>
      <w:r w:rsidRPr="004F632B">
        <w:t xml:space="preserve">в реестры </w:t>
      </w:r>
      <w:r w:rsidR="00B1753B" w:rsidRPr="004F632B">
        <w:t>случаев</w:t>
      </w:r>
      <w:r w:rsidRPr="004F632B">
        <w:t xml:space="preserve"> второго типа включаются случаи оказания медицинской помощи </w:t>
      </w:r>
      <w:r w:rsidRPr="004F632B">
        <w:rPr>
          <w:i/>
        </w:rPr>
        <w:t>по диспансеризации, медицинским осмотрам несовершеннолетних и профилактическим медицинским осмотрам определенных гру</w:t>
      </w:r>
      <w:proofErr w:type="gramStart"/>
      <w:r w:rsidRPr="004F632B">
        <w:rPr>
          <w:i/>
        </w:rPr>
        <w:t>пп взр</w:t>
      </w:r>
      <w:proofErr w:type="gramEnd"/>
      <w:r w:rsidRPr="004F632B">
        <w:rPr>
          <w:i/>
        </w:rPr>
        <w:t>ослого населения;</w:t>
      </w:r>
    </w:p>
    <w:p w:rsidR="0084326F" w:rsidRDefault="00B1753B" w:rsidP="004F632B">
      <w:pPr>
        <w:ind w:firstLine="567"/>
        <w:jc w:val="both"/>
      </w:pPr>
      <w:r w:rsidRPr="004F632B">
        <w:t xml:space="preserve">Формат файла, содержащий персональные данные пациентов, является общим как для реестров сведений первого типа, так и для реестров сведений второго типа. </w:t>
      </w:r>
      <w:r w:rsidR="009B3C55" w:rsidRPr="004F632B">
        <w:t>П</w:t>
      </w:r>
      <w:r w:rsidRPr="004F632B">
        <w:t>ри предоставлении</w:t>
      </w:r>
      <w:r w:rsidR="009B3C55" w:rsidRPr="004F632B">
        <w:t xml:space="preserve"> впоследствии</w:t>
      </w:r>
      <w:r w:rsidRPr="004F632B">
        <w:t xml:space="preserve"> </w:t>
      </w:r>
      <w:r w:rsidR="00656371" w:rsidRPr="004F632B">
        <w:t>реестров счетов</w:t>
      </w:r>
      <w:r w:rsidR="0084326F">
        <w:t>:</w:t>
      </w:r>
    </w:p>
    <w:p w:rsidR="0084326F" w:rsidRDefault="009B3C55" w:rsidP="0084326F">
      <w:pPr>
        <w:pStyle w:val="ab"/>
        <w:numPr>
          <w:ilvl w:val="0"/>
          <w:numId w:val="27"/>
        </w:numPr>
        <w:jc w:val="both"/>
      </w:pPr>
      <w:r w:rsidRPr="004F632B">
        <w:t xml:space="preserve">формат </w:t>
      </w:r>
      <w:r w:rsidR="0084326F">
        <w:t xml:space="preserve">реестра </w:t>
      </w:r>
      <w:r w:rsidRPr="004F632B">
        <w:t>счет</w:t>
      </w:r>
      <w:r w:rsidR="0084326F">
        <w:t>а</w:t>
      </w:r>
      <w:r w:rsidRPr="004F632B">
        <w:t xml:space="preserve"> должен соответствовать формату реестра сведений, на </w:t>
      </w:r>
      <w:proofErr w:type="gramStart"/>
      <w:r w:rsidRPr="004F632B">
        <w:t>основании</w:t>
      </w:r>
      <w:proofErr w:type="gramEnd"/>
      <w:r w:rsidRPr="004F632B">
        <w:t xml:space="preserve"> ко</w:t>
      </w:r>
      <w:r w:rsidR="0084326F">
        <w:t>торого сформирован реестр счета;</w:t>
      </w:r>
    </w:p>
    <w:p w:rsidR="0084326F" w:rsidRDefault="00BE3DF6" w:rsidP="0084326F">
      <w:pPr>
        <w:pStyle w:val="ab"/>
        <w:numPr>
          <w:ilvl w:val="0"/>
          <w:numId w:val="27"/>
        </w:numPr>
        <w:jc w:val="both"/>
      </w:pPr>
      <w:r w:rsidRPr="004F632B">
        <w:t xml:space="preserve"> </w:t>
      </w:r>
      <w:r w:rsidR="0084326F">
        <w:t>реестры счетов подразделяются на два типа аналогично реестрам сведений.</w:t>
      </w:r>
    </w:p>
    <w:p w:rsidR="0084326F" w:rsidRDefault="0084326F" w:rsidP="0084326F">
      <w:pPr>
        <w:pStyle w:val="ab"/>
        <w:ind w:left="1331"/>
        <w:jc w:val="both"/>
      </w:pPr>
    </w:p>
    <w:p w:rsidR="00B1753B" w:rsidRPr="004F632B" w:rsidRDefault="0084326F" w:rsidP="0084326F">
      <w:pPr>
        <w:ind w:firstLine="567"/>
        <w:jc w:val="both"/>
      </w:pPr>
      <w:r w:rsidRPr="0084326F">
        <w:t xml:space="preserve"> </w:t>
      </w:r>
      <w:r w:rsidR="00BE3DF6" w:rsidRPr="004F632B">
        <w:t>Реквизиты реестров сведений (номер, дата) всегда соответствуют реквизитам реестра случаев.</w:t>
      </w:r>
    </w:p>
    <w:p w:rsidR="009B1ED5" w:rsidRPr="004F632B" w:rsidRDefault="00B1753B" w:rsidP="009B3C55">
      <w:pPr>
        <w:ind w:left="1287"/>
        <w:jc w:val="both"/>
      </w:pPr>
      <w:r w:rsidRPr="004F632B">
        <w:t xml:space="preserve"> </w:t>
      </w:r>
    </w:p>
    <w:p w:rsidR="009B1ED5" w:rsidRPr="004F632B" w:rsidRDefault="00BE3DF6" w:rsidP="004F632B">
      <w:pPr>
        <w:pStyle w:val="ab"/>
        <w:numPr>
          <w:ilvl w:val="1"/>
          <w:numId w:val="8"/>
        </w:numPr>
        <w:rPr>
          <w:b/>
          <w:i/>
        </w:rPr>
      </w:pPr>
      <w:bookmarkStart w:id="0" w:name="_Toc339979973"/>
      <w:r w:rsidRPr="004F632B">
        <w:rPr>
          <w:b/>
          <w:i/>
        </w:rPr>
        <w:t>Общие требования к ф</w:t>
      </w:r>
      <w:r w:rsidR="009B1ED5" w:rsidRPr="004F632B">
        <w:rPr>
          <w:b/>
          <w:i/>
        </w:rPr>
        <w:t>ормат</w:t>
      </w:r>
      <w:r w:rsidRPr="004F632B">
        <w:rPr>
          <w:b/>
          <w:i/>
        </w:rPr>
        <w:t>ам</w:t>
      </w:r>
      <w:r w:rsidR="009B1ED5" w:rsidRPr="004F632B">
        <w:rPr>
          <w:b/>
          <w:i/>
        </w:rPr>
        <w:t xml:space="preserve"> файлов, участвующих в информационном обмене.</w:t>
      </w:r>
      <w:bookmarkEnd w:id="0"/>
    </w:p>
    <w:p w:rsidR="009B1ED5" w:rsidRPr="00280B5C" w:rsidRDefault="009B1ED5" w:rsidP="009B1ED5">
      <w:pPr>
        <w:autoSpaceDE w:val="0"/>
        <w:autoSpaceDN w:val="0"/>
        <w:adjustRightInd w:val="0"/>
        <w:ind w:right="28" w:firstLine="540"/>
        <w:jc w:val="both"/>
      </w:pPr>
    </w:p>
    <w:p w:rsidR="009B1ED5" w:rsidRPr="00280B5C" w:rsidRDefault="009B1ED5" w:rsidP="0084326F">
      <w:pPr>
        <w:ind w:firstLine="540"/>
        <w:jc w:val="both"/>
      </w:pPr>
      <w:r w:rsidRPr="00280B5C">
        <w:rPr>
          <w:rFonts w:cs="MS Shell Dlg 2"/>
          <w:color w:val="000000"/>
        </w:rPr>
        <w:t xml:space="preserve">Файлы, участвующие в информационном </w:t>
      </w:r>
      <w:proofErr w:type="gramStart"/>
      <w:r w:rsidRPr="00280B5C">
        <w:rPr>
          <w:rFonts w:cs="MS Shell Dlg 2"/>
          <w:color w:val="000000"/>
        </w:rPr>
        <w:t>обмене</w:t>
      </w:r>
      <w:proofErr w:type="gramEnd"/>
      <w:r w:rsidRPr="00280B5C">
        <w:rPr>
          <w:rFonts w:cs="MS Shell Dlg 2"/>
          <w:color w:val="000000"/>
        </w:rPr>
        <w:t xml:space="preserve">, имеют формат XML с кодовой страницей </w:t>
      </w:r>
      <w:proofErr w:type="spellStart"/>
      <w:r w:rsidRPr="00280B5C">
        <w:rPr>
          <w:rFonts w:cs="MS Shell Dlg 2"/>
          <w:color w:val="000000"/>
        </w:rPr>
        <w:t>Windows-1251</w:t>
      </w:r>
      <w:proofErr w:type="spellEnd"/>
      <w:r w:rsidRPr="00280B5C">
        <w:rPr>
          <w:rFonts w:cs="MS Shell Dlg 2"/>
          <w:color w:val="000000"/>
        </w:rPr>
        <w:t xml:space="preserve">. </w:t>
      </w:r>
      <w:r w:rsidRPr="00280B5C">
        <w:t xml:space="preserve">Следует учитывать, что некоторые символы в </w:t>
      </w:r>
      <w:proofErr w:type="gramStart"/>
      <w:r w:rsidRPr="00280B5C">
        <w:t>файлах</w:t>
      </w:r>
      <w:proofErr w:type="gramEnd"/>
      <w:r w:rsidRPr="00280B5C">
        <w:t xml:space="preserve"> формата </w:t>
      </w:r>
      <w:r w:rsidRPr="00280B5C">
        <w:rPr>
          <w:lang w:val="en-US"/>
        </w:rPr>
        <w:t>XML</w:t>
      </w:r>
      <w:r w:rsidRPr="00280B5C">
        <w:t xml:space="preserve"> кодируются следующим образом:</w:t>
      </w:r>
    </w:p>
    <w:p w:rsidR="009B1ED5" w:rsidRPr="00280B5C" w:rsidRDefault="009B1ED5" w:rsidP="0084326F">
      <w:pPr>
        <w:ind w:firstLine="720"/>
        <w:jc w:val="both"/>
      </w:pPr>
    </w:p>
    <w:tbl>
      <w:tblPr>
        <w:tblW w:w="0" w:type="auto"/>
        <w:jc w:val="center"/>
        <w:tblLayout w:type="fixed"/>
        <w:tblLook w:val="01E0"/>
      </w:tblPr>
      <w:tblGrid>
        <w:gridCol w:w="3168"/>
        <w:gridCol w:w="3240"/>
      </w:tblGrid>
      <w:tr w:rsidR="009B1ED5" w:rsidRPr="00280B5C" w:rsidTr="004770C6">
        <w:trPr>
          <w:jc w:val="center"/>
        </w:trPr>
        <w:tc>
          <w:tcPr>
            <w:tcW w:w="3168" w:type="dxa"/>
            <w:vAlign w:val="center"/>
          </w:tcPr>
          <w:p w:rsidR="009B1ED5" w:rsidRPr="00280B5C" w:rsidRDefault="009B1ED5" w:rsidP="0084326F">
            <w:pPr>
              <w:jc w:val="both"/>
            </w:pPr>
            <w:r w:rsidRPr="00280B5C">
              <w:t>Символ</w:t>
            </w:r>
            <w:r w:rsidR="00C329C7" w:rsidRPr="00280B5C">
              <w:t xml:space="preserve">                   </w:t>
            </w:r>
          </w:p>
        </w:tc>
        <w:tc>
          <w:tcPr>
            <w:tcW w:w="3240" w:type="dxa"/>
            <w:vAlign w:val="center"/>
          </w:tcPr>
          <w:p w:rsidR="009B1ED5" w:rsidRPr="00280B5C" w:rsidRDefault="009B1ED5" w:rsidP="0084326F">
            <w:pPr>
              <w:jc w:val="both"/>
            </w:pPr>
            <w:r w:rsidRPr="00280B5C">
              <w:t>Способ кодирования</w:t>
            </w:r>
          </w:p>
        </w:tc>
      </w:tr>
      <w:tr w:rsidR="009B1ED5" w:rsidRPr="00280B5C" w:rsidTr="004770C6">
        <w:trPr>
          <w:jc w:val="center"/>
        </w:trPr>
        <w:tc>
          <w:tcPr>
            <w:tcW w:w="3168" w:type="dxa"/>
          </w:tcPr>
          <w:p w:rsidR="009B1ED5" w:rsidRPr="00280B5C" w:rsidRDefault="009B1ED5" w:rsidP="0084326F">
            <w:pPr>
              <w:jc w:val="both"/>
            </w:pPr>
            <w:r w:rsidRPr="00280B5C">
              <w:t>двойная кавычка</w:t>
            </w:r>
            <w:proofErr w:type="gramStart"/>
            <w:r w:rsidRPr="00280B5C">
              <w:t xml:space="preserve"> (")</w:t>
            </w:r>
            <w:proofErr w:type="gramEnd"/>
          </w:p>
        </w:tc>
        <w:tc>
          <w:tcPr>
            <w:tcW w:w="3240" w:type="dxa"/>
          </w:tcPr>
          <w:p w:rsidR="009B1ED5" w:rsidRPr="00280B5C" w:rsidRDefault="009B1ED5" w:rsidP="0084326F">
            <w:pPr>
              <w:jc w:val="both"/>
            </w:pPr>
            <w:r w:rsidRPr="00280B5C">
              <w:t>&amp;</w:t>
            </w:r>
            <w:proofErr w:type="spellStart"/>
            <w:r w:rsidRPr="00280B5C">
              <w:rPr>
                <w:lang w:val="en-US"/>
              </w:rPr>
              <w:t>quot</w:t>
            </w:r>
            <w:proofErr w:type="spellEnd"/>
            <w:r w:rsidRPr="00280B5C">
              <w:t>;</w:t>
            </w:r>
          </w:p>
        </w:tc>
      </w:tr>
      <w:tr w:rsidR="009B1ED5" w:rsidRPr="00280B5C" w:rsidTr="004770C6">
        <w:trPr>
          <w:jc w:val="center"/>
        </w:trPr>
        <w:tc>
          <w:tcPr>
            <w:tcW w:w="3168" w:type="dxa"/>
          </w:tcPr>
          <w:p w:rsidR="009B1ED5" w:rsidRPr="00280B5C" w:rsidRDefault="009B1ED5" w:rsidP="0084326F">
            <w:pPr>
              <w:jc w:val="both"/>
            </w:pPr>
            <w:r w:rsidRPr="00280B5C">
              <w:t>одинарная кавычка</w:t>
            </w:r>
            <w:proofErr w:type="gramStart"/>
            <w:r w:rsidRPr="00280B5C">
              <w:t xml:space="preserve"> (')</w:t>
            </w:r>
            <w:proofErr w:type="gramEnd"/>
          </w:p>
        </w:tc>
        <w:tc>
          <w:tcPr>
            <w:tcW w:w="3240" w:type="dxa"/>
          </w:tcPr>
          <w:p w:rsidR="009B1ED5" w:rsidRPr="00280B5C" w:rsidRDefault="009B1ED5" w:rsidP="0084326F">
            <w:pPr>
              <w:jc w:val="both"/>
            </w:pPr>
            <w:r w:rsidRPr="00280B5C">
              <w:t>&amp;</w:t>
            </w:r>
            <w:proofErr w:type="spellStart"/>
            <w:r w:rsidRPr="00280B5C">
              <w:rPr>
                <w:lang w:val="en-US"/>
              </w:rPr>
              <w:t>apos</w:t>
            </w:r>
            <w:proofErr w:type="spellEnd"/>
            <w:r w:rsidRPr="00280B5C">
              <w:t>;</w:t>
            </w:r>
          </w:p>
        </w:tc>
      </w:tr>
      <w:tr w:rsidR="009B1ED5" w:rsidRPr="00280B5C" w:rsidTr="004770C6">
        <w:trPr>
          <w:jc w:val="center"/>
        </w:trPr>
        <w:tc>
          <w:tcPr>
            <w:tcW w:w="3168" w:type="dxa"/>
          </w:tcPr>
          <w:p w:rsidR="009B1ED5" w:rsidRPr="00280B5C" w:rsidRDefault="009B1ED5" w:rsidP="0084326F">
            <w:pPr>
              <w:jc w:val="both"/>
            </w:pPr>
            <w:r w:rsidRPr="00280B5C">
              <w:t>левая угловая скобка</w:t>
            </w:r>
            <w:proofErr w:type="gramStart"/>
            <w:r w:rsidRPr="00280B5C">
              <w:t xml:space="preserve"> ("&lt;")</w:t>
            </w:r>
            <w:proofErr w:type="gramEnd"/>
          </w:p>
        </w:tc>
        <w:tc>
          <w:tcPr>
            <w:tcW w:w="3240" w:type="dxa"/>
          </w:tcPr>
          <w:p w:rsidR="009B1ED5" w:rsidRPr="00280B5C" w:rsidRDefault="009B1ED5" w:rsidP="0084326F">
            <w:pPr>
              <w:jc w:val="both"/>
            </w:pPr>
            <w:r w:rsidRPr="00280B5C">
              <w:t>&amp;</w:t>
            </w:r>
            <w:proofErr w:type="spellStart"/>
            <w:r w:rsidRPr="00280B5C">
              <w:rPr>
                <w:lang w:val="en-US"/>
              </w:rPr>
              <w:t>lt</w:t>
            </w:r>
            <w:proofErr w:type="spellEnd"/>
            <w:r w:rsidRPr="00280B5C">
              <w:t>;</w:t>
            </w:r>
          </w:p>
        </w:tc>
      </w:tr>
      <w:tr w:rsidR="009B1ED5" w:rsidRPr="00280B5C" w:rsidTr="004770C6">
        <w:trPr>
          <w:jc w:val="center"/>
        </w:trPr>
        <w:tc>
          <w:tcPr>
            <w:tcW w:w="3168" w:type="dxa"/>
          </w:tcPr>
          <w:p w:rsidR="009B1ED5" w:rsidRPr="00280B5C" w:rsidRDefault="009B1ED5" w:rsidP="0084326F">
            <w:pPr>
              <w:jc w:val="both"/>
              <w:rPr>
                <w:lang w:val="en-US"/>
              </w:rPr>
            </w:pPr>
            <w:r w:rsidRPr="00280B5C">
              <w:t>правая угловая скобка</w:t>
            </w:r>
            <w:proofErr w:type="gramStart"/>
            <w:r w:rsidRPr="00280B5C">
              <w:rPr>
                <w:lang w:val="en-US"/>
              </w:rPr>
              <w:t xml:space="preserve"> ("&gt;")</w:t>
            </w:r>
            <w:proofErr w:type="gramEnd"/>
          </w:p>
        </w:tc>
        <w:tc>
          <w:tcPr>
            <w:tcW w:w="3240" w:type="dxa"/>
          </w:tcPr>
          <w:p w:rsidR="009B1ED5" w:rsidRPr="00280B5C" w:rsidRDefault="009B1ED5" w:rsidP="0084326F">
            <w:pPr>
              <w:jc w:val="both"/>
              <w:rPr>
                <w:lang w:val="en-US"/>
              </w:rPr>
            </w:pPr>
            <w:r w:rsidRPr="00280B5C">
              <w:rPr>
                <w:lang w:val="en-US"/>
              </w:rPr>
              <w:t>&amp;</w:t>
            </w:r>
            <w:proofErr w:type="spellStart"/>
            <w:r w:rsidRPr="00280B5C">
              <w:rPr>
                <w:lang w:val="en-US"/>
              </w:rPr>
              <w:t>gt</w:t>
            </w:r>
            <w:proofErr w:type="spellEnd"/>
            <w:r w:rsidRPr="00280B5C">
              <w:rPr>
                <w:lang w:val="en-US"/>
              </w:rPr>
              <w:t>;</w:t>
            </w:r>
          </w:p>
        </w:tc>
      </w:tr>
      <w:tr w:rsidR="009B1ED5" w:rsidRPr="00280B5C" w:rsidTr="004770C6">
        <w:trPr>
          <w:jc w:val="center"/>
        </w:trPr>
        <w:tc>
          <w:tcPr>
            <w:tcW w:w="3168" w:type="dxa"/>
          </w:tcPr>
          <w:p w:rsidR="009B1ED5" w:rsidRPr="00280B5C" w:rsidRDefault="009B1ED5" w:rsidP="0084326F">
            <w:pPr>
              <w:jc w:val="both"/>
              <w:rPr>
                <w:lang w:val="en-US"/>
              </w:rPr>
            </w:pPr>
            <w:r w:rsidRPr="00280B5C">
              <w:t>амперсант</w:t>
            </w:r>
            <w:proofErr w:type="gramStart"/>
            <w:r w:rsidRPr="00280B5C">
              <w:rPr>
                <w:lang w:val="en-US"/>
              </w:rPr>
              <w:t xml:space="preserve"> ("&amp;")</w:t>
            </w:r>
            <w:proofErr w:type="gramEnd"/>
          </w:p>
        </w:tc>
        <w:tc>
          <w:tcPr>
            <w:tcW w:w="3240" w:type="dxa"/>
          </w:tcPr>
          <w:p w:rsidR="009B1ED5" w:rsidRPr="00280B5C" w:rsidRDefault="009B1ED5" w:rsidP="0084326F">
            <w:pPr>
              <w:jc w:val="both"/>
              <w:rPr>
                <w:lang w:val="en-US"/>
              </w:rPr>
            </w:pPr>
            <w:r w:rsidRPr="00280B5C">
              <w:rPr>
                <w:lang w:val="en-US"/>
              </w:rPr>
              <w:t>&amp;amp;</w:t>
            </w:r>
          </w:p>
        </w:tc>
      </w:tr>
    </w:tbl>
    <w:p w:rsidR="009B1ED5" w:rsidRPr="00280B5C" w:rsidRDefault="009B1ED5" w:rsidP="0084326F">
      <w:pPr>
        <w:jc w:val="both"/>
      </w:pPr>
    </w:p>
    <w:p w:rsidR="009B1ED5" w:rsidRPr="00280B5C" w:rsidRDefault="009B1ED5" w:rsidP="0084326F">
      <w:pPr>
        <w:pStyle w:val="127"/>
        <w:widowControl w:val="0"/>
        <w:spacing w:before="0" w:after="0"/>
        <w:ind w:firstLine="709"/>
        <w:rPr>
          <w:sz w:val="20"/>
        </w:rPr>
      </w:pPr>
      <w:r w:rsidRPr="00280B5C">
        <w:rPr>
          <w:sz w:val="20"/>
        </w:rPr>
        <w:t>При определении структуры файлов информационного обмена в столбце «Тип» указывается обязательность заполнения (наличия значения) элемента, один из символов - О, Н, У, М. Символы имеют следующий смысл:</w:t>
      </w:r>
    </w:p>
    <w:p w:rsidR="009B1ED5" w:rsidRPr="00280B5C" w:rsidRDefault="009B1ED5" w:rsidP="0084326F">
      <w:pPr>
        <w:pStyle w:val="127"/>
        <w:widowControl w:val="0"/>
        <w:spacing w:before="0" w:after="0"/>
        <w:ind w:firstLine="709"/>
        <w:rPr>
          <w:sz w:val="20"/>
        </w:rPr>
      </w:pPr>
      <w:r w:rsidRPr="00280B5C">
        <w:rPr>
          <w:sz w:val="20"/>
        </w:rPr>
        <w:t>О – обязательный к заполнению элемент,</w:t>
      </w:r>
    </w:p>
    <w:p w:rsidR="009B1ED5" w:rsidRPr="00280B5C" w:rsidRDefault="009B1ED5" w:rsidP="0084326F">
      <w:pPr>
        <w:pStyle w:val="127"/>
        <w:widowControl w:val="0"/>
        <w:spacing w:before="0" w:after="0"/>
        <w:ind w:firstLine="709"/>
        <w:rPr>
          <w:sz w:val="20"/>
        </w:rPr>
      </w:pPr>
      <w:r w:rsidRPr="00280B5C">
        <w:rPr>
          <w:sz w:val="20"/>
        </w:rPr>
        <w:t>Н – необязательный к заполнению элемент. При отсутствии, не передается.</w:t>
      </w:r>
    </w:p>
    <w:p w:rsidR="009B1ED5" w:rsidRPr="00280B5C" w:rsidRDefault="009B1ED5" w:rsidP="0084326F">
      <w:pPr>
        <w:pStyle w:val="127"/>
        <w:widowControl w:val="0"/>
        <w:spacing w:before="0" w:after="0"/>
        <w:ind w:firstLine="709"/>
        <w:rPr>
          <w:sz w:val="20"/>
        </w:rPr>
      </w:pPr>
      <w:r w:rsidRPr="00280B5C">
        <w:rPr>
          <w:sz w:val="20"/>
        </w:rPr>
        <w:t>У – условно-обязательный к заполнению элемент. При отсутствии, не передается,</w:t>
      </w:r>
    </w:p>
    <w:p w:rsidR="009B1ED5" w:rsidRPr="00280B5C" w:rsidRDefault="009B1ED5" w:rsidP="0084326F">
      <w:pPr>
        <w:pStyle w:val="127"/>
        <w:widowControl w:val="0"/>
        <w:spacing w:before="0" w:after="0"/>
        <w:ind w:firstLine="709"/>
        <w:rPr>
          <w:sz w:val="20"/>
        </w:rPr>
      </w:pPr>
      <w:r w:rsidRPr="00280B5C">
        <w:rPr>
          <w:sz w:val="20"/>
        </w:rPr>
        <w:t>М – определяет множественность данных, может добавляться к указанным выше символам.</w:t>
      </w:r>
    </w:p>
    <w:p w:rsidR="009B1ED5" w:rsidRPr="00280B5C" w:rsidRDefault="009B1ED5" w:rsidP="0084326F">
      <w:pPr>
        <w:pStyle w:val="127"/>
        <w:widowControl w:val="0"/>
        <w:spacing w:before="0" w:after="0"/>
        <w:ind w:firstLine="709"/>
        <w:rPr>
          <w:sz w:val="20"/>
        </w:rPr>
      </w:pPr>
      <w:r w:rsidRPr="00280B5C">
        <w:rPr>
          <w:sz w:val="20"/>
        </w:rPr>
        <w:t xml:space="preserve">В </w:t>
      </w:r>
      <w:proofErr w:type="gramStart"/>
      <w:r w:rsidRPr="00280B5C">
        <w:rPr>
          <w:sz w:val="20"/>
        </w:rPr>
        <w:t>столбце</w:t>
      </w:r>
      <w:proofErr w:type="gramEnd"/>
      <w:r w:rsidRPr="00280B5C">
        <w:rPr>
          <w:sz w:val="20"/>
        </w:rPr>
        <w:t xml:space="preserve"> «Формат» для каждого элемента указывается – символ формата (определяет формат значения элемента), а вслед за ним в круглых скобках – максимальная длина значения элемента. </w:t>
      </w:r>
    </w:p>
    <w:p w:rsidR="009B1ED5" w:rsidRPr="00280B5C" w:rsidRDefault="009B1ED5" w:rsidP="0084326F">
      <w:pPr>
        <w:pStyle w:val="127"/>
        <w:widowControl w:val="0"/>
        <w:spacing w:before="0" w:after="0"/>
        <w:ind w:firstLine="709"/>
        <w:rPr>
          <w:sz w:val="20"/>
        </w:rPr>
      </w:pPr>
      <w:r w:rsidRPr="00280B5C">
        <w:rPr>
          <w:sz w:val="20"/>
        </w:rPr>
        <w:t>Символы формата соответствуют следующим обозначениям:</w:t>
      </w:r>
    </w:p>
    <w:p w:rsidR="009B1ED5" w:rsidRPr="00280B5C" w:rsidRDefault="009B1ED5" w:rsidP="0084326F">
      <w:pPr>
        <w:pStyle w:val="127"/>
        <w:widowControl w:val="0"/>
        <w:spacing w:before="0" w:after="0"/>
        <w:ind w:firstLine="709"/>
        <w:rPr>
          <w:sz w:val="20"/>
        </w:rPr>
      </w:pPr>
      <w:r w:rsidRPr="00280B5C">
        <w:rPr>
          <w:sz w:val="20"/>
        </w:rPr>
        <w:t>T – &lt;текст&gt;;</w:t>
      </w:r>
    </w:p>
    <w:p w:rsidR="009B1ED5" w:rsidRPr="00280B5C" w:rsidRDefault="009B1ED5" w:rsidP="0084326F">
      <w:pPr>
        <w:pStyle w:val="127"/>
        <w:widowControl w:val="0"/>
        <w:spacing w:before="0" w:after="0"/>
        <w:ind w:firstLine="709"/>
        <w:rPr>
          <w:sz w:val="20"/>
        </w:rPr>
      </w:pPr>
      <w:r w:rsidRPr="00280B5C">
        <w:rPr>
          <w:sz w:val="20"/>
        </w:rPr>
        <w:t>N – &lt;число&gt;;</w:t>
      </w:r>
    </w:p>
    <w:p w:rsidR="009B1ED5" w:rsidRPr="00280B5C" w:rsidRDefault="009B1ED5" w:rsidP="0084326F">
      <w:pPr>
        <w:pStyle w:val="127"/>
        <w:widowControl w:val="0"/>
        <w:spacing w:before="0" w:after="0"/>
        <w:ind w:firstLine="709"/>
        <w:rPr>
          <w:sz w:val="20"/>
        </w:rPr>
      </w:pPr>
      <w:r w:rsidRPr="00280B5C">
        <w:rPr>
          <w:sz w:val="20"/>
        </w:rPr>
        <w:t xml:space="preserve">D – &lt;дата&gt; в </w:t>
      </w:r>
      <w:proofErr w:type="gramStart"/>
      <w:r w:rsidRPr="00280B5C">
        <w:rPr>
          <w:sz w:val="20"/>
        </w:rPr>
        <w:t>формате</w:t>
      </w:r>
      <w:proofErr w:type="gramEnd"/>
      <w:r w:rsidRPr="00280B5C">
        <w:rPr>
          <w:sz w:val="20"/>
        </w:rPr>
        <w:t xml:space="preserve"> ГГГГ-ММ-ДД;</w:t>
      </w:r>
    </w:p>
    <w:p w:rsidR="009B1ED5" w:rsidRPr="00280B5C" w:rsidRDefault="009B1ED5" w:rsidP="0084326F">
      <w:pPr>
        <w:pStyle w:val="127"/>
        <w:widowControl w:val="0"/>
        <w:spacing w:before="0" w:after="0"/>
        <w:ind w:firstLine="709"/>
        <w:rPr>
          <w:sz w:val="20"/>
        </w:rPr>
      </w:pPr>
      <w:r w:rsidRPr="00280B5C">
        <w:rPr>
          <w:sz w:val="20"/>
          <w:lang w:val="en-US"/>
        </w:rPr>
        <w:t>S</w:t>
      </w:r>
      <w:r w:rsidRPr="00280B5C">
        <w:rPr>
          <w:sz w:val="20"/>
        </w:rPr>
        <w:t xml:space="preserve"> – &lt;</w:t>
      </w:r>
      <w:proofErr w:type="gramStart"/>
      <w:r w:rsidRPr="00280B5C">
        <w:rPr>
          <w:sz w:val="20"/>
        </w:rPr>
        <w:t>элемент</w:t>
      </w:r>
      <w:proofErr w:type="gramEnd"/>
      <w:r w:rsidRPr="00280B5C">
        <w:rPr>
          <w:sz w:val="20"/>
        </w:rPr>
        <w:t>&gt;; составной элемент, описывается отдельно;</w:t>
      </w:r>
    </w:p>
    <w:p w:rsidR="009B1ED5" w:rsidRPr="00280B5C" w:rsidRDefault="009B1ED5" w:rsidP="0084326F">
      <w:pPr>
        <w:pStyle w:val="127"/>
        <w:widowControl w:val="0"/>
        <w:spacing w:before="0" w:after="0"/>
        <w:ind w:firstLine="709"/>
        <w:rPr>
          <w:sz w:val="20"/>
        </w:rPr>
      </w:pPr>
      <w:r w:rsidRPr="00280B5C">
        <w:rPr>
          <w:sz w:val="20"/>
        </w:rPr>
        <w:t xml:space="preserve">В </w:t>
      </w:r>
      <w:proofErr w:type="gramStart"/>
      <w:r w:rsidRPr="00280B5C">
        <w:rPr>
          <w:sz w:val="20"/>
        </w:rPr>
        <w:t>столбце</w:t>
      </w:r>
      <w:proofErr w:type="gramEnd"/>
      <w:r w:rsidRPr="00280B5C">
        <w:rPr>
          <w:sz w:val="20"/>
        </w:rPr>
        <w:t xml:space="preserve"> «Наименование» указывается наименование элемента.</w:t>
      </w:r>
    </w:p>
    <w:p w:rsidR="009B1ED5" w:rsidRPr="00280B5C" w:rsidRDefault="009B1ED5" w:rsidP="009B1ED5">
      <w:pPr>
        <w:pStyle w:val="127"/>
        <w:widowControl w:val="0"/>
        <w:spacing w:before="0" w:after="0"/>
        <w:ind w:firstLine="709"/>
        <w:rPr>
          <w:sz w:val="20"/>
        </w:rPr>
      </w:pPr>
    </w:p>
    <w:p w:rsidR="009B1ED5" w:rsidRPr="004F632B" w:rsidRDefault="009B1ED5" w:rsidP="004F632B">
      <w:pPr>
        <w:pStyle w:val="ab"/>
        <w:numPr>
          <w:ilvl w:val="1"/>
          <w:numId w:val="8"/>
        </w:numPr>
        <w:rPr>
          <w:b/>
          <w:i/>
        </w:rPr>
      </w:pPr>
      <w:r w:rsidRPr="004F632B">
        <w:rPr>
          <w:b/>
          <w:i/>
        </w:rPr>
        <w:lastRenderedPageBreak/>
        <w:t>Файл, содержащий реестр случаев оказания медицинской помощи</w:t>
      </w:r>
      <w:r w:rsidR="00A42595" w:rsidRPr="004F632B">
        <w:rPr>
          <w:b/>
          <w:i/>
        </w:rPr>
        <w:t xml:space="preserve"> за исключением медицинской помощи по диспансеризации, медицинским осмотрам несовершеннолетних и профилактическим медицинским осмотрам определенных гру</w:t>
      </w:r>
      <w:proofErr w:type="gramStart"/>
      <w:r w:rsidR="00A42595" w:rsidRPr="004F632B">
        <w:rPr>
          <w:b/>
          <w:i/>
        </w:rPr>
        <w:t>пп взр</w:t>
      </w:r>
      <w:proofErr w:type="gramEnd"/>
      <w:r w:rsidR="00A42595" w:rsidRPr="004F632B">
        <w:rPr>
          <w:b/>
          <w:i/>
        </w:rPr>
        <w:t>ослого населения</w:t>
      </w:r>
      <w:r w:rsidRPr="004F632B">
        <w:rPr>
          <w:b/>
          <w:i/>
        </w:rPr>
        <w:t>.</w:t>
      </w:r>
    </w:p>
    <w:p w:rsidR="009B1ED5" w:rsidRPr="00280B5C" w:rsidRDefault="009B1ED5" w:rsidP="009B1ED5">
      <w:pPr>
        <w:ind w:left="360"/>
      </w:pPr>
    </w:p>
    <w:p w:rsidR="009B1ED5" w:rsidRPr="00280B5C" w:rsidRDefault="009B1ED5" w:rsidP="0084326F">
      <w:pPr>
        <w:spacing w:line="312" w:lineRule="auto"/>
        <w:ind w:left="360"/>
      </w:pPr>
      <w:r w:rsidRPr="00280B5C">
        <w:t xml:space="preserve"> Имя файла формируется по следующему принципу:</w:t>
      </w:r>
    </w:p>
    <w:p w:rsidR="009B1ED5" w:rsidRPr="00280B5C" w:rsidRDefault="009B1ED5" w:rsidP="0084326F">
      <w:pPr>
        <w:spacing w:line="312" w:lineRule="auto"/>
        <w:ind w:firstLine="720"/>
      </w:pPr>
    </w:p>
    <w:p w:rsidR="009B1ED5" w:rsidRPr="00280B5C" w:rsidRDefault="009B1ED5" w:rsidP="0084326F">
      <w:pPr>
        <w:spacing w:line="312" w:lineRule="auto"/>
        <w:ind w:firstLine="720"/>
      </w:pPr>
      <w:r w:rsidRPr="00B90EFE">
        <w:rPr>
          <w:lang w:val="en-US"/>
        </w:rPr>
        <w:t>H</w:t>
      </w:r>
      <w:r w:rsidRPr="00B90EFE">
        <w:t>R</w:t>
      </w:r>
      <w:proofErr w:type="spellStart"/>
      <w:r w:rsidRPr="00B90EFE">
        <w:rPr>
          <w:lang w:val="en-US"/>
        </w:rPr>
        <w:t>MN</w:t>
      </w:r>
      <w:r w:rsidRPr="00B90EFE">
        <w:rPr>
          <w:vertAlign w:val="subscript"/>
          <w:lang w:val="en-US"/>
        </w:rPr>
        <w:t>i</w:t>
      </w:r>
      <w:r w:rsidRPr="00B90EFE">
        <w:rPr>
          <w:lang w:val="en-US"/>
        </w:rPr>
        <w:t>T</w:t>
      </w:r>
      <w:proofErr w:type="spellEnd"/>
      <w:r w:rsidRPr="00B90EFE">
        <w:t>34_</w:t>
      </w:r>
      <w:r w:rsidRPr="00B90EFE">
        <w:rPr>
          <w:lang w:val="en-US"/>
        </w:rPr>
        <w:t>YYMM</w:t>
      </w:r>
      <w:r w:rsidRPr="00B90EFE">
        <w:rPr>
          <w:b/>
          <w:color w:val="C00000"/>
          <w:lang w:val="en-US"/>
        </w:rPr>
        <w:t>N</w:t>
      </w:r>
      <w:r w:rsidRPr="00B90EFE">
        <w:rPr>
          <w:b/>
          <w:color w:val="C00000"/>
        </w:rPr>
        <w:t>N</w:t>
      </w:r>
      <w:r w:rsidR="00B90EFE" w:rsidRPr="00B90EFE">
        <w:rPr>
          <w:b/>
          <w:color w:val="C00000"/>
          <w:lang w:val="en-US"/>
        </w:rPr>
        <w:t>NN</w:t>
      </w:r>
      <w:r w:rsidRPr="00B90EFE">
        <w:rPr>
          <w:b/>
          <w:color w:val="C00000"/>
          <w:lang w:val="en-US"/>
        </w:rPr>
        <w:t>N</w:t>
      </w:r>
      <w:r w:rsidRPr="009B3C55">
        <w:t>.</w:t>
      </w:r>
      <w:r w:rsidRPr="009B3C55">
        <w:rPr>
          <w:lang w:val="en-US"/>
        </w:rPr>
        <w:t>XML</w:t>
      </w:r>
      <w:r w:rsidRPr="00280B5C">
        <w:t>, где</w:t>
      </w:r>
    </w:p>
    <w:p w:rsidR="00BE3DF6" w:rsidRDefault="00BE3DF6" w:rsidP="0084326F">
      <w:pPr>
        <w:spacing w:line="312" w:lineRule="auto"/>
        <w:ind w:firstLine="720"/>
        <w:jc w:val="both"/>
      </w:pPr>
    </w:p>
    <w:p w:rsidR="009B1ED5" w:rsidRPr="00280B5C" w:rsidRDefault="009B1ED5" w:rsidP="0084326F">
      <w:pPr>
        <w:spacing w:line="312" w:lineRule="auto"/>
        <w:ind w:firstLine="720"/>
        <w:jc w:val="both"/>
      </w:pPr>
      <w:r w:rsidRPr="00280B5C">
        <w:rPr>
          <w:lang w:val="en-US"/>
        </w:rPr>
        <w:t>HR</w:t>
      </w:r>
      <w:r w:rsidRPr="00280B5C">
        <w:t xml:space="preserve"> – константа, обозначающая тип файла (</w:t>
      </w:r>
      <w:r w:rsidRPr="00280B5C">
        <w:rPr>
          <w:lang w:val="en-US"/>
        </w:rPr>
        <w:t>HR</w:t>
      </w:r>
      <w:r w:rsidRPr="00280B5C">
        <w:t xml:space="preserve"> – файл содержит реестр случаев оказания медицинской помощи</w:t>
      </w:r>
      <w:r w:rsidR="00A42595" w:rsidRPr="00280B5C">
        <w:t xml:space="preserve"> за исключением медицинской помощи </w:t>
      </w:r>
      <w:r w:rsidR="00A42595" w:rsidRPr="00280B5C">
        <w:rPr>
          <w:i/>
        </w:rPr>
        <w:t>по диспансеризации, медицинским осмотрам несовершеннолетних и профилактическим медицинским осмотрам определенных групп взрослого населения</w:t>
      </w:r>
      <w:r w:rsidR="009B3C55" w:rsidRPr="009B3C55">
        <w:t xml:space="preserve"> </w:t>
      </w:r>
      <w:r w:rsidR="009B3C55">
        <w:t>(реестр случаев первого типа)</w:t>
      </w:r>
      <w:r w:rsidR="0084326F">
        <w:t>)</w:t>
      </w:r>
    </w:p>
    <w:p w:rsidR="009B1ED5" w:rsidRPr="00280B5C" w:rsidRDefault="009B1ED5" w:rsidP="0084326F">
      <w:pPr>
        <w:spacing w:line="312" w:lineRule="auto"/>
        <w:ind w:firstLine="720"/>
      </w:pPr>
      <w:r w:rsidRPr="00280B5C">
        <w:rPr>
          <w:lang w:val="en-US"/>
        </w:rPr>
        <w:t>M</w:t>
      </w:r>
      <w:r w:rsidRPr="00280B5C">
        <w:t xml:space="preserve"> – </w:t>
      </w:r>
      <w:proofErr w:type="gramStart"/>
      <w:r w:rsidRPr="00280B5C">
        <w:t>константа</w:t>
      </w:r>
      <w:proofErr w:type="gramEnd"/>
      <w:r w:rsidRPr="00280B5C">
        <w:t>, определяющая организацию-источник:</w:t>
      </w:r>
    </w:p>
    <w:p w:rsidR="009B1ED5" w:rsidRPr="00280B5C" w:rsidRDefault="0084326F" w:rsidP="0084326F">
      <w:pPr>
        <w:spacing w:line="312" w:lineRule="auto"/>
        <w:ind w:firstLine="720"/>
        <w:rPr>
          <w:vertAlign w:val="subscript"/>
        </w:rPr>
      </w:pPr>
      <w:r>
        <w:tab/>
      </w:r>
      <w:r w:rsidR="009B1ED5" w:rsidRPr="00280B5C">
        <w:rPr>
          <w:lang w:val="en-US"/>
        </w:rPr>
        <w:t>M</w:t>
      </w:r>
      <w:r w:rsidR="009B1ED5" w:rsidRPr="00280B5C">
        <w:t xml:space="preserve"> – </w:t>
      </w:r>
      <w:proofErr w:type="gramStart"/>
      <w:r w:rsidR="009B1ED5" w:rsidRPr="00280B5C">
        <w:t>медицинская</w:t>
      </w:r>
      <w:proofErr w:type="gramEnd"/>
      <w:r w:rsidR="009B1ED5" w:rsidRPr="00280B5C">
        <w:t xml:space="preserve"> организация (M – латинский символ).</w:t>
      </w:r>
    </w:p>
    <w:p w:rsidR="009B1ED5" w:rsidRPr="00280B5C" w:rsidRDefault="009B1ED5" w:rsidP="0084326F">
      <w:pPr>
        <w:spacing w:line="312" w:lineRule="auto"/>
        <w:ind w:firstLine="720"/>
        <w:rPr>
          <w:vertAlign w:val="subscript"/>
        </w:rPr>
      </w:pPr>
      <w:r w:rsidRPr="00280B5C">
        <w:rPr>
          <w:lang w:val="en-US"/>
        </w:rPr>
        <w:t>N</w:t>
      </w:r>
      <w:r w:rsidRPr="00280B5C">
        <w:rPr>
          <w:vertAlign w:val="subscript"/>
          <w:lang w:val="en-US"/>
        </w:rPr>
        <w:t>i</w:t>
      </w:r>
      <w:r w:rsidRPr="00280B5C">
        <w:t xml:space="preserve"> – Код МО из справочника Т001</w:t>
      </w:r>
      <w:r w:rsidR="004770C6" w:rsidRPr="00280B5C">
        <w:t xml:space="preserve"> (поле </w:t>
      </w:r>
      <w:r w:rsidR="004770C6" w:rsidRPr="00280B5C">
        <w:rPr>
          <w:lang w:val="en-US"/>
        </w:rPr>
        <w:t>CODEM</w:t>
      </w:r>
      <w:proofErr w:type="gramStart"/>
      <w:r w:rsidR="004770C6" w:rsidRPr="00280B5C">
        <w:t>)</w:t>
      </w:r>
      <w:r w:rsidRPr="00280B5C">
        <w:t xml:space="preserve"> .</w:t>
      </w:r>
      <w:proofErr w:type="gramEnd"/>
    </w:p>
    <w:p w:rsidR="009B1ED5" w:rsidRPr="00280B5C" w:rsidRDefault="009B1ED5" w:rsidP="0084326F">
      <w:pPr>
        <w:spacing w:line="312" w:lineRule="auto"/>
        <w:ind w:firstLine="720"/>
      </w:pPr>
      <w:r w:rsidRPr="00280B5C">
        <w:rPr>
          <w:lang w:val="en-US"/>
        </w:rPr>
        <w:t>T</w:t>
      </w:r>
      <w:r w:rsidRPr="00280B5C">
        <w:t xml:space="preserve"> – </w:t>
      </w:r>
      <w:proofErr w:type="gramStart"/>
      <w:r w:rsidRPr="00280B5C">
        <w:t>константа</w:t>
      </w:r>
      <w:proofErr w:type="gramEnd"/>
      <w:r w:rsidRPr="00280B5C">
        <w:t>, определяющая организацию-получателя:</w:t>
      </w:r>
    </w:p>
    <w:p w:rsidR="009B1ED5" w:rsidRPr="00280B5C" w:rsidRDefault="0084326F" w:rsidP="0084326F">
      <w:pPr>
        <w:spacing w:line="312" w:lineRule="auto"/>
        <w:ind w:firstLine="720"/>
      </w:pPr>
      <w:r>
        <w:tab/>
      </w:r>
      <w:r w:rsidR="009B1ED5" w:rsidRPr="00280B5C">
        <w:rPr>
          <w:lang w:val="en-US"/>
        </w:rPr>
        <w:t>T</w:t>
      </w:r>
      <w:r w:rsidR="009B1ED5" w:rsidRPr="00280B5C">
        <w:t xml:space="preserve"> – ТФОМС (Т – латинский символ);</w:t>
      </w:r>
    </w:p>
    <w:p w:rsidR="009B1ED5" w:rsidRPr="00280B5C" w:rsidRDefault="009B1ED5" w:rsidP="0084326F">
      <w:pPr>
        <w:spacing w:line="312" w:lineRule="auto"/>
        <w:ind w:firstLine="720"/>
      </w:pPr>
      <w:r w:rsidRPr="00280B5C">
        <w:t xml:space="preserve">34 –двузначный код ТФОМС Волгоградской области. </w:t>
      </w:r>
    </w:p>
    <w:p w:rsidR="009B1ED5" w:rsidRPr="00280B5C" w:rsidRDefault="009B1ED5" w:rsidP="0084326F">
      <w:pPr>
        <w:spacing w:line="312" w:lineRule="auto"/>
        <w:ind w:firstLine="720"/>
      </w:pPr>
      <w:r w:rsidRPr="00280B5C">
        <w:t>YY – две последние цифры порядкового номера года отчетного периода.</w:t>
      </w:r>
    </w:p>
    <w:p w:rsidR="009B1ED5" w:rsidRPr="00280B5C" w:rsidRDefault="009B1ED5" w:rsidP="0084326F">
      <w:pPr>
        <w:spacing w:line="312" w:lineRule="auto"/>
        <w:ind w:firstLine="720"/>
      </w:pPr>
      <w:r w:rsidRPr="00280B5C">
        <w:t>MM – порядковый номер месяца отчетного периода (с добавлением ведущего нуля до двух знаков),</w:t>
      </w:r>
    </w:p>
    <w:p w:rsidR="009B1ED5" w:rsidRPr="00B90EFE" w:rsidRDefault="00B90EFE" w:rsidP="0084326F">
      <w:pPr>
        <w:pStyle w:val="127"/>
        <w:widowControl w:val="0"/>
        <w:spacing w:before="0" w:after="0" w:line="312" w:lineRule="auto"/>
        <w:ind w:firstLine="709"/>
        <w:rPr>
          <w:color w:val="C00000"/>
          <w:sz w:val="20"/>
        </w:rPr>
      </w:pPr>
      <w:proofErr w:type="gramStart"/>
      <w:r w:rsidRPr="00B90EFE">
        <w:rPr>
          <w:color w:val="C00000"/>
          <w:sz w:val="20"/>
          <w:lang w:val="en-US"/>
        </w:rPr>
        <w:t>NN</w:t>
      </w:r>
      <w:r w:rsidR="009B1ED5" w:rsidRPr="00B90EFE">
        <w:rPr>
          <w:color w:val="C00000"/>
          <w:sz w:val="20"/>
        </w:rPr>
        <w:t>N</w:t>
      </w:r>
      <w:r w:rsidR="009B1ED5" w:rsidRPr="00B90EFE">
        <w:rPr>
          <w:color w:val="C00000"/>
          <w:sz w:val="20"/>
          <w:lang w:val="en-US"/>
        </w:rPr>
        <w:t>NN</w:t>
      </w:r>
      <w:r w:rsidR="009B1ED5" w:rsidRPr="00B90EFE">
        <w:rPr>
          <w:color w:val="C00000"/>
          <w:sz w:val="20"/>
        </w:rPr>
        <w:t xml:space="preserve"> – </w:t>
      </w:r>
      <w:r w:rsidR="00370F5D" w:rsidRPr="00370F5D">
        <w:rPr>
          <w:color w:val="C00000"/>
          <w:sz w:val="20"/>
        </w:rPr>
        <w:t xml:space="preserve">порядковый номер информационного пакета с реестром </w:t>
      </w:r>
      <w:r w:rsidR="0084326F">
        <w:rPr>
          <w:color w:val="C00000"/>
          <w:sz w:val="20"/>
        </w:rPr>
        <w:t xml:space="preserve">случаев </w:t>
      </w:r>
      <w:r w:rsidR="00370F5D" w:rsidRPr="00370F5D">
        <w:rPr>
          <w:color w:val="C00000"/>
          <w:sz w:val="20"/>
        </w:rPr>
        <w:t>в отчетном периоде.</w:t>
      </w:r>
      <w:proofErr w:type="gramEnd"/>
      <w:r w:rsidR="009B1ED5" w:rsidRPr="00B90EFE">
        <w:rPr>
          <w:color w:val="C00000"/>
          <w:sz w:val="20"/>
        </w:rPr>
        <w:t xml:space="preserve"> Присваивается в </w:t>
      </w:r>
      <w:proofErr w:type="gramStart"/>
      <w:r w:rsidR="009B1ED5" w:rsidRPr="00B90EFE">
        <w:rPr>
          <w:color w:val="C00000"/>
          <w:sz w:val="20"/>
        </w:rPr>
        <w:t>порядке</w:t>
      </w:r>
      <w:proofErr w:type="gramEnd"/>
      <w:r w:rsidR="009B1ED5" w:rsidRPr="00B90EFE">
        <w:rPr>
          <w:color w:val="C00000"/>
          <w:sz w:val="20"/>
        </w:rPr>
        <w:t xml:space="preserve"> возрастания, начиная со значения «1», увеличиваясь на единицу для каждого следующего пакета в данном отчетном периоде (с добавлением ведущих нулей до </w:t>
      </w:r>
      <w:r w:rsidRPr="00B90EFE">
        <w:rPr>
          <w:color w:val="C00000"/>
          <w:sz w:val="20"/>
        </w:rPr>
        <w:t>5</w:t>
      </w:r>
      <w:r w:rsidR="009B1ED5" w:rsidRPr="00B90EFE">
        <w:rPr>
          <w:color w:val="C00000"/>
          <w:sz w:val="20"/>
        </w:rPr>
        <w:t xml:space="preserve"> знаков</w:t>
      </w:r>
      <w:r w:rsidR="004770C6" w:rsidRPr="00B90EFE">
        <w:rPr>
          <w:color w:val="C00000"/>
          <w:sz w:val="20"/>
        </w:rPr>
        <w:t>).</w:t>
      </w:r>
      <w:r w:rsidRPr="00B90EFE">
        <w:rPr>
          <w:color w:val="C00000"/>
          <w:sz w:val="20"/>
        </w:rPr>
        <w:t xml:space="preserve"> </w:t>
      </w:r>
      <w:r w:rsidR="0084326F">
        <w:rPr>
          <w:color w:val="C00000"/>
          <w:sz w:val="20"/>
        </w:rPr>
        <w:t xml:space="preserve">Номер пакета должен быть уникальным на </w:t>
      </w:r>
      <w:proofErr w:type="gramStart"/>
      <w:r w:rsidR="0084326F">
        <w:rPr>
          <w:color w:val="C00000"/>
          <w:sz w:val="20"/>
        </w:rPr>
        <w:t>множестве</w:t>
      </w:r>
      <w:proofErr w:type="gramEnd"/>
      <w:r w:rsidR="0084326F">
        <w:rPr>
          <w:color w:val="C00000"/>
          <w:sz w:val="20"/>
        </w:rPr>
        <w:t xml:space="preserve"> всех реестров случаев за отчетный период вне зависимости от типа</w:t>
      </w:r>
      <w:r w:rsidR="00362597">
        <w:rPr>
          <w:color w:val="C00000"/>
          <w:sz w:val="20"/>
        </w:rPr>
        <w:t xml:space="preserve"> реестра случаев (используется сквозная нумерация пакетов с реестрами случаев).</w:t>
      </w:r>
    </w:p>
    <w:p w:rsidR="004770C6" w:rsidRPr="00B90EFE" w:rsidRDefault="004770C6" w:rsidP="009B1ED5">
      <w:pPr>
        <w:pStyle w:val="127"/>
        <w:widowControl w:val="0"/>
        <w:spacing w:before="0" w:after="0"/>
        <w:ind w:firstLine="709"/>
        <w:rPr>
          <w:sz w:val="20"/>
        </w:rPr>
      </w:pPr>
    </w:p>
    <w:p w:rsidR="004770C6" w:rsidRPr="00280B5C" w:rsidRDefault="004770C6" w:rsidP="004770C6">
      <w:pPr>
        <w:ind w:firstLine="540"/>
        <w:jc w:val="both"/>
        <w:rPr>
          <w:color w:val="000000"/>
        </w:rPr>
      </w:pPr>
    </w:p>
    <w:p w:rsidR="004770C6" w:rsidRPr="009B3C55" w:rsidRDefault="004770C6" w:rsidP="00BE3DF6">
      <w:pPr>
        <w:pStyle w:val="ab"/>
        <w:numPr>
          <w:ilvl w:val="1"/>
          <w:numId w:val="8"/>
        </w:numPr>
        <w:rPr>
          <w:b/>
          <w:i/>
        </w:rPr>
      </w:pPr>
      <w:bookmarkStart w:id="1" w:name="_Toc339979975"/>
      <w:r w:rsidRPr="009B3C55">
        <w:rPr>
          <w:b/>
          <w:i/>
        </w:rPr>
        <w:t xml:space="preserve">Структура файла, содержащего </w:t>
      </w:r>
      <w:r w:rsidR="009B3C55" w:rsidRPr="009B3C55">
        <w:rPr>
          <w:b/>
          <w:i/>
        </w:rPr>
        <w:t>реестр случаев оказания медицинской помощи за исключением медицинской помощи по диспансеризации, медицинским осмотрам несовершеннолетних и профилактическим медицинским осмотрам определенных гру</w:t>
      </w:r>
      <w:proofErr w:type="gramStart"/>
      <w:r w:rsidR="009B3C55" w:rsidRPr="009B3C55">
        <w:rPr>
          <w:b/>
          <w:i/>
        </w:rPr>
        <w:t>пп взр</w:t>
      </w:r>
      <w:proofErr w:type="gramEnd"/>
      <w:r w:rsidR="009B3C55" w:rsidRPr="009B3C55">
        <w:rPr>
          <w:b/>
          <w:i/>
        </w:rPr>
        <w:t>ослого населения</w:t>
      </w:r>
      <w:r w:rsidR="00A42595" w:rsidRPr="009B3C55">
        <w:rPr>
          <w:b/>
          <w:i/>
        </w:rPr>
        <w:t>.</w:t>
      </w:r>
      <w:bookmarkEnd w:id="1"/>
      <w:r w:rsidR="00EF22FA" w:rsidRPr="009B3C55">
        <w:rPr>
          <w:b/>
          <w:i/>
        </w:rPr>
        <w:br/>
      </w:r>
    </w:p>
    <w:p w:rsidR="009B1ED5" w:rsidRPr="00280B5C" w:rsidRDefault="004770C6" w:rsidP="00A42595">
      <w:pPr>
        <w:ind w:firstLine="540"/>
        <w:jc w:val="both"/>
      </w:pPr>
      <w:r w:rsidRPr="00280B5C">
        <w:t xml:space="preserve">В </w:t>
      </w:r>
      <w:r w:rsidR="00BD6B43">
        <w:t>реестр случаев первого типа</w:t>
      </w:r>
      <w:r w:rsidRPr="00280B5C">
        <w:t xml:space="preserve"> включаются все случаи оказания медицинской помощи за отчетный период</w:t>
      </w:r>
      <w:r w:rsidR="00C329C7" w:rsidRPr="00280B5C">
        <w:t xml:space="preserve"> за исключением </w:t>
      </w:r>
      <w:r w:rsidR="009B3C55">
        <w:t>случаев оказания медицинской помощи</w:t>
      </w:r>
      <w:r w:rsidR="00C329C7" w:rsidRPr="00280B5C">
        <w:t xml:space="preserve"> </w:t>
      </w:r>
      <w:r w:rsidR="00C329C7" w:rsidRPr="00280B5C">
        <w:rPr>
          <w:i/>
        </w:rPr>
        <w:t>по диспансеризации, медицинским осмотрам несовершеннолетних и профилактическим медицинским осмотрам определенных гру</w:t>
      </w:r>
      <w:proofErr w:type="gramStart"/>
      <w:r w:rsidR="00C329C7" w:rsidRPr="00280B5C">
        <w:rPr>
          <w:i/>
        </w:rPr>
        <w:t>пп взр</w:t>
      </w:r>
      <w:proofErr w:type="gramEnd"/>
      <w:r w:rsidR="00C329C7" w:rsidRPr="00280B5C">
        <w:rPr>
          <w:i/>
        </w:rPr>
        <w:t>ослого населения</w:t>
      </w:r>
      <w:r w:rsidRPr="00280B5C">
        <w:t xml:space="preserve">. Каждый </w:t>
      </w:r>
      <w:r w:rsidR="00BD6B43">
        <w:t>реестр случаев первого типа</w:t>
      </w:r>
      <w:r w:rsidRPr="00280B5C">
        <w:t xml:space="preserve"> имеет номер и д</w:t>
      </w:r>
      <w:r w:rsidR="00C329C7" w:rsidRPr="00280B5C">
        <w:t xml:space="preserve">ату формирования. Номер </w:t>
      </w:r>
      <w:r w:rsidR="00BD6B43">
        <w:t>реестр</w:t>
      </w:r>
      <w:r w:rsidR="00BE3DF6">
        <w:t>а</w:t>
      </w:r>
      <w:r w:rsidR="00BD6B43">
        <w:t xml:space="preserve"> случаев первого типа</w:t>
      </w:r>
      <w:r w:rsidR="00BD6B43" w:rsidRPr="00280B5C">
        <w:t xml:space="preserve"> </w:t>
      </w:r>
      <w:r w:rsidRPr="00280B5C">
        <w:t xml:space="preserve">в </w:t>
      </w:r>
      <w:proofErr w:type="gramStart"/>
      <w:r w:rsidRPr="00280B5C">
        <w:t>дальнейшем</w:t>
      </w:r>
      <w:proofErr w:type="gramEnd"/>
      <w:r w:rsidRPr="00280B5C">
        <w:t xml:space="preserve"> принимает участие в формировании номера счета, </w:t>
      </w:r>
      <w:r w:rsidR="00A42595" w:rsidRPr="00280B5C">
        <w:t xml:space="preserve">сформированного на основании сведений </w:t>
      </w:r>
      <w:r w:rsidR="009A7C63">
        <w:t>реестра случаев первого типа.</w:t>
      </w:r>
    </w:p>
    <w:p w:rsidR="004770C6" w:rsidRPr="00BD6B43" w:rsidRDefault="004770C6" w:rsidP="004770C6">
      <w:pPr>
        <w:pStyle w:val="ad"/>
        <w:numPr>
          <w:ilvl w:val="0"/>
          <w:numId w:val="6"/>
        </w:numPr>
        <w:rPr>
          <w:b/>
          <w:i/>
          <w:sz w:val="20"/>
          <w:szCs w:val="20"/>
        </w:rPr>
      </w:pPr>
      <w:r w:rsidRPr="00BD6B43">
        <w:rPr>
          <w:b/>
          <w:i/>
          <w:sz w:val="20"/>
          <w:szCs w:val="20"/>
        </w:rPr>
        <w:t xml:space="preserve">Структура файла </w:t>
      </w:r>
      <w:r w:rsidR="00BD6B43" w:rsidRPr="00BD6B43">
        <w:rPr>
          <w:b/>
          <w:i/>
          <w:sz w:val="20"/>
          <w:szCs w:val="20"/>
        </w:rPr>
        <w:t>реестр случаев оказания медицинской помощи за исключением медицинской помощи по диспансеризации, медицинским осмотрам несовершеннолетних и профилактическим медицинским осмотрам определенных гру</w:t>
      </w:r>
      <w:proofErr w:type="gramStart"/>
      <w:r w:rsidR="00BD6B43" w:rsidRPr="00BD6B43">
        <w:rPr>
          <w:b/>
          <w:i/>
          <w:sz w:val="20"/>
          <w:szCs w:val="20"/>
        </w:rPr>
        <w:t>пп взр</w:t>
      </w:r>
      <w:proofErr w:type="gramEnd"/>
      <w:r w:rsidR="00BD6B43" w:rsidRPr="00BD6B43">
        <w:rPr>
          <w:b/>
          <w:i/>
          <w:sz w:val="20"/>
          <w:szCs w:val="20"/>
        </w:rPr>
        <w:t>ослого населения</w:t>
      </w:r>
    </w:p>
    <w:tbl>
      <w:tblPr>
        <w:tblW w:w="10496" w:type="dxa"/>
        <w:tblInd w:w="-57" w:type="dxa"/>
        <w:tblCellMar>
          <w:top w:w="28" w:type="dxa"/>
          <w:left w:w="85" w:type="dxa"/>
          <w:bottom w:w="28" w:type="dxa"/>
          <w:right w:w="85" w:type="dxa"/>
        </w:tblCellMar>
        <w:tblLook w:val="0000"/>
      </w:tblPr>
      <w:tblGrid>
        <w:gridCol w:w="1464"/>
        <w:gridCol w:w="1552"/>
        <w:gridCol w:w="850"/>
        <w:gridCol w:w="1004"/>
        <w:gridCol w:w="2507"/>
        <w:gridCol w:w="3119"/>
      </w:tblGrid>
      <w:tr w:rsidR="00FF38CB" w:rsidRPr="00280B5C" w:rsidTr="004770C6">
        <w:trPr>
          <w:tblHeader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</w:tcPr>
          <w:p w:rsidR="00C949A8" w:rsidRPr="00280B5C" w:rsidRDefault="00C949A8" w:rsidP="00F310F1">
            <w:pPr>
              <w:ind w:left="142" w:hanging="142"/>
              <w:jc w:val="center"/>
            </w:pPr>
            <w:r w:rsidRPr="00280B5C">
              <w:t xml:space="preserve">Код </w:t>
            </w:r>
          </w:p>
          <w:p w:rsidR="00C949A8" w:rsidRPr="00280B5C" w:rsidRDefault="00C949A8" w:rsidP="00F310F1">
            <w:pPr>
              <w:ind w:left="142" w:hanging="142"/>
              <w:jc w:val="center"/>
            </w:pPr>
            <w:r w:rsidRPr="00280B5C">
              <w:t>элемента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</w:tcPr>
          <w:p w:rsidR="00C949A8" w:rsidRPr="00280B5C" w:rsidRDefault="00C949A8" w:rsidP="009C4434">
            <w:pPr>
              <w:jc w:val="center"/>
            </w:pPr>
            <w:r w:rsidRPr="00280B5C">
              <w:t>Содержание</w:t>
            </w:r>
          </w:p>
          <w:p w:rsidR="00C949A8" w:rsidRPr="00280B5C" w:rsidRDefault="00C949A8" w:rsidP="009C4434">
            <w:pPr>
              <w:jc w:val="center"/>
            </w:pPr>
            <w:r w:rsidRPr="00280B5C">
              <w:t xml:space="preserve"> элемента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</w:tcPr>
          <w:p w:rsidR="00C949A8" w:rsidRPr="00280B5C" w:rsidRDefault="00C949A8" w:rsidP="009C4434">
            <w:pPr>
              <w:jc w:val="center"/>
            </w:pPr>
            <w:r w:rsidRPr="00280B5C">
              <w:t>Тип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</w:tcPr>
          <w:p w:rsidR="00C949A8" w:rsidRPr="00280B5C" w:rsidRDefault="00C949A8" w:rsidP="009C4434">
            <w:pPr>
              <w:jc w:val="center"/>
            </w:pPr>
            <w:r w:rsidRPr="00280B5C">
              <w:t>Формат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</w:tcPr>
          <w:p w:rsidR="00C949A8" w:rsidRPr="00280B5C" w:rsidRDefault="00C949A8" w:rsidP="009C4434">
            <w:pPr>
              <w:jc w:val="center"/>
            </w:pPr>
            <w:r w:rsidRPr="00280B5C">
              <w:t>Наименование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</w:tcPr>
          <w:p w:rsidR="00C949A8" w:rsidRPr="00280B5C" w:rsidRDefault="00C949A8" w:rsidP="009C4434">
            <w:pPr>
              <w:jc w:val="center"/>
            </w:pPr>
            <w:r w:rsidRPr="00280B5C">
              <w:t>Дополнительная информация</w:t>
            </w:r>
          </w:p>
        </w:tc>
      </w:tr>
      <w:tr w:rsidR="00C949A8" w:rsidRPr="00280B5C" w:rsidTr="004770C6">
        <w:tc>
          <w:tcPr>
            <w:tcW w:w="104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49A8" w:rsidRPr="00280B5C" w:rsidRDefault="00C949A8" w:rsidP="009C4434">
            <w:pPr>
              <w:rPr>
                <w:b/>
                <w:color w:val="1F497D" w:themeColor="text2"/>
              </w:rPr>
            </w:pPr>
            <w:r w:rsidRPr="00280B5C">
              <w:rPr>
                <w:b/>
                <w:color w:val="1F497D" w:themeColor="text2"/>
              </w:rPr>
              <w:t>Корневой элемент (Сведения о медпомощи)</w:t>
            </w:r>
          </w:p>
        </w:tc>
      </w:tr>
      <w:tr w:rsidR="00C949A8" w:rsidRPr="00280B5C" w:rsidTr="004770C6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49A8" w:rsidRPr="00280B5C" w:rsidRDefault="00C949A8" w:rsidP="009C4434">
            <w:r w:rsidRPr="00280B5C">
              <w:rPr>
                <w:rFonts w:eastAsia="Calibri"/>
              </w:rPr>
              <w:t>ZL_LIST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49A8" w:rsidRPr="00280B5C" w:rsidRDefault="00C949A8" w:rsidP="009C4434">
            <w:r w:rsidRPr="00280B5C">
              <w:t>ZGLV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49A8" w:rsidRPr="00280B5C" w:rsidRDefault="00C949A8" w:rsidP="009C4434">
            <w:r w:rsidRPr="00280B5C">
              <w:t>О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49A8" w:rsidRPr="00280B5C" w:rsidRDefault="00C949A8" w:rsidP="009C4434">
            <w:r w:rsidRPr="00280B5C">
              <w:t>S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49A8" w:rsidRPr="00280B5C" w:rsidRDefault="00C949A8" w:rsidP="009C4434">
            <w:r w:rsidRPr="00280B5C">
              <w:t>Заголовок файла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49A8" w:rsidRPr="00280B5C" w:rsidRDefault="00C949A8" w:rsidP="009C4434">
            <w:r w:rsidRPr="00280B5C">
              <w:t>Информация о передаваемом файле</w:t>
            </w:r>
          </w:p>
        </w:tc>
      </w:tr>
      <w:tr w:rsidR="00C949A8" w:rsidRPr="00280B5C" w:rsidTr="004770C6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49A8" w:rsidRPr="00280B5C" w:rsidRDefault="00C949A8" w:rsidP="009C4434">
            <w:pPr>
              <w:rPr>
                <w:rFonts w:eastAsia="Calibri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49A8" w:rsidRPr="00280B5C" w:rsidRDefault="00C949A8" w:rsidP="009C4434">
            <w:r w:rsidRPr="00280B5C">
              <w:t>SCHET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49A8" w:rsidRPr="00280B5C" w:rsidRDefault="00C949A8" w:rsidP="009C4434">
            <w:r w:rsidRPr="00280B5C">
              <w:t>О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49A8" w:rsidRPr="00280B5C" w:rsidRDefault="00C949A8" w:rsidP="009C4434">
            <w:r w:rsidRPr="00280B5C">
              <w:t>S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49A8" w:rsidRPr="00280B5C" w:rsidRDefault="00C949A8" w:rsidP="009C4434">
            <w:r w:rsidRPr="00280B5C">
              <w:t>Реестр случаев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49A8" w:rsidRPr="00280B5C" w:rsidRDefault="00C949A8" w:rsidP="009C4434">
            <w:r w:rsidRPr="00280B5C">
              <w:t>Информация о Реестре случаев</w:t>
            </w:r>
          </w:p>
        </w:tc>
      </w:tr>
      <w:tr w:rsidR="00C949A8" w:rsidRPr="00280B5C" w:rsidTr="004770C6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49A8" w:rsidRPr="00280B5C" w:rsidRDefault="00C949A8" w:rsidP="009C4434">
            <w:pPr>
              <w:rPr>
                <w:rFonts w:eastAsia="Calibri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49A8" w:rsidRPr="00280B5C" w:rsidRDefault="00C949A8" w:rsidP="009C4434">
            <w:r w:rsidRPr="00280B5C">
              <w:t>ZAP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49A8" w:rsidRPr="00280B5C" w:rsidRDefault="00C949A8" w:rsidP="009C4434">
            <w:r w:rsidRPr="00280B5C">
              <w:t>ОМ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49A8" w:rsidRPr="00280B5C" w:rsidRDefault="00C949A8" w:rsidP="009C4434">
            <w:r w:rsidRPr="00280B5C">
              <w:t>S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49A8" w:rsidRPr="00280B5C" w:rsidRDefault="00C949A8" w:rsidP="009C4434">
            <w:r w:rsidRPr="00280B5C">
              <w:t>Записи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49A8" w:rsidRPr="00280B5C" w:rsidRDefault="00C949A8" w:rsidP="009C4434">
            <w:r w:rsidRPr="00280B5C">
              <w:t>Записи о случаях оказания медицинской помощи</w:t>
            </w:r>
          </w:p>
        </w:tc>
      </w:tr>
      <w:tr w:rsidR="00C949A8" w:rsidRPr="00280B5C" w:rsidTr="004770C6">
        <w:tc>
          <w:tcPr>
            <w:tcW w:w="104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49A8" w:rsidRPr="00280B5C" w:rsidRDefault="00C949A8" w:rsidP="00F310F1">
            <w:pPr>
              <w:rPr>
                <w:b/>
                <w:color w:val="17365D" w:themeColor="text2" w:themeShade="BF"/>
              </w:rPr>
            </w:pPr>
            <w:r w:rsidRPr="00280B5C">
              <w:rPr>
                <w:b/>
                <w:color w:val="17365D" w:themeColor="text2" w:themeShade="BF"/>
              </w:rPr>
              <w:t>Заголовок файла</w:t>
            </w:r>
          </w:p>
        </w:tc>
      </w:tr>
      <w:tr w:rsidR="00C949A8" w:rsidRPr="009A7C63" w:rsidTr="004770C6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49A8" w:rsidRPr="009A7C63" w:rsidRDefault="00C949A8" w:rsidP="009C4434">
            <w:pPr>
              <w:rPr>
                <w:color w:val="C00000"/>
              </w:rPr>
            </w:pPr>
            <w:r w:rsidRPr="009A7C63">
              <w:rPr>
                <w:color w:val="C00000"/>
              </w:rPr>
              <w:t>ZGLV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49A8" w:rsidRPr="009A7C63" w:rsidRDefault="00C949A8" w:rsidP="009C4434">
            <w:pPr>
              <w:rPr>
                <w:rFonts w:eastAsia="Calibri"/>
                <w:color w:val="C00000"/>
              </w:rPr>
            </w:pPr>
            <w:r w:rsidRPr="009A7C63">
              <w:rPr>
                <w:rFonts w:eastAsia="Calibri"/>
                <w:color w:val="C00000"/>
              </w:rPr>
              <w:t>VERSION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49A8" w:rsidRPr="009A7C63" w:rsidRDefault="00C949A8" w:rsidP="009C4434">
            <w:pPr>
              <w:rPr>
                <w:color w:val="C00000"/>
              </w:rPr>
            </w:pPr>
            <w:r w:rsidRPr="009A7C63">
              <w:rPr>
                <w:color w:val="C00000"/>
              </w:rPr>
              <w:t>O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49A8" w:rsidRPr="009A7C63" w:rsidRDefault="00C949A8" w:rsidP="009C4434">
            <w:pPr>
              <w:rPr>
                <w:color w:val="C00000"/>
              </w:rPr>
            </w:pPr>
            <w:r w:rsidRPr="009A7C63">
              <w:rPr>
                <w:color w:val="C00000"/>
              </w:rPr>
              <w:t>T(5)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8" w:rsidRPr="009A7C63" w:rsidRDefault="00C949A8" w:rsidP="009C4434">
            <w:pPr>
              <w:rPr>
                <w:color w:val="C00000"/>
              </w:rPr>
            </w:pPr>
            <w:r w:rsidRPr="009A7C63">
              <w:rPr>
                <w:color w:val="C00000"/>
              </w:rPr>
              <w:t xml:space="preserve">Версия взаимодействия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8" w:rsidRPr="009A7C63" w:rsidRDefault="009C4434" w:rsidP="00C40816">
            <w:pPr>
              <w:rPr>
                <w:b/>
                <w:color w:val="C00000"/>
                <w:lang w:val="en-US"/>
              </w:rPr>
            </w:pPr>
            <w:r w:rsidRPr="009A7C63">
              <w:rPr>
                <w:b/>
                <w:color w:val="C00000"/>
                <w:lang w:val="en-US"/>
              </w:rPr>
              <w:t>2.1</w:t>
            </w:r>
            <w:r w:rsidR="00C40816" w:rsidRPr="009A7C63">
              <w:rPr>
                <w:b/>
                <w:color w:val="C00000"/>
              </w:rPr>
              <w:t>2</w:t>
            </w:r>
          </w:p>
        </w:tc>
      </w:tr>
      <w:tr w:rsidR="00C949A8" w:rsidRPr="00280B5C" w:rsidTr="004770C6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49A8" w:rsidRPr="00280B5C" w:rsidRDefault="00C949A8" w:rsidP="009C4434"/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49A8" w:rsidRPr="00280B5C" w:rsidRDefault="00C949A8" w:rsidP="009C4434">
            <w:pPr>
              <w:rPr>
                <w:rFonts w:eastAsia="Calibri"/>
              </w:rPr>
            </w:pPr>
            <w:r w:rsidRPr="00280B5C">
              <w:rPr>
                <w:rFonts w:eastAsia="Calibri"/>
              </w:rPr>
              <w:t>DATA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49A8" w:rsidRPr="00280B5C" w:rsidRDefault="00C949A8" w:rsidP="009C4434">
            <w:r w:rsidRPr="00280B5C">
              <w:t>О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49A8" w:rsidRPr="00280B5C" w:rsidRDefault="00C949A8" w:rsidP="009C4434">
            <w:r w:rsidRPr="00280B5C">
              <w:t>D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8" w:rsidRPr="00280B5C" w:rsidRDefault="00C949A8" w:rsidP="009C4434">
            <w:r w:rsidRPr="00280B5C">
              <w:t>Дата формирования файла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8" w:rsidRPr="00280B5C" w:rsidRDefault="00C949A8" w:rsidP="009C4434"/>
        </w:tc>
      </w:tr>
      <w:tr w:rsidR="009C4434" w:rsidRPr="00280B5C" w:rsidTr="004770C6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4434" w:rsidRPr="00280B5C" w:rsidRDefault="009C4434" w:rsidP="009C4434"/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4434" w:rsidRPr="00280B5C" w:rsidRDefault="009C4434" w:rsidP="009C4434">
            <w:pPr>
              <w:rPr>
                <w:rFonts w:eastAsia="Calibri"/>
              </w:rPr>
            </w:pPr>
            <w:r w:rsidRPr="00280B5C">
              <w:rPr>
                <w:rFonts w:eastAsia="Calibri"/>
              </w:rPr>
              <w:t>FILENAME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4434" w:rsidRPr="00280B5C" w:rsidRDefault="009C4434" w:rsidP="009C4434">
            <w:r w:rsidRPr="00280B5C">
              <w:t>О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4434" w:rsidRPr="00280B5C" w:rsidRDefault="009C4434" w:rsidP="009C4434">
            <w:r w:rsidRPr="00280B5C">
              <w:t>T(26)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434" w:rsidRPr="00280B5C" w:rsidRDefault="009C4434" w:rsidP="009C4434">
            <w:r w:rsidRPr="00280B5C">
              <w:t>Имя файла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434" w:rsidRPr="00280B5C" w:rsidRDefault="009C4434" w:rsidP="009C4434">
            <w:r w:rsidRPr="00280B5C">
              <w:t>Имя файла без расширения.</w:t>
            </w:r>
          </w:p>
        </w:tc>
      </w:tr>
      <w:tr w:rsidR="009C4434" w:rsidRPr="009A7C63" w:rsidTr="004770C6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4434" w:rsidRPr="009A7C63" w:rsidRDefault="009C4434" w:rsidP="009C4434">
            <w:pPr>
              <w:rPr>
                <w:color w:val="C00000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4434" w:rsidRPr="009A7C63" w:rsidRDefault="009C4434" w:rsidP="009C4434">
            <w:pPr>
              <w:rPr>
                <w:rFonts w:eastAsia="Calibri"/>
                <w:color w:val="C00000"/>
                <w:lang w:val="en-US"/>
              </w:rPr>
            </w:pPr>
            <w:r w:rsidRPr="009A7C63">
              <w:rPr>
                <w:rFonts w:eastAsia="Calibri"/>
                <w:color w:val="C00000"/>
                <w:lang w:val="en-US"/>
              </w:rPr>
              <w:t>SD_Z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4434" w:rsidRPr="009A7C63" w:rsidRDefault="009C4434" w:rsidP="009C4434">
            <w:pPr>
              <w:rPr>
                <w:color w:val="C00000"/>
                <w:lang w:val="en-US"/>
              </w:rPr>
            </w:pPr>
            <w:r w:rsidRPr="009A7C63">
              <w:rPr>
                <w:color w:val="C00000"/>
                <w:lang w:val="en-US"/>
              </w:rPr>
              <w:t>O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4434" w:rsidRPr="009A7C63" w:rsidRDefault="009C4434" w:rsidP="009C4434">
            <w:pPr>
              <w:rPr>
                <w:color w:val="C00000"/>
                <w:lang w:val="en-US"/>
              </w:rPr>
            </w:pPr>
            <w:r w:rsidRPr="009A7C63">
              <w:rPr>
                <w:color w:val="C00000"/>
                <w:lang w:val="en-US"/>
              </w:rPr>
              <w:t>N(9)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434" w:rsidRPr="009A7C63" w:rsidRDefault="009C4434" w:rsidP="009C4434">
            <w:pPr>
              <w:rPr>
                <w:color w:val="C00000"/>
              </w:rPr>
            </w:pPr>
            <w:r w:rsidRPr="009A7C63">
              <w:rPr>
                <w:color w:val="C00000"/>
              </w:rPr>
              <w:t>Количество случаев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434" w:rsidRPr="009A7C63" w:rsidRDefault="009C4434" w:rsidP="004770C6">
            <w:pPr>
              <w:rPr>
                <w:color w:val="C00000"/>
              </w:rPr>
            </w:pPr>
            <w:r w:rsidRPr="009A7C63">
              <w:rPr>
                <w:color w:val="C00000"/>
              </w:rPr>
              <w:t xml:space="preserve">Указывается количество случаев, включенных в </w:t>
            </w:r>
            <w:r w:rsidR="004770C6" w:rsidRPr="009A7C63">
              <w:rPr>
                <w:color w:val="C00000"/>
              </w:rPr>
              <w:t>Р</w:t>
            </w:r>
            <w:r w:rsidRPr="009A7C63">
              <w:rPr>
                <w:color w:val="C00000"/>
              </w:rPr>
              <w:t xml:space="preserve">еестр </w:t>
            </w:r>
            <w:r w:rsidR="004770C6" w:rsidRPr="009A7C63">
              <w:rPr>
                <w:color w:val="C00000"/>
              </w:rPr>
              <w:t>случаев</w:t>
            </w:r>
            <w:r w:rsidRPr="009A7C63">
              <w:rPr>
                <w:color w:val="C00000"/>
              </w:rPr>
              <w:t>.</w:t>
            </w:r>
          </w:p>
        </w:tc>
      </w:tr>
      <w:tr w:rsidR="009C4434" w:rsidRPr="00280B5C" w:rsidTr="004770C6">
        <w:tc>
          <w:tcPr>
            <w:tcW w:w="104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4434" w:rsidRPr="00280B5C" w:rsidRDefault="009C4434" w:rsidP="009C4434">
            <w:pPr>
              <w:rPr>
                <w:b/>
                <w:color w:val="17365D" w:themeColor="text2" w:themeShade="BF"/>
              </w:rPr>
            </w:pPr>
            <w:r w:rsidRPr="00280B5C">
              <w:rPr>
                <w:b/>
                <w:color w:val="17365D" w:themeColor="text2" w:themeShade="BF"/>
              </w:rPr>
              <w:t>Реестр случаев</w:t>
            </w:r>
          </w:p>
        </w:tc>
      </w:tr>
      <w:tr w:rsidR="009C4434" w:rsidRPr="00280B5C" w:rsidTr="004770C6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4434" w:rsidRPr="00280B5C" w:rsidRDefault="009C4434" w:rsidP="009C4434">
            <w:r w:rsidRPr="00280B5C">
              <w:lastRenderedPageBreak/>
              <w:t>SCHET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4434" w:rsidRPr="00280B5C" w:rsidRDefault="009C4434" w:rsidP="009C4434">
            <w:pPr>
              <w:rPr>
                <w:rFonts w:eastAsia="Calibri"/>
              </w:rPr>
            </w:pPr>
            <w:r w:rsidRPr="00280B5C">
              <w:rPr>
                <w:rFonts w:eastAsia="Calibri"/>
              </w:rPr>
              <w:t>CODE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4434" w:rsidRPr="00280B5C" w:rsidRDefault="009C4434" w:rsidP="009C4434">
            <w:r w:rsidRPr="00280B5C">
              <w:t>О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4434" w:rsidRPr="009A7C63" w:rsidRDefault="009C4434" w:rsidP="00CA6CDD">
            <w:pPr>
              <w:rPr>
                <w:color w:val="C00000"/>
              </w:rPr>
            </w:pPr>
            <w:r w:rsidRPr="009A7C63">
              <w:rPr>
                <w:color w:val="C00000"/>
              </w:rPr>
              <w:t>N</w:t>
            </w:r>
            <w:r w:rsidRPr="00CB198E">
              <w:rPr>
                <w:color w:val="C00000"/>
              </w:rPr>
              <w:t>(</w:t>
            </w:r>
            <w:r w:rsidR="00CA6CDD" w:rsidRPr="00CB198E">
              <w:rPr>
                <w:color w:val="C00000"/>
              </w:rPr>
              <w:t>12</w:t>
            </w:r>
            <w:r w:rsidRPr="00CB198E">
              <w:rPr>
                <w:color w:val="C00000"/>
              </w:rPr>
              <w:t>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434" w:rsidRPr="00280B5C" w:rsidRDefault="009C4434" w:rsidP="009C4434">
            <w:r w:rsidRPr="00280B5C">
              <w:t>Код записи Реестра случаев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434" w:rsidRPr="00B90EFE" w:rsidRDefault="009C4434" w:rsidP="004A172D">
            <w:pPr>
              <w:rPr>
                <w:color w:val="C00000"/>
              </w:rPr>
            </w:pPr>
            <w:r w:rsidRPr="00B90EFE">
              <w:rPr>
                <w:color w:val="C00000"/>
              </w:rPr>
              <w:t>Уникальный к</w:t>
            </w:r>
            <w:r w:rsidR="00B90EFE" w:rsidRPr="00B90EFE">
              <w:rPr>
                <w:color w:val="C00000"/>
              </w:rPr>
              <w:t xml:space="preserve">од (например, порядковый номер) на множестве всех реестров </w:t>
            </w:r>
            <w:proofErr w:type="gramStart"/>
            <w:r w:rsidR="00B90EFE" w:rsidRPr="00B90EFE">
              <w:rPr>
                <w:color w:val="C00000"/>
              </w:rPr>
              <w:t>случаев</w:t>
            </w:r>
            <w:proofErr w:type="gramEnd"/>
            <w:r w:rsidR="00B90EFE" w:rsidRPr="00B90EFE">
              <w:rPr>
                <w:color w:val="C00000"/>
              </w:rPr>
              <w:t xml:space="preserve"> как первого, так и второго типа</w:t>
            </w:r>
            <w:r w:rsidR="004A172D">
              <w:rPr>
                <w:color w:val="C00000"/>
              </w:rPr>
              <w:t>,</w:t>
            </w:r>
            <w:r w:rsidR="00A54921">
              <w:rPr>
                <w:color w:val="C00000"/>
              </w:rPr>
              <w:t xml:space="preserve"> </w:t>
            </w:r>
            <w:r w:rsidR="004A172D">
              <w:rPr>
                <w:color w:val="C00000"/>
              </w:rPr>
              <w:t>д</w:t>
            </w:r>
            <w:r w:rsidR="00A54921">
              <w:rPr>
                <w:color w:val="C00000"/>
              </w:rPr>
              <w:t>ля отчетных периодов, принадлежащих одному календарному году</w:t>
            </w:r>
          </w:p>
        </w:tc>
      </w:tr>
      <w:tr w:rsidR="009C4434" w:rsidRPr="00280B5C" w:rsidTr="004770C6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4434" w:rsidRPr="00280B5C" w:rsidRDefault="009C4434" w:rsidP="009C4434"/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4434" w:rsidRPr="00280B5C" w:rsidRDefault="009C4434" w:rsidP="009C4434">
            <w:pPr>
              <w:rPr>
                <w:rFonts w:eastAsia="Calibri"/>
              </w:rPr>
            </w:pPr>
            <w:r w:rsidRPr="00280B5C">
              <w:rPr>
                <w:rFonts w:eastAsia="Calibri"/>
              </w:rPr>
              <w:t>CODE_MO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4434" w:rsidRPr="00280B5C" w:rsidRDefault="009C4434" w:rsidP="009C4434">
            <w:r w:rsidRPr="00280B5C">
              <w:t>О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4434" w:rsidRPr="00280B5C" w:rsidRDefault="009C4434" w:rsidP="009C4434">
            <w:r w:rsidRPr="00280B5C">
              <w:t>T(6)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434" w:rsidRPr="00280B5C" w:rsidRDefault="009C4434" w:rsidP="009C4434">
            <w:r w:rsidRPr="00280B5C">
              <w:t>Реестровый номер медицинской организации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434" w:rsidRPr="00280B5C" w:rsidRDefault="009C4434" w:rsidP="009C4434">
            <w:r w:rsidRPr="00280B5C">
              <w:t xml:space="preserve">Код МО – юридического лица. Заполняется в </w:t>
            </w:r>
            <w:proofErr w:type="gramStart"/>
            <w:r w:rsidRPr="00280B5C">
              <w:t>соответствии</w:t>
            </w:r>
            <w:proofErr w:type="gramEnd"/>
            <w:r w:rsidRPr="00280B5C">
              <w:t xml:space="preserve"> со справочником F003 </w:t>
            </w:r>
          </w:p>
        </w:tc>
      </w:tr>
      <w:tr w:rsidR="00A42595" w:rsidRPr="00280B5C" w:rsidTr="00280B5C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42595" w:rsidRPr="00280B5C" w:rsidRDefault="00A42595" w:rsidP="009C4434"/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42595" w:rsidRPr="00280B5C" w:rsidRDefault="00A42595" w:rsidP="009C4434">
            <w:pPr>
              <w:rPr>
                <w:rFonts w:eastAsia="Calibri"/>
              </w:rPr>
            </w:pPr>
            <w:r w:rsidRPr="00280B5C">
              <w:rPr>
                <w:rFonts w:eastAsia="Calibri"/>
              </w:rPr>
              <w:t>YEAR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42595" w:rsidRPr="00280B5C" w:rsidRDefault="00A42595" w:rsidP="009C4434">
            <w:r w:rsidRPr="00280B5C">
              <w:t>O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42595" w:rsidRPr="00280B5C" w:rsidRDefault="00A42595" w:rsidP="009C4434">
            <w:r w:rsidRPr="00280B5C">
              <w:t>N(4)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595" w:rsidRPr="00280B5C" w:rsidRDefault="00A42595" w:rsidP="009C4434">
            <w:r w:rsidRPr="00280B5C">
              <w:t>Отчетный год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2595" w:rsidRPr="00280B5C" w:rsidRDefault="00A42595" w:rsidP="009C4434">
            <w:r w:rsidRPr="00280B5C">
              <w:t>В файл включаются случаи оказания медицинской помощи с датой окончания лечения, принадлежащей отчетному месяцу отчетного года.</w:t>
            </w:r>
          </w:p>
        </w:tc>
      </w:tr>
      <w:tr w:rsidR="00A42595" w:rsidRPr="00280B5C" w:rsidTr="00280B5C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42595" w:rsidRPr="00280B5C" w:rsidRDefault="00A42595" w:rsidP="009C4434"/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42595" w:rsidRPr="00280B5C" w:rsidRDefault="00A42595" w:rsidP="009C4434">
            <w:pPr>
              <w:rPr>
                <w:rFonts w:eastAsia="Calibri"/>
              </w:rPr>
            </w:pPr>
            <w:r w:rsidRPr="00280B5C">
              <w:rPr>
                <w:rFonts w:eastAsia="Calibri"/>
              </w:rPr>
              <w:t>MONTH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42595" w:rsidRPr="00280B5C" w:rsidRDefault="00A42595" w:rsidP="009C4434">
            <w:r w:rsidRPr="00280B5C">
              <w:t>O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42595" w:rsidRPr="00280B5C" w:rsidRDefault="00A42595" w:rsidP="009C4434">
            <w:r w:rsidRPr="00280B5C">
              <w:t>N(2)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595" w:rsidRPr="00280B5C" w:rsidRDefault="00A42595" w:rsidP="009C4434">
            <w:r w:rsidRPr="00280B5C">
              <w:t>Отчетный месяц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595" w:rsidRPr="00280B5C" w:rsidRDefault="00A42595" w:rsidP="009C4434"/>
        </w:tc>
      </w:tr>
      <w:tr w:rsidR="009C4434" w:rsidRPr="00280B5C" w:rsidTr="004770C6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4434" w:rsidRPr="00280B5C" w:rsidRDefault="009C4434" w:rsidP="009C4434"/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4434" w:rsidRPr="00280B5C" w:rsidRDefault="009C4434" w:rsidP="009C4434">
            <w:pPr>
              <w:rPr>
                <w:rFonts w:eastAsia="Calibri"/>
              </w:rPr>
            </w:pPr>
            <w:r w:rsidRPr="00280B5C">
              <w:rPr>
                <w:rFonts w:eastAsia="Calibri"/>
              </w:rPr>
              <w:t>NSCHET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4434" w:rsidRPr="00280B5C" w:rsidRDefault="009C4434" w:rsidP="009C4434">
            <w:r w:rsidRPr="00280B5C">
              <w:t>О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4434" w:rsidRPr="00280B5C" w:rsidRDefault="009C4434" w:rsidP="00C40816">
            <w:r w:rsidRPr="00280B5C">
              <w:t>N(6)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434" w:rsidRPr="00280B5C" w:rsidRDefault="009C4434" w:rsidP="009A7C63">
            <w:r w:rsidRPr="00280B5C">
              <w:t>Номер Реестра сведений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434" w:rsidRPr="009A7C63" w:rsidRDefault="009C4434" w:rsidP="009C4434">
            <w:r w:rsidRPr="00280B5C">
              <w:t xml:space="preserve">Номер Реестра сведений уникален </w:t>
            </w:r>
            <w:r w:rsidR="009A7C63">
              <w:t xml:space="preserve">на </w:t>
            </w:r>
            <w:proofErr w:type="gramStart"/>
            <w:r w:rsidR="009A7C63">
              <w:t>множестве</w:t>
            </w:r>
            <w:proofErr w:type="gramEnd"/>
            <w:r w:rsidR="009A7C63">
              <w:t xml:space="preserve"> как реестров сведений первого типа, так и реестров сведений второго типа </w:t>
            </w:r>
            <w:r w:rsidRPr="00280B5C">
              <w:t>для отчетных периодов, принадлежащих одному календарному году.</w:t>
            </w:r>
          </w:p>
          <w:p w:rsidR="00127764" w:rsidRPr="009A7C63" w:rsidRDefault="00127764" w:rsidP="009C4434"/>
        </w:tc>
      </w:tr>
      <w:tr w:rsidR="009C4434" w:rsidRPr="00280B5C" w:rsidTr="004770C6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4434" w:rsidRPr="00280B5C" w:rsidRDefault="009C4434" w:rsidP="009C4434"/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4434" w:rsidRPr="00280B5C" w:rsidRDefault="009C4434" w:rsidP="009C4434">
            <w:pPr>
              <w:rPr>
                <w:rFonts w:eastAsia="Calibri"/>
              </w:rPr>
            </w:pPr>
            <w:r w:rsidRPr="00280B5C">
              <w:rPr>
                <w:rFonts w:eastAsia="Calibri"/>
              </w:rPr>
              <w:t>DSCHET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4434" w:rsidRPr="00280B5C" w:rsidRDefault="009C4434" w:rsidP="009C4434">
            <w:r w:rsidRPr="00280B5C">
              <w:t>О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4434" w:rsidRPr="00280B5C" w:rsidRDefault="009C4434" w:rsidP="009C4434">
            <w:r w:rsidRPr="00280B5C">
              <w:t>D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434" w:rsidRPr="00280B5C" w:rsidRDefault="009C4434" w:rsidP="009C4434">
            <w:r w:rsidRPr="00280B5C">
              <w:t>Дата формирования Реестра сведений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434" w:rsidRPr="00280B5C" w:rsidRDefault="009C4434" w:rsidP="009C4434">
            <w:r w:rsidRPr="00280B5C">
              <w:t xml:space="preserve">В </w:t>
            </w:r>
            <w:proofErr w:type="gramStart"/>
            <w:r w:rsidRPr="00280B5C">
              <w:t>формате</w:t>
            </w:r>
            <w:proofErr w:type="gramEnd"/>
            <w:r w:rsidRPr="00280B5C">
              <w:t xml:space="preserve"> ГГГГ-ММ-ДД</w:t>
            </w:r>
          </w:p>
        </w:tc>
      </w:tr>
      <w:tr w:rsidR="009C4434" w:rsidRPr="00280B5C" w:rsidTr="004770C6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4434" w:rsidRPr="00280B5C" w:rsidRDefault="009C4434" w:rsidP="009C4434"/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4434" w:rsidRPr="00280B5C" w:rsidRDefault="009C4434" w:rsidP="009C4434">
            <w:pPr>
              <w:rPr>
                <w:rFonts w:eastAsia="Calibri"/>
              </w:rPr>
            </w:pPr>
            <w:r w:rsidRPr="00280B5C">
              <w:rPr>
                <w:rFonts w:eastAsia="Calibri"/>
              </w:rPr>
              <w:t>PLAT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4434" w:rsidRPr="00280B5C" w:rsidRDefault="009C4434" w:rsidP="009C4434">
            <w:r w:rsidRPr="00280B5C">
              <w:t>Н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4434" w:rsidRPr="00280B5C" w:rsidRDefault="009C4434" w:rsidP="009C4434">
            <w:r w:rsidRPr="00280B5C">
              <w:t>T(5)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434" w:rsidRPr="00280B5C" w:rsidRDefault="009C4434" w:rsidP="009C4434">
            <w:r w:rsidRPr="00280B5C">
              <w:t>Плательщик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434" w:rsidRPr="00280B5C" w:rsidRDefault="009C4434" w:rsidP="00BE3DF6">
            <w:r w:rsidRPr="00280B5C">
              <w:t>Не заполняется для файла, содержащего Реестр сведений</w:t>
            </w:r>
          </w:p>
        </w:tc>
      </w:tr>
      <w:tr w:rsidR="009C4434" w:rsidRPr="00280B5C" w:rsidTr="004770C6">
        <w:trPr>
          <w:trHeight w:val="426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4434" w:rsidRPr="00280B5C" w:rsidRDefault="009C4434" w:rsidP="009C4434"/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4434" w:rsidRPr="00280B5C" w:rsidRDefault="009C4434" w:rsidP="009C4434">
            <w:pPr>
              <w:rPr>
                <w:rFonts w:eastAsia="Calibri"/>
              </w:rPr>
            </w:pPr>
            <w:r w:rsidRPr="00280B5C">
              <w:rPr>
                <w:rFonts w:eastAsia="Calibri"/>
              </w:rPr>
              <w:t>SUMMAV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4434" w:rsidRPr="00280B5C" w:rsidRDefault="009C4434" w:rsidP="009C4434">
            <w:r w:rsidRPr="00280B5C">
              <w:t>О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4434" w:rsidRPr="00280B5C" w:rsidRDefault="009C4434" w:rsidP="009C4434">
            <w:r w:rsidRPr="00280B5C">
              <w:t>N(15.2)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434" w:rsidRPr="00280B5C" w:rsidRDefault="009C4434" w:rsidP="009C4434">
            <w:r w:rsidRPr="00280B5C">
              <w:t>Сумма МО, выставленная на оплату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434" w:rsidRPr="00280B5C" w:rsidRDefault="009C4434" w:rsidP="009C4434">
            <w:proofErr w:type="gramStart"/>
            <w:r w:rsidRPr="00280B5C">
              <w:t>Равна</w:t>
            </w:r>
            <w:proofErr w:type="gramEnd"/>
            <w:r w:rsidRPr="00280B5C">
              <w:t xml:space="preserve"> сумме всех случаев, включенных в Реестр сведений</w:t>
            </w:r>
          </w:p>
        </w:tc>
      </w:tr>
      <w:tr w:rsidR="009C4434" w:rsidRPr="00280B5C" w:rsidTr="004770C6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4434" w:rsidRPr="00280B5C" w:rsidRDefault="009C4434" w:rsidP="009C4434"/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4434" w:rsidRPr="00280B5C" w:rsidRDefault="009C4434" w:rsidP="009C4434">
            <w:pPr>
              <w:rPr>
                <w:rFonts w:eastAsia="Calibri"/>
              </w:rPr>
            </w:pPr>
            <w:r w:rsidRPr="00280B5C">
              <w:rPr>
                <w:rFonts w:eastAsia="Calibri"/>
              </w:rPr>
              <w:t>COMENTS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4434" w:rsidRPr="00280B5C" w:rsidRDefault="009C4434" w:rsidP="009C4434">
            <w:r w:rsidRPr="00280B5C">
              <w:t>У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4434" w:rsidRPr="00280B5C" w:rsidRDefault="009C4434" w:rsidP="009C4434">
            <w:r w:rsidRPr="00280B5C">
              <w:t>T(250)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434" w:rsidRPr="00280B5C" w:rsidRDefault="009C4434" w:rsidP="009C4434">
            <w:r w:rsidRPr="00280B5C">
              <w:t>Служебное поле к счету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434" w:rsidRPr="00280B5C" w:rsidRDefault="009C4434" w:rsidP="009C4434"/>
        </w:tc>
      </w:tr>
      <w:tr w:rsidR="009C4434" w:rsidRPr="00280B5C" w:rsidTr="004770C6">
        <w:tc>
          <w:tcPr>
            <w:tcW w:w="104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4434" w:rsidRPr="00280B5C" w:rsidRDefault="009C4434" w:rsidP="009C4434">
            <w:pPr>
              <w:rPr>
                <w:b/>
                <w:color w:val="17365D" w:themeColor="text2" w:themeShade="BF"/>
              </w:rPr>
            </w:pPr>
            <w:r w:rsidRPr="00280B5C">
              <w:rPr>
                <w:b/>
                <w:color w:val="17365D" w:themeColor="text2" w:themeShade="BF"/>
              </w:rPr>
              <w:t>Записи</w:t>
            </w:r>
          </w:p>
        </w:tc>
      </w:tr>
      <w:tr w:rsidR="009C4434" w:rsidRPr="00280B5C" w:rsidTr="004770C6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4434" w:rsidRPr="00280B5C" w:rsidRDefault="009C4434" w:rsidP="009C4434">
            <w:r w:rsidRPr="00280B5C">
              <w:t>ZAP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4434" w:rsidRPr="00280B5C" w:rsidRDefault="009C4434" w:rsidP="009C4434">
            <w:r w:rsidRPr="00280B5C">
              <w:t>N_ZAP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4434" w:rsidRPr="00280B5C" w:rsidRDefault="009C4434" w:rsidP="009C4434">
            <w:r w:rsidRPr="00280B5C">
              <w:t>О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4434" w:rsidRPr="00280B5C" w:rsidRDefault="009C4434" w:rsidP="009C4434">
            <w:r w:rsidRPr="00280B5C">
              <w:t>N(8)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434" w:rsidRPr="00280B5C" w:rsidRDefault="009C4434" w:rsidP="009C4434">
            <w:r w:rsidRPr="00280B5C">
              <w:t>Номер позиции записи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434" w:rsidRPr="00280B5C" w:rsidRDefault="009C4434" w:rsidP="009C4434">
            <w:r w:rsidRPr="00280B5C">
              <w:t xml:space="preserve">Уникально идентифицирует запись в </w:t>
            </w:r>
            <w:proofErr w:type="gramStart"/>
            <w:r w:rsidRPr="00280B5C">
              <w:t>пределах</w:t>
            </w:r>
            <w:proofErr w:type="gramEnd"/>
            <w:r w:rsidRPr="00280B5C">
              <w:t xml:space="preserve"> Реестра сведений</w:t>
            </w:r>
            <w:r w:rsidR="00BE3DF6">
              <w:t>.</w:t>
            </w:r>
          </w:p>
        </w:tc>
      </w:tr>
      <w:tr w:rsidR="009C4434" w:rsidRPr="00051419" w:rsidTr="00260E3A">
        <w:trPr>
          <w:trHeight w:val="3010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4434" w:rsidRPr="00051419" w:rsidRDefault="009C4434" w:rsidP="009C4434">
            <w:pPr>
              <w:rPr>
                <w:color w:val="C00000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4434" w:rsidRPr="00051419" w:rsidRDefault="009C4434" w:rsidP="009C4434">
            <w:pPr>
              <w:rPr>
                <w:color w:val="C00000"/>
                <w:highlight w:val="lightGray"/>
              </w:rPr>
            </w:pPr>
            <w:r w:rsidRPr="00051419">
              <w:rPr>
                <w:color w:val="C00000"/>
                <w:highlight w:val="lightGray"/>
              </w:rPr>
              <w:t>PR_NOV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4434" w:rsidRPr="00051419" w:rsidRDefault="009C4434" w:rsidP="009C4434">
            <w:pPr>
              <w:rPr>
                <w:color w:val="C00000"/>
                <w:highlight w:val="lightGray"/>
              </w:rPr>
            </w:pPr>
            <w:r w:rsidRPr="00051419">
              <w:rPr>
                <w:color w:val="C00000"/>
                <w:highlight w:val="lightGray"/>
              </w:rPr>
              <w:t>О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4434" w:rsidRPr="00051419" w:rsidRDefault="009C4434" w:rsidP="009C4434">
            <w:pPr>
              <w:rPr>
                <w:color w:val="C00000"/>
                <w:highlight w:val="lightGray"/>
              </w:rPr>
            </w:pPr>
            <w:r w:rsidRPr="00051419">
              <w:rPr>
                <w:color w:val="C00000"/>
                <w:highlight w:val="lightGray"/>
              </w:rPr>
              <w:t>N(1)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434" w:rsidRPr="00051419" w:rsidRDefault="009C4434" w:rsidP="009C4434">
            <w:pPr>
              <w:rPr>
                <w:color w:val="C00000"/>
                <w:highlight w:val="lightGray"/>
              </w:rPr>
            </w:pPr>
            <w:r w:rsidRPr="00051419">
              <w:rPr>
                <w:color w:val="C00000"/>
                <w:highlight w:val="lightGray"/>
              </w:rPr>
              <w:t>Признак исправленной записи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419" w:rsidRDefault="00051419" w:rsidP="00051419">
            <w:pPr>
              <w:rPr>
                <w:color w:val="C00000"/>
                <w:highlight w:val="lightGray"/>
              </w:rPr>
            </w:pPr>
            <w:r>
              <w:rPr>
                <w:color w:val="C00000"/>
                <w:highlight w:val="lightGray"/>
              </w:rPr>
              <w:t>Для всех записей о случаях оказания медицинской помощи, которые еще не были представлены в счетах, в этом поле указывается 0.</w:t>
            </w:r>
          </w:p>
          <w:p w:rsidR="00051419" w:rsidRDefault="00051419" w:rsidP="00051419">
            <w:pPr>
              <w:rPr>
                <w:color w:val="C00000"/>
                <w:highlight w:val="lightGray"/>
              </w:rPr>
            </w:pPr>
            <w:r>
              <w:rPr>
                <w:color w:val="C00000"/>
                <w:highlight w:val="lightGray"/>
              </w:rPr>
              <w:t xml:space="preserve"> </w:t>
            </w:r>
          </w:p>
          <w:p w:rsidR="009C4434" w:rsidRPr="00C36B03" w:rsidRDefault="009C4434" w:rsidP="004F7D73">
            <w:pPr>
              <w:rPr>
                <w:color w:val="C00000"/>
                <w:highlight w:val="lightGray"/>
              </w:rPr>
            </w:pPr>
            <w:r w:rsidRPr="00051419">
              <w:rPr>
                <w:color w:val="C00000"/>
                <w:highlight w:val="lightGray"/>
              </w:rPr>
              <w:t xml:space="preserve">1-запись передается </w:t>
            </w:r>
            <w:r w:rsidR="004F7D73">
              <w:rPr>
                <w:color w:val="C00000"/>
                <w:highlight w:val="lightGray"/>
              </w:rPr>
              <w:t xml:space="preserve">повторно (как  </w:t>
            </w:r>
            <w:proofErr w:type="gramStart"/>
            <w:r w:rsidR="004F7D73">
              <w:rPr>
                <w:color w:val="C00000"/>
                <w:highlight w:val="lightGray"/>
              </w:rPr>
              <w:t>исправленная</w:t>
            </w:r>
            <w:proofErr w:type="gramEnd"/>
            <w:r w:rsidR="004F7D73">
              <w:rPr>
                <w:color w:val="C00000"/>
                <w:highlight w:val="lightGray"/>
              </w:rPr>
              <w:t xml:space="preserve">) </w:t>
            </w:r>
            <w:r w:rsidRPr="00051419">
              <w:rPr>
                <w:color w:val="C00000"/>
                <w:highlight w:val="lightGray"/>
              </w:rPr>
              <w:t xml:space="preserve">после </w:t>
            </w:r>
            <w:r w:rsidR="00051419">
              <w:rPr>
                <w:color w:val="C00000"/>
                <w:highlight w:val="lightGray"/>
              </w:rPr>
              <w:t xml:space="preserve">представления в счетах и последующего удержания по акту </w:t>
            </w:r>
            <w:r w:rsidR="00051419" w:rsidRPr="00792C7E">
              <w:rPr>
                <w:color w:val="C00000"/>
                <w:highlight w:val="lightGray"/>
              </w:rPr>
              <w:t>контроля.</w:t>
            </w:r>
          </w:p>
          <w:p w:rsidR="00C6499C" w:rsidRPr="00C6499C" w:rsidRDefault="00C6499C" w:rsidP="00792C7E">
            <w:pPr>
              <w:rPr>
                <w:color w:val="C00000"/>
              </w:rPr>
            </w:pPr>
            <w:r w:rsidRPr="00792C7E">
              <w:rPr>
                <w:color w:val="C00000"/>
                <w:highlight w:val="lightGray"/>
              </w:rPr>
              <w:t xml:space="preserve">Дополнительная информация </w:t>
            </w:r>
            <w:r w:rsidR="00792C7E" w:rsidRPr="00792C7E">
              <w:rPr>
                <w:color w:val="C00000"/>
                <w:highlight w:val="lightGray"/>
              </w:rPr>
              <w:t>указана</w:t>
            </w:r>
            <w:r w:rsidRPr="00792C7E">
              <w:rPr>
                <w:color w:val="C00000"/>
                <w:highlight w:val="lightGray"/>
              </w:rPr>
              <w:t xml:space="preserve"> в </w:t>
            </w:r>
            <w:hyperlink w:anchor="Примечание0" w:history="1">
              <w:proofErr w:type="gramStart"/>
              <w:r w:rsidRPr="00792C7E">
                <w:rPr>
                  <w:rStyle w:val="a3"/>
                  <w:highlight w:val="lightGray"/>
                </w:rPr>
                <w:t>Примечании</w:t>
              </w:r>
              <w:proofErr w:type="gramEnd"/>
              <w:r w:rsidRPr="00792C7E">
                <w:rPr>
                  <w:rStyle w:val="a3"/>
                  <w:highlight w:val="lightGray"/>
                </w:rPr>
                <w:t xml:space="preserve"> 0.</w:t>
              </w:r>
            </w:hyperlink>
          </w:p>
        </w:tc>
      </w:tr>
      <w:tr w:rsidR="009C4434" w:rsidRPr="00280B5C" w:rsidTr="004770C6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4434" w:rsidRPr="00280B5C" w:rsidRDefault="009C4434" w:rsidP="009C4434"/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4434" w:rsidRPr="00280B5C" w:rsidRDefault="009C4434" w:rsidP="009C4434">
            <w:r w:rsidRPr="00280B5C">
              <w:t>PACIENT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4434" w:rsidRPr="00280B5C" w:rsidRDefault="009C4434" w:rsidP="009C4434">
            <w:r w:rsidRPr="00280B5C">
              <w:t>О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4434" w:rsidRPr="00280B5C" w:rsidRDefault="009C4434" w:rsidP="009C4434">
            <w:r w:rsidRPr="00280B5C">
              <w:t>S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434" w:rsidRPr="00280B5C" w:rsidRDefault="009C4434" w:rsidP="009C4434">
            <w:r w:rsidRPr="00280B5C">
              <w:t>Сведения о пациенте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434" w:rsidRPr="00280B5C" w:rsidRDefault="009C4434" w:rsidP="009C4434"/>
        </w:tc>
      </w:tr>
      <w:tr w:rsidR="009C4434" w:rsidRPr="00280B5C" w:rsidTr="004770C6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4434" w:rsidRPr="00280B5C" w:rsidRDefault="009C4434" w:rsidP="009C4434"/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4434" w:rsidRPr="00280B5C" w:rsidRDefault="009C4434" w:rsidP="009C4434">
            <w:r w:rsidRPr="00280B5C">
              <w:t>SLUCH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4434" w:rsidRPr="00280B5C" w:rsidRDefault="009C4434" w:rsidP="009C4434">
            <w:r w:rsidRPr="00280B5C">
              <w:t>О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4434" w:rsidRPr="00280B5C" w:rsidRDefault="009C4434" w:rsidP="009C4434">
            <w:r w:rsidRPr="00280B5C">
              <w:t>S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434" w:rsidRPr="00280B5C" w:rsidRDefault="009C4434" w:rsidP="009C4434">
            <w:r w:rsidRPr="00280B5C">
              <w:t>Сведения о случае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434" w:rsidRPr="00280B5C" w:rsidRDefault="009C4434" w:rsidP="009C4434"/>
        </w:tc>
      </w:tr>
      <w:tr w:rsidR="009C4434" w:rsidRPr="00280B5C" w:rsidTr="004770C6">
        <w:tc>
          <w:tcPr>
            <w:tcW w:w="104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4434" w:rsidRPr="00280B5C" w:rsidRDefault="009C4434" w:rsidP="009C4434">
            <w:pPr>
              <w:rPr>
                <w:b/>
                <w:color w:val="17365D" w:themeColor="text2" w:themeShade="BF"/>
              </w:rPr>
            </w:pPr>
            <w:r w:rsidRPr="00280B5C">
              <w:rPr>
                <w:b/>
                <w:color w:val="17365D" w:themeColor="text2" w:themeShade="BF"/>
              </w:rPr>
              <w:t>Сведения о пациенте</w:t>
            </w:r>
          </w:p>
        </w:tc>
      </w:tr>
      <w:tr w:rsidR="009C4434" w:rsidRPr="00280B5C" w:rsidTr="004770C6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4434" w:rsidRPr="00280B5C" w:rsidRDefault="009C4434" w:rsidP="009C4434">
            <w:r w:rsidRPr="00280B5C">
              <w:t>PACIENT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4434" w:rsidRPr="00280B5C" w:rsidRDefault="009C4434" w:rsidP="009C4434">
            <w:pPr>
              <w:rPr>
                <w:rFonts w:eastAsia="Calibri"/>
              </w:rPr>
            </w:pPr>
            <w:r w:rsidRPr="00280B5C">
              <w:rPr>
                <w:rFonts w:eastAsia="Calibri"/>
              </w:rPr>
              <w:t>ID_PAC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4434" w:rsidRPr="00280B5C" w:rsidRDefault="009C4434" w:rsidP="009C4434">
            <w:r w:rsidRPr="00280B5C">
              <w:t>О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4434" w:rsidRPr="00280B5C" w:rsidRDefault="009C4434" w:rsidP="009C4434">
            <w:r w:rsidRPr="00280B5C">
              <w:t>T(36)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434" w:rsidRPr="00280B5C" w:rsidRDefault="009C4434" w:rsidP="009C4434">
            <w:r w:rsidRPr="00280B5C">
              <w:t>Код записи о пациенте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434" w:rsidRPr="00280B5C" w:rsidRDefault="009C4434" w:rsidP="009C4434">
            <w:r w:rsidRPr="00280B5C">
              <w:t>Используется уникальный идентификатор (например, учетный код) пациента или код, формируемый по алгоритму GUID.</w:t>
            </w:r>
          </w:p>
          <w:p w:rsidR="009C4434" w:rsidRPr="00280B5C" w:rsidRDefault="009C4434" w:rsidP="009C4434">
            <w:proofErr w:type="gramStart"/>
            <w:r w:rsidRPr="00280B5C">
              <w:t>Необходим</w:t>
            </w:r>
            <w:proofErr w:type="gramEnd"/>
            <w:r w:rsidRPr="00280B5C">
              <w:t xml:space="preserve"> для связи с файлом персональных данных. Не изменяется в </w:t>
            </w:r>
            <w:proofErr w:type="gramStart"/>
            <w:r w:rsidRPr="00280B5C">
              <w:t>дальнейшем</w:t>
            </w:r>
            <w:proofErr w:type="gramEnd"/>
            <w:r w:rsidRPr="00280B5C">
              <w:t xml:space="preserve"> при </w:t>
            </w:r>
            <w:r w:rsidRPr="00280B5C">
              <w:lastRenderedPageBreak/>
              <w:t xml:space="preserve">предоставлении счетов, сведений о проведенном СМО контроле. Может быть </w:t>
            </w:r>
            <w:proofErr w:type="gramStart"/>
            <w:r w:rsidRPr="00280B5C">
              <w:t>изменен</w:t>
            </w:r>
            <w:proofErr w:type="gramEnd"/>
            <w:r w:rsidRPr="00280B5C">
              <w:t xml:space="preserve"> только, если по пациенту не была определена страховая принадлежность и сведения представляются повторно после исправления персональных данных пациента. </w:t>
            </w:r>
          </w:p>
        </w:tc>
      </w:tr>
      <w:tr w:rsidR="009C4434" w:rsidRPr="00280B5C" w:rsidTr="004770C6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4434" w:rsidRPr="00280B5C" w:rsidRDefault="009C4434" w:rsidP="009C4434">
            <w:pPr>
              <w:rPr>
                <w:rFonts w:eastAsia="Calibri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4434" w:rsidRPr="00280B5C" w:rsidRDefault="009C4434" w:rsidP="009C4434">
            <w:pPr>
              <w:rPr>
                <w:rFonts w:eastAsia="Calibri"/>
              </w:rPr>
            </w:pPr>
            <w:r w:rsidRPr="00280B5C">
              <w:rPr>
                <w:rFonts w:eastAsia="Calibri"/>
              </w:rPr>
              <w:t>VPOLIS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4434" w:rsidRPr="00280B5C" w:rsidRDefault="009C4434" w:rsidP="009C4434">
            <w:r w:rsidRPr="00280B5C">
              <w:t>O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4434" w:rsidRPr="00280B5C" w:rsidRDefault="009C4434" w:rsidP="009C4434">
            <w:r w:rsidRPr="00280B5C">
              <w:t>N(1)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434" w:rsidRPr="00280B5C" w:rsidRDefault="009C4434" w:rsidP="009C4434">
            <w:r w:rsidRPr="00280B5C">
              <w:t>Тип документа, подтверждающего фа</w:t>
            </w:r>
            <w:proofErr w:type="gramStart"/>
            <w:r w:rsidRPr="00280B5C">
              <w:t>кт стр</w:t>
            </w:r>
            <w:proofErr w:type="gramEnd"/>
            <w:r w:rsidRPr="00280B5C">
              <w:t>ахования по ОМС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434" w:rsidRPr="00280B5C" w:rsidRDefault="009C4434" w:rsidP="009C4434">
            <w:r w:rsidRPr="00280B5C">
              <w:t xml:space="preserve">Заполняется в </w:t>
            </w:r>
            <w:proofErr w:type="gramStart"/>
            <w:r w:rsidRPr="00280B5C">
              <w:t>соответствии</w:t>
            </w:r>
            <w:proofErr w:type="gramEnd"/>
            <w:r w:rsidRPr="00280B5C">
              <w:t xml:space="preserve"> с F008</w:t>
            </w:r>
          </w:p>
        </w:tc>
      </w:tr>
      <w:tr w:rsidR="009C4434" w:rsidRPr="00280B5C" w:rsidTr="004770C6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4434" w:rsidRPr="00280B5C" w:rsidRDefault="009C4434" w:rsidP="009C4434">
            <w:pPr>
              <w:rPr>
                <w:rFonts w:eastAsia="Calibri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4434" w:rsidRPr="00280B5C" w:rsidRDefault="009C4434" w:rsidP="009C4434">
            <w:pPr>
              <w:rPr>
                <w:rFonts w:eastAsia="Calibri"/>
              </w:rPr>
            </w:pPr>
            <w:r w:rsidRPr="00280B5C">
              <w:rPr>
                <w:rFonts w:eastAsia="Calibri"/>
              </w:rPr>
              <w:t>SPOLIS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4434" w:rsidRPr="00280B5C" w:rsidRDefault="009C4434" w:rsidP="009C4434">
            <w:r w:rsidRPr="00280B5C">
              <w:t>У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4434" w:rsidRPr="00280B5C" w:rsidRDefault="009C4434" w:rsidP="009C4434">
            <w:r w:rsidRPr="00280B5C">
              <w:t>Т(10)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434" w:rsidRPr="00280B5C" w:rsidRDefault="009C4434" w:rsidP="009C4434">
            <w:r w:rsidRPr="00280B5C">
              <w:t>Серия документа, подтверждающего фа</w:t>
            </w:r>
            <w:proofErr w:type="gramStart"/>
            <w:r w:rsidRPr="00280B5C">
              <w:t>кт стр</w:t>
            </w:r>
            <w:proofErr w:type="gramEnd"/>
            <w:r w:rsidRPr="00280B5C">
              <w:t>ахования по ОМС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434" w:rsidRPr="00280B5C" w:rsidRDefault="009C4434" w:rsidP="009C4434">
            <w:r w:rsidRPr="00280B5C">
              <w:t>Не заполняется только при отсутствии в документе, подтверждающем фа</w:t>
            </w:r>
            <w:proofErr w:type="gramStart"/>
            <w:r w:rsidRPr="00280B5C">
              <w:t>кт стр</w:t>
            </w:r>
            <w:proofErr w:type="gramEnd"/>
            <w:r w:rsidRPr="00280B5C">
              <w:t>ахования по ОМС</w:t>
            </w:r>
          </w:p>
        </w:tc>
      </w:tr>
      <w:tr w:rsidR="009C4434" w:rsidRPr="00280B5C" w:rsidTr="004770C6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4434" w:rsidRPr="00280B5C" w:rsidRDefault="009C4434" w:rsidP="009C4434">
            <w:pPr>
              <w:rPr>
                <w:rFonts w:eastAsia="Calibri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4434" w:rsidRPr="00280B5C" w:rsidRDefault="009C4434" w:rsidP="009C4434">
            <w:pPr>
              <w:rPr>
                <w:rFonts w:eastAsia="Calibri"/>
              </w:rPr>
            </w:pPr>
            <w:r w:rsidRPr="00280B5C">
              <w:rPr>
                <w:rFonts w:eastAsia="Calibri"/>
              </w:rPr>
              <w:t>NPOLIS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4434" w:rsidRPr="00280B5C" w:rsidRDefault="009C4434" w:rsidP="009C4434">
            <w:r w:rsidRPr="00280B5C">
              <w:t>O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4434" w:rsidRPr="00280B5C" w:rsidRDefault="009C4434" w:rsidP="009C4434">
            <w:r w:rsidRPr="00280B5C">
              <w:t>T(20)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434" w:rsidRPr="00280B5C" w:rsidRDefault="009C4434" w:rsidP="009C4434">
            <w:r w:rsidRPr="00280B5C">
              <w:t>Номер документа, подтверждающего фа</w:t>
            </w:r>
            <w:proofErr w:type="gramStart"/>
            <w:r w:rsidRPr="00280B5C">
              <w:t>кт стр</w:t>
            </w:r>
            <w:proofErr w:type="gramEnd"/>
            <w:r w:rsidRPr="00280B5C">
              <w:t>ахования по ОМС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434" w:rsidRPr="00280B5C" w:rsidRDefault="009C4434" w:rsidP="009C4434"/>
        </w:tc>
      </w:tr>
      <w:tr w:rsidR="00AE64C2" w:rsidRPr="009A7C63" w:rsidTr="004770C6">
        <w:trPr>
          <w:trHeight w:val="1400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64C2" w:rsidRPr="009A7C63" w:rsidRDefault="00AE64C2" w:rsidP="009C4434">
            <w:pPr>
              <w:rPr>
                <w:color w:val="C00000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64C2" w:rsidRPr="009A7C63" w:rsidRDefault="00AE64C2" w:rsidP="009C4434">
            <w:pPr>
              <w:rPr>
                <w:color w:val="C00000"/>
                <w:lang w:val="en-US"/>
              </w:rPr>
            </w:pPr>
            <w:r w:rsidRPr="009A7C63">
              <w:rPr>
                <w:color w:val="C00000"/>
                <w:lang w:val="en-US"/>
              </w:rPr>
              <w:t>ENP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64C2" w:rsidRPr="009A7C63" w:rsidRDefault="00AE64C2" w:rsidP="009C4434">
            <w:pPr>
              <w:rPr>
                <w:color w:val="C00000"/>
              </w:rPr>
            </w:pPr>
            <w:r w:rsidRPr="009A7C63">
              <w:rPr>
                <w:color w:val="C00000"/>
              </w:rPr>
              <w:t>У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64C2" w:rsidRPr="009A7C63" w:rsidRDefault="00AE64C2" w:rsidP="009C4434">
            <w:pPr>
              <w:rPr>
                <w:color w:val="C00000"/>
              </w:rPr>
            </w:pPr>
            <w:r w:rsidRPr="009A7C63">
              <w:rPr>
                <w:color w:val="C00000"/>
              </w:rPr>
              <w:t>Т(16)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4C2" w:rsidRPr="009A7C63" w:rsidRDefault="00AE64C2" w:rsidP="009C4434">
            <w:pPr>
              <w:rPr>
                <w:color w:val="C00000"/>
              </w:rPr>
            </w:pPr>
            <w:r w:rsidRPr="009A7C63">
              <w:rPr>
                <w:color w:val="C00000"/>
              </w:rPr>
              <w:t>Единый номер полиса единого образца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4C2" w:rsidRPr="009A7C63" w:rsidRDefault="00AE64C2" w:rsidP="00510795">
            <w:pPr>
              <w:rPr>
                <w:color w:val="C00000"/>
              </w:rPr>
            </w:pPr>
            <w:r w:rsidRPr="009A7C63">
              <w:rPr>
                <w:color w:val="C00000"/>
              </w:rPr>
              <w:t xml:space="preserve">Указывается в </w:t>
            </w:r>
            <w:proofErr w:type="gramStart"/>
            <w:r w:rsidRPr="009A7C63">
              <w:rPr>
                <w:color w:val="C00000"/>
              </w:rPr>
              <w:t>случае</w:t>
            </w:r>
            <w:proofErr w:type="gramEnd"/>
            <w:r w:rsidRPr="009A7C63">
              <w:rPr>
                <w:color w:val="C00000"/>
              </w:rPr>
              <w:t xml:space="preserve"> наличия сведений</w:t>
            </w:r>
            <w:r w:rsidR="00510795" w:rsidRPr="009A7C63">
              <w:rPr>
                <w:color w:val="C00000"/>
              </w:rPr>
              <w:t>.</w:t>
            </w:r>
          </w:p>
        </w:tc>
      </w:tr>
      <w:tr w:rsidR="009C4434" w:rsidRPr="009A7C63" w:rsidTr="004770C6">
        <w:trPr>
          <w:trHeight w:val="1400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4434" w:rsidRPr="009A7C63" w:rsidRDefault="009C4434" w:rsidP="009C4434">
            <w:pPr>
              <w:rPr>
                <w:color w:val="C00000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4434" w:rsidRPr="009A7C63" w:rsidRDefault="009C4434" w:rsidP="009C4434">
            <w:pPr>
              <w:rPr>
                <w:color w:val="C00000"/>
                <w:lang w:val="en-US"/>
              </w:rPr>
            </w:pPr>
            <w:r w:rsidRPr="009A7C63">
              <w:rPr>
                <w:color w:val="C00000"/>
                <w:lang w:val="en-US"/>
              </w:rPr>
              <w:t>ST_OKATO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4434" w:rsidRPr="009A7C63" w:rsidRDefault="009C4434" w:rsidP="009C4434">
            <w:pPr>
              <w:rPr>
                <w:color w:val="C00000"/>
              </w:rPr>
            </w:pPr>
            <w:r w:rsidRPr="009A7C63">
              <w:rPr>
                <w:color w:val="C00000"/>
              </w:rPr>
              <w:t>У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4434" w:rsidRPr="009A7C63" w:rsidRDefault="009C4434" w:rsidP="009C4434">
            <w:pPr>
              <w:rPr>
                <w:color w:val="C00000"/>
              </w:rPr>
            </w:pPr>
            <w:r w:rsidRPr="009A7C63">
              <w:rPr>
                <w:color w:val="C00000"/>
              </w:rPr>
              <w:t>Т(5)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434" w:rsidRPr="009A7C63" w:rsidRDefault="009C4434" w:rsidP="009C4434">
            <w:pPr>
              <w:rPr>
                <w:color w:val="C00000"/>
              </w:rPr>
            </w:pPr>
            <w:r w:rsidRPr="009A7C63">
              <w:rPr>
                <w:color w:val="C00000"/>
              </w:rPr>
              <w:t>Регион страхования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434" w:rsidRPr="009A7C63" w:rsidRDefault="009C4434" w:rsidP="009C4434">
            <w:pPr>
              <w:rPr>
                <w:color w:val="C00000"/>
              </w:rPr>
            </w:pPr>
            <w:r w:rsidRPr="009A7C63">
              <w:rPr>
                <w:color w:val="C00000"/>
              </w:rPr>
              <w:t>Указывается код ОКАТО территории выдачи ДПФС в виде полиса ст</w:t>
            </w:r>
            <w:r w:rsidR="004A172D">
              <w:rPr>
                <w:color w:val="C00000"/>
              </w:rPr>
              <w:t>а</w:t>
            </w:r>
            <w:r w:rsidRPr="009A7C63">
              <w:rPr>
                <w:color w:val="C00000"/>
              </w:rPr>
              <w:t xml:space="preserve">рого образца при наличии данных. </w:t>
            </w:r>
          </w:p>
        </w:tc>
      </w:tr>
      <w:tr w:rsidR="009C4434" w:rsidRPr="00280B5C" w:rsidTr="004770C6">
        <w:trPr>
          <w:trHeight w:val="1400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4434" w:rsidRPr="00280B5C" w:rsidRDefault="009C4434" w:rsidP="009C4434"/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4434" w:rsidRPr="00280B5C" w:rsidRDefault="009C4434" w:rsidP="009C4434">
            <w:r w:rsidRPr="00280B5C">
              <w:t>SMO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4434" w:rsidRPr="00280B5C" w:rsidRDefault="009C4434" w:rsidP="009C4434">
            <w:r w:rsidRPr="00280B5C">
              <w:t>У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4434" w:rsidRPr="00280B5C" w:rsidRDefault="009C4434" w:rsidP="009C4434">
            <w:r w:rsidRPr="00280B5C">
              <w:t>T(5)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434" w:rsidRPr="00280B5C" w:rsidRDefault="009C4434" w:rsidP="009C4434">
            <w:r w:rsidRPr="00280B5C">
              <w:t xml:space="preserve">Реестровый номер СМО.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434" w:rsidRPr="00280B5C" w:rsidRDefault="009C4434" w:rsidP="009C4434">
            <w:r w:rsidRPr="00280B5C">
              <w:t>Заполняется в обязательном порядке, если SMO_OK=18000</w:t>
            </w:r>
            <w:proofErr w:type="gramStart"/>
            <w:r w:rsidRPr="00280B5C">
              <w:t xml:space="preserve"> З</w:t>
            </w:r>
            <w:proofErr w:type="gramEnd"/>
            <w:r w:rsidRPr="00280B5C">
              <w:t xml:space="preserve">аполняется в соответствии со справочником F002. При отсутствии сведений для SMO_OK&lt;&gt;18000  заполняется в обязательном порядке SMO_NAM. </w:t>
            </w:r>
          </w:p>
        </w:tc>
      </w:tr>
      <w:tr w:rsidR="009C4434" w:rsidRPr="00280B5C" w:rsidTr="004770C6">
        <w:trPr>
          <w:trHeight w:val="639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4434" w:rsidRPr="00280B5C" w:rsidRDefault="009C4434" w:rsidP="009C4434">
            <w:pPr>
              <w:rPr>
                <w:rFonts w:eastAsia="Calibri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4434" w:rsidRPr="00280B5C" w:rsidRDefault="009C4434" w:rsidP="009C4434">
            <w:pPr>
              <w:rPr>
                <w:rFonts w:eastAsia="Calibri"/>
              </w:rPr>
            </w:pPr>
            <w:r w:rsidRPr="00280B5C">
              <w:rPr>
                <w:rFonts w:eastAsia="Calibri"/>
              </w:rPr>
              <w:t>SMO_OGRN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4434" w:rsidRPr="00280B5C" w:rsidRDefault="009C4434" w:rsidP="009C4434">
            <w:r w:rsidRPr="00280B5C">
              <w:t>Н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4434" w:rsidRPr="00280B5C" w:rsidRDefault="009C4434" w:rsidP="009C4434">
            <w:r w:rsidRPr="00280B5C">
              <w:t>T(15)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434" w:rsidRPr="00280B5C" w:rsidRDefault="009C4434" w:rsidP="009C4434">
            <w:r w:rsidRPr="00280B5C">
              <w:t>ОГРН СМО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434" w:rsidRPr="00280B5C" w:rsidRDefault="009C4434" w:rsidP="009C4434">
            <w:r w:rsidRPr="00280B5C">
              <w:t>Не заполняется</w:t>
            </w:r>
          </w:p>
        </w:tc>
      </w:tr>
      <w:tr w:rsidR="009C4434" w:rsidRPr="00280B5C" w:rsidTr="004770C6">
        <w:trPr>
          <w:trHeight w:val="493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4434" w:rsidRPr="00280B5C" w:rsidRDefault="009C4434" w:rsidP="009C4434"/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4434" w:rsidRPr="00280B5C" w:rsidRDefault="009C4434" w:rsidP="009C4434">
            <w:r w:rsidRPr="00280B5C">
              <w:t>SMO_OK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4434" w:rsidRPr="00280B5C" w:rsidRDefault="009C4434" w:rsidP="009C4434">
            <w:r w:rsidRPr="00280B5C">
              <w:t>О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4434" w:rsidRPr="00280B5C" w:rsidRDefault="009C4434" w:rsidP="009C4434">
            <w:r w:rsidRPr="00280B5C">
              <w:t>T(5)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434" w:rsidRPr="00280B5C" w:rsidRDefault="009C4434" w:rsidP="009C4434">
            <w:r w:rsidRPr="00280B5C">
              <w:t>ОКАТО территории страхования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434" w:rsidRPr="00280B5C" w:rsidRDefault="009C4434" w:rsidP="009C4434">
            <w:r w:rsidRPr="00280B5C">
              <w:t>Код ОКАТО субъекта РФ, в котором застрахован пациент. Для застрахованных лиц в Волгоградской области  указывается 18000</w:t>
            </w:r>
          </w:p>
        </w:tc>
      </w:tr>
      <w:tr w:rsidR="009C4434" w:rsidRPr="00280B5C" w:rsidTr="004770C6">
        <w:trPr>
          <w:trHeight w:val="673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4434" w:rsidRPr="00280B5C" w:rsidRDefault="009C4434" w:rsidP="009C4434">
            <w:pPr>
              <w:rPr>
                <w:rFonts w:eastAsia="Calibri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4434" w:rsidRPr="00280B5C" w:rsidRDefault="009C4434" w:rsidP="009C4434">
            <w:pPr>
              <w:rPr>
                <w:rFonts w:eastAsia="Calibri"/>
              </w:rPr>
            </w:pPr>
            <w:r w:rsidRPr="00280B5C">
              <w:rPr>
                <w:rFonts w:eastAsia="Calibri"/>
              </w:rPr>
              <w:t>SMO_NAM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4434" w:rsidRPr="00280B5C" w:rsidRDefault="009C4434" w:rsidP="009C4434">
            <w:r w:rsidRPr="00280B5C">
              <w:t>У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4434" w:rsidRPr="00280B5C" w:rsidRDefault="009C4434" w:rsidP="009C4434">
            <w:r w:rsidRPr="00280B5C">
              <w:t>Т(100)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434" w:rsidRPr="00280B5C" w:rsidRDefault="009C4434" w:rsidP="009C4434">
            <w:r w:rsidRPr="00280B5C">
              <w:t>Наименование СМО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774" w:rsidRPr="00280B5C" w:rsidRDefault="009C4434" w:rsidP="009C4434">
            <w:r w:rsidRPr="00280B5C">
              <w:t>Заполняется обязательно, если</w:t>
            </w:r>
            <w:r w:rsidR="00146774" w:rsidRPr="00280B5C">
              <w:t xml:space="preserve"> выполняются одновременно два условия:</w:t>
            </w:r>
          </w:p>
          <w:p w:rsidR="00146774" w:rsidRPr="00280B5C" w:rsidRDefault="009C4434" w:rsidP="00746564">
            <w:pPr>
              <w:pStyle w:val="ab"/>
              <w:numPr>
                <w:ilvl w:val="0"/>
                <w:numId w:val="1"/>
              </w:numPr>
              <w:ind w:left="335" w:hanging="142"/>
            </w:pPr>
            <w:r w:rsidRPr="00280B5C">
              <w:t xml:space="preserve">не заполнено </w:t>
            </w:r>
            <w:r w:rsidR="00146774" w:rsidRPr="00280B5C">
              <w:t xml:space="preserve">поле </w:t>
            </w:r>
            <w:r w:rsidRPr="00280B5C">
              <w:t>SMO</w:t>
            </w:r>
            <w:r w:rsidR="00146774" w:rsidRPr="00280B5C">
              <w:t>,</w:t>
            </w:r>
          </w:p>
          <w:p w:rsidR="009C4434" w:rsidRPr="00280B5C" w:rsidRDefault="009C4434" w:rsidP="00746564">
            <w:pPr>
              <w:pStyle w:val="ab"/>
              <w:numPr>
                <w:ilvl w:val="0"/>
                <w:numId w:val="1"/>
              </w:numPr>
              <w:ind w:left="335" w:hanging="142"/>
            </w:pPr>
            <w:r w:rsidRPr="00280B5C">
              <w:t xml:space="preserve"> SMO_OK&lt;&gt;18000.</w:t>
            </w:r>
          </w:p>
        </w:tc>
      </w:tr>
      <w:tr w:rsidR="009C4434" w:rsidRPr="00280B5C" w:rsidTr="004770C6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4434" w:rsidRPr="00280B5C" w:rsidRDefault="009C4434" w:rsidP="009C4434">
            <w:pPr>
              <w:rPr>
                <w:rFonts w:eastAsia="Calibri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4434" w:rsidRPr="00280B5C" w:rsidRDefault="009C4434" w:rsidP="009C4434">
            <w:pPr>
              <w:rPr>
                <w:rFonts w:eastAsia="Calibri"/>
              </w:rPr>
            </w:pPr>
            <w:r w:rsidRPr="00280B5C">
              <w:rPr>
                <w:rFonts w:eastAsia="Calibri"/>
              </w:rPr>
              <w:t>NOVOR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4434" w:rsidRPr="00280B5C" w:rsidRDefault="009C4434" w:rsidP="009C4434">
            <w:r w:rsidRPr="00280B5C">
              <w:t>О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4434" w:rsidRPr="00280B5C" w:rsidRDefault="009C4434" w:rsidP="009C4434">
            <w:r w:rsidRPr="00280B5C">
              <w:t>Т(9)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434" w:rsidRPr="00280B5C" w:rsidRDefault="009C4434" w:rsidP="009C4434">
            <w:r w:rsidRPr="00280B5C">
              <w:t>Признак новорождённого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434" w:rsidRPr="00280B5C" w:rsidRDefault="009C4434" w:rsidP="009C4434">
            <w:r w:rsidRPr="00280B5C">
              <w:t>0 – медицинская помощь оказана не ребенку до государственной регистрации рождения. Если  медицинская помощь оказана ребёнку до государственной регистрации рождения признак  заполняется по следующему шаблону:</w:t>
            </w:r>
          </w:p>
          <w:p w:rsidR="009C4434" w:rsidRPr="00280B5C" w:rsidRDefault="009C4434" w:rsidP="009C4434">
            <w:r w:rsidRPr="00280B5C">
              <w:lastRenderedPageBreak/>
              <w:t>ПДДММГГН, где</w:t>
            </w:r>
          </w:p>
          <w:p w:rsidR="009C4434" w:rsidRPr="00280B5C" w:rsidRDefault="009C4434" w:rsidP="009C4434">
            <w:r w:rsidRPr="00280B5C">
              <w:t xml:space="preserve">П – пол ребёнка в </w:t>
            </w:r>
            <w:proofErr w:type="gramStart"/>
            <w:r w:rsidRPr="00280B5C">
              <w:t>соответствии</w:t>
            </w:r>
            <w:proofErr w:type="gramEnd"/>
            <w:r w:rsidRPr="00280B5C">
              <w:t xml:space="preserve"> с классификатором V005 </w:t>
            </w:r>
          </w:p>
          <w:p w:rsidR="009C4434" w:rsidRPr="00280B5C" w:rsidRDefault="009C4434" w:rsidP="009C4434">
            <w:r w:rsidRPr="00280B5C">
              <w:t>ДД – день рождения;</w:t>
            </w:r>
          </w:p>
          <w:p w:rsidR="009C4434" w:rsidRPr="00280B5C" w:rsidRDefault="009C4434" w:rsidP="009C4434">
            <w:proofErr w:type="gramStart"/>
            <w:r w:rsidRPr="00280B5C">
              <w:t>ММ</w:t>
            </w:r>
            <w:proofErr w:type="gramEnd"/>
            <w:r w:rsidRPr="00280B5C">
              <w:t xml:space="preserve"> – месяц рождения;</w:t>
            </w:r>
          </w:p>
          <w:p w:rsidR="009C4434" w:rsidRPr="00280B5C" w:rsidRDefault="009C4434" w:rsidP="009C4434">
            <w:proofErr w:type="gramStart"/>
            <w:r w:rsidRPr="00280B5C">
              <w:t>ГГ</w:t>
            </w:r>
            <w:proofErr w:type="gramEnd"/>
            <w:r w:rsidRPr="00280B5C">
              <w:t xml:space="preserve"> – последние две цифры года рождения;</w:t>
            </w:r>
          </w:p>
          <w:p w:rsidR="009C4434" w:rsidRPr="00280B5C" w:rsidRDefault="009C4434" w:rsidP="009C4434">
            <w:r w:rsidRPr="00280B5C">
              <w:t xml:space="preserve">Н – порядковый номер ребёнка (до двух знаков). Если </w:t>
            </w:r>
            <w:proofErr w:type="gramStart"/>
            <w:r w:rsidRPr="00280B5C">
              <w:t>родился один ребенок указывается</w:t>
            </w:r>
            <w:proofErr w:type="gramEnd"/>
            <w:r w:rsidRPr="00280B5C">
              <w:t xml:space="preserve"> 01.</w:t>
            </w:r>
          </w:p>
        </w:tc>
      </w:tr>
      <w:tr w:rsidR="009C4434" w:rsidRPr="00280B5C" w:rsidTr="004770C6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4434" w:rsidRPr="00280B5C" w:rsidRDefault="009C4434" w:rsidP="009C4434">
            <w:pPr>
              <w:rPr>
                <w:rFonts w:eastAsia="Calibri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4434" w:rsidRPr="00280B5C" w:rsidRDefault="009C4434" w:rsidP="009C4434">
            <w:pPr>
              <w:rPr>
                <w:rFonts w:eastAsia="Calibri"/>
              </w:rPr>
            </w:pPr>
            <w:r w:rsidRPr="00280B5C">
              <w:rPr>
                <w:rFonts w:eastAsia="Calibri"/>
              </w:rPr>
              <w:t>MO_PR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4434" w:rsidRPr="00280B5C" w:rsidRDefault="009C4434" w:rsidP="009C4434">
            <w:r w:rsidRPr="00280B5C">
              <w:t>У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4434" w:rsidRPr="00280B5C" w:rsidRDefault="009C4434" w:rsidP="009C4434">
            <w:r w:rsidRPr="00280B5C">
              <w:t>Т(6)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434" w:rsidRPr="00280B5C" w:rsidRDefault="009C4434" w:rsidP="009C4434">
            <w:r w:rsidRPr="00280B5C">
              <w:t>Регистрационный код медицинской организации (CODEM из справочника Т001) прикрепления для оказания амбулаторно-поликлинической помощи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434" w:rsidRPr="00280B5C" w:rsidRDefault="009C4434" w:rsidP="009C4434">
            <w:r w:rsidRPr="00280B5C">
              <w:t xml:space="preserve">МО прикрепления для оказания </w:t>
            </w:r>
            <w:proofErr w:type="gramStart"/>
            <w:r w:rsidRPr="00280B5C">
              <w:t>амбулаторно-поликлинической</w:t>
            </w:r>
            <w:proofErr w:type="gramEnd"/>
            <w:r w:rsidRPr="00280B5C">
              <w:t xml:space="preserve"> помощи. Указывается со слов пациента. Если сведения отсутствуют -  не заполняется.</w:t>
            </w:r>
          </w:p>
        </w:tc>
      </w:tr>
      <w:tr w:rsidR="009C4434" w:rsidRPr="00280B5C" w:rsidTr="004770C6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4434" w:rsidRPr="00280B5C" w:rsidRDefault="009C4434" w:rsidP="009C4434">
            <w:pPr>
              <w:rPr>
                <w:rFonts w:eastAsia="Calibri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4434" w:rsidRPr="00280B5C" w:rsidRDefault="009C4434" w:rsidP="009C4434">
            <w:pPr>
              <w:rPr>
                <w:rFonts w:eastAsia="Calibri"/>
              </w:rPr>
            </w:pPr>
            <w:r w:rsidRPr="00280B5C">
              <w:rPr>
                <w:rFonts w:eastAsia="Calibri"/>
              </w:rPr>
              <w:t>VNOV_D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4434" w:rsidRPr="00280B5C" w:rsidRDefault="009C4434" w:rsidP="009C4434">
            <w:r w:rsidRPr="00280B5C">
              <w:t>У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4434" w:rsidRPr="00280B5C" w:rsidRDefault="009C4434" w:rsidP="009C4434">
            <w:r w:rsidRPr="00280B5C">
              <w:t>N(4)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434" w:rsidRPr="00280B5C" w:rsidRDefault="009C4434" w:rsidP="009C4434">
            <w:r w:rsidRPr="00280B5C">
              <w:t xml:space="preserve">Вес в </w:t>
            </w:r>
            <w:proofErr w:type="gramStart"/>
            <w:r w:rsidRPr="00280B5C">
              <w:t>граммах</w:t>
            </w:r>
            <w:proofErr w:type="gramEnd"/>
            <w:r w:rsidRPr="00280B5C">
              <w:t xml:space="preserve">  при рождении. Например, 1100, что означает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280B5C">
                <w:t>1 кг</w:t>
              </w:r>
            </w:smartTag>
            <w:r w:rsidRPr="00280B5C">
              <w:t xml:space="preserve">. </w:t>
            </w:r>
            <w:proofErr w:type="spellStart"/>
            <w:r w:rsidRPr="00280B5C">
              <w:t>100гр</w:t>
            </w:r>
            <w:proofErr w:type="spellEnd"/>
            <w:r w:rsidRPr="00280B5C"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434" w:rsidRPr="00280B5C" w:rsidRDefault="009C4434" w:rsidP="009C4434">
            <w:r w:rsidRPr="00280B5C">
              <w:t xml:space="preserve">Указывается при оказании медицинской помощи недоношенным и маловесным детям. Поле заполняется, если в качестве пациента указан ребенок. См. </w:t>
            </w:r>
            <w:hyperlink w:anchor="Примечание1" w:history="1">
              <w:r w:rsidRPr="00280B5C">
                <w:rPr>
                  <w:rStyle w:val="a3"/>
                </w:rPr>
                <w:t>Примечание 1.</w:t>
              </w:r>
            </w:hyperlink>
          </w:p>
        </w:tc>
      </w:tr>
      <w:tr w:rsidR="00746746" w:rsidRPr="009A7C63" w:rsidTr="004770C6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46746" w:rsidRPr="009A7C63" w:rsidRDefault="00746746" w:rsidP="00746746">
            <w:pPr>
              <w:rPr>
                <w:rFonts w:eastAsia="Calibri"/>
                <w:color w:val="C00000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46746" w:rsidRPr="009A7C63" w:rsidRDefault="00746746" w:rsidP="00746746">
            <w:pPr>
              <w:rPr>
                <w:rFonts w:eastAsia="Calibri"/>
                <w:color w:val="C00000"/>
                <w:lang w:val="en-US"/>
              </w:rPr>
            </w:pPr>
            <w:r w:rsidRPr="009A7C63">
              <w:rPr>
                <w:rFonts w:eastAsia="Calibri"/>
                <w:color w:val="C00000"/>
                <w:lang w:val="en-US"/>
              </w:rPr>
              <w:t>DISABILITY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46746" w:rsidRPr="009A7C63" w:rsidRDefault="00746746" w:rsidP="00746746">
            <w:pPr>
              <w:rPr>
                <w:color w:val="C00000"/>
              </w:rPr>
            </w:pPr>
            <w:r w:rsidRPr="009A7C63">
              <w:rPr>
                <w:color w:val="C00000"/>
              </w:rPr>
              <w:t>У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46746" w:rsidRPr="009A7C63" w:rsidRDefault="00746746" w:rsidP="00746746">
            <w:pPr>
              <w:rPr>
                <w:color w:val="C00000"/>
                <w:lang w:val="en-US"/>
              </w:rPr>
            </w:pPr>
            <w:r w:rsidRPr="009A7C63">
              <w:rPr>
                <w:color w:val="C00000"/>
                <w:lang w:val="en-US"/>
              </w:rPr>
              <w:t>S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746" w:rsidRPr="009A7C63" w:rsidRDefault="00746746" w:rsidP="00746746">
            <w:pPr>
              <w:rPr>
                <w:color w:val="C00000"/>
              </w:rPr>
            </w:pPr>
            <w:r w:rsidRPr="009A7C63">
              <w:rPr>
                <w:color w:val="C00000"/>
              </w:rPr>
              <w:t xml:space="preserve">Сведения о </w:t>
            </w:r>
            <w:r w:rsidR="004A172D" w:rsidRPr="004A172D">
              <w:rPr>
                <w:i/>
                <w:color w:val="C00000"/>
              </w:rPr>
              <w:t>первичном</w:t>
            </w:r>
            <w:r w:rsidR="004A172D">
              <w:rPr>
                <w:color w:val="C00000"/>
              </w:rPr>
              <w:t xml:space="preserve"> </w:t>
            </w:r>
            <w:r w:rsidRPr="009A7C63">
              <w:rPr>
                <w:color w:val="C00000"/>
              </w:rPr>
              <w:t>признании застрахованного лица инвалидом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746" w:rsidRPr="009A7C63" w:rsidRDefault="00746746" w:rsidP="00211354">
            <w:pPr>
              <w:rPr>
                <w:color w:val="C00000"/>
              </w:rPr>
            </w:pPr>
            <w:r w:rsidRPr="009A7C63">
              <w:rPr>
                <w:color w:val="C00000"/>
              </w:rPr>
              <w:t xml:space="preserve">О </w:t>
            </w:r>
            <w:proofErr w:type="gramStart"/>
            <w:r w:rsidRPr="009A7C63">
              <w:rPr>
                <w:color w:val="C00000"/>
              </w:rPr>
              <w:t>заполнении</w:t>
            </w:r>
            <w:proofErr w:type="gramEnd"/>
            <w:r w:rsidRPr="009A7C63">
              <w:rPr>
                <w:color w:val="C00000"/>
              </w:rPr>
              <w:t xml:space="preserve"> сведений см. </w:t>
            </w:r>
            <w:hyperlink w:anchor="Примечание2" w:history="1">
              <w:r w:rsidRPr="009A7C63">
                <w:rPr>
                  <w:rStyle w:val="a3"/>
                  <w:color w:val="C00000"/>
                </w:rPr>
                <w:t xml:space="preserve">Примечание </w:t>
              </w:r>
              <w:r w:rsidR="00211354" w:rsidRPr="009A7C63">
                <w:rPr>
                  <w:rStyle w:val="a3"/>
                  <w:color w:val="C00000"/>
                </w:rPr>
                <w:t>2</w:t>
              </w:r>
              <w:r w:rsidRPr="009A7C63">
                <w:rPr>
                  <w:rStyle w:val="a3"/>
                  <w:color w:val="C00000"/>
                </w:rPr>
                <w:t>.</w:t>
              </w:r>
            </w:hyperlink>
          </w:p>
        </w:tc>
      </w:tr>
      <w:tr w:rsidR="00D27143" w:rsidRPr="00280B5C" w:rsidTr="004770C6">
        <w:tc>
          <w:tcPr>
            <w:tcW w:w="104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pPr>
              <w:rPr>
                <w:b/>
                <w:color w:val="17365D" w:themeColor="text2" w:themeShade="BF"/>
              </w:rPr>
            </w:pPr>
            <w:r w:rsidRPr="00280B5C">
              <w:rPr>
                <w:b/>
                <w:color w:val="17365D" w:themeColor="text2" w:themeShade="BF"/>
              </w:rPr>
              <w:t>Сведения о признании лица инвалидом</w:t>
            </w:r>
          </w:p>
        </w:tc>
      </w:tr>
      <w:tr w:rsidR="00D27143" w:rsidRPr="009A7C63" w:rsidTr="004770C6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9A7C63" w:rsidRDefault="00DE791D" w:rsidP="00746746">
            <w:pPr>
              <w:rPr>
                <w:color w:val="C00000"/>
              </w:rPr>
            </w:pPr>
            <w:r w:rsidRPr="009A7C63">
              <w:rPr>
                <w:rFonts w:eastAsia="Calibri"/>
                <w:color w:val="C00000"/>
                <w:lang w:val="en-US"/>
              </w:rPr>
              <w:t>DISABILITY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9A7C63" w:rsidRDefault="00D27143" w:rsidP="00746746">
            <w:pPr>
              <w:rPr>
                <w:rFonts w:eastAsia="Calibri"/>
                <w:color w:val="C00000"/>
              </w:rPr>
            </w:pPr>
            <w:r w:rsidRPr="009A7C63">
              <w:rPr>
                <w:rFonts w:eastAsia="Calibri"/>
                <w:color w:val="C00000"/>
                <w:lang w:val="en-US"/>
              </w:rPr>
              <w:t>INV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9A7C63" w:rsidRDefault="00D27143" w:rsidP="00746746">
            <w:pPr>
              <w:rPr>
                <w:color w:val="C00000"/>
              </w:rPr>
            </w:pPr>
            <w:r w:rsidRPr="009A7C63">
              <w:rPr>
                <w:color w:val="C00000"/>
              </w:rPr>
              <w:t>О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9A7C63" w:rsidRDefault="00D27143" w:rsidP="00746746">
            <w:pPr>
              <w:rPr>
                <w:color w:val="C00000"/>
                <w:lang w:val="en-US"/>
              </w:rPr>
            </w:pPr>
            <w:r w:rsidRPr="009A7C63">
              <w:rPr>
                <w:color w:val="C00000"/>
                <w:lang w:val="en-US"/>
              </w:rPr>
              <w:t>N(1)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143" w:rsidRPr="009A7C63" w:rsidRDefault="00D27143" w:rsidP="00746746">
            <w:pPr>
              <w:rPr>
                <w:color w:val="C00000"/>
              </w:rPr>
            </w:pPr>
            <w:r w:rsidRPr="009A7C63">
              <w:rPr>
                <w:color w:val="C00000"/>
              </w:rPr>
              <w:t>Указывается группа инвалидности при первичном признании застрахованного лица инвалидом.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143" w:rsidRPr="009A7C63" w:rsidRDefault="00D27143" w:rsidP="00746746">
            <w:pPr>
              <w:rPr>
                <w:color w:val="C00000"/>
              </w:rPr>
            </w:pPr>
            <w:r w:rsidRPr="009A7C63">
              <w:rPr>
                <w:color w:val="C00000"/>
              </w:rPr>
              <w:t>1 – 1 группа;</w:t>
            </w:r>
          </w:p>
          <w:p w:rsidR="00D27143" w:rsidRPr="009A7C63" w:rsidRDefault="00D27143" w:rsidP="00746746">
            <w:pPr>
              <w:rPr>
                <w:color w:val="C00000"/>
              </w:rPr>
            </w:pPr>
            <w:r w:rsidRPr="009A7C63">
              <w:rPr>
                <w:color w:val="C00000"/>
              </w:rPr>
              <w:t>2 – 2 группа;</w:t>
            </w:r>
          </w:p>
          <w:p w:rsidR="00D27143" w:rsidRPr="009A7C63" w:rsidRDefault="00D27143" w:rsidP="00746746">
            <w:pPr>
              <w:rPr>
                <w:color w:val="C00000"/>
              </w:rPr>
            </w:pPr>
            <w:r w:rsidRPr="009A7C63">
              <w:rPr>
                <w:color w:val="C00000"/>
              </w:rPr>
              <w:t>3 – 3 группа;</w:t>
            </w:r>
          </w:p>
          <w:p w:rsidR="00D27143" w:rsidRPr="009A7C63" w:rsidRDefault="00D27143" w:rsidP="00746746">
            <w:pPr>
              <w:rPr>
                <w:color w:val="C00000"/>
              </w:rPr>
            </w:pPr>
            <w:r w:rsidRPr="009A7C63">
              <w:rPr>
                <w:color w:val="C00000"/>
              </w:rPr>
              <w:t>4 – дети-инвалиды.</w:t>
            </w:r>
          </w:p>
          <w:p w:rsidR="00D27143" w:rsidRPr="009A7C63" w:rsidRDefault="00D27143" w:rsidP="004A172D">
            <w:pPr>
              <w:rPr>
                <w:color w:val="C00000"/>
              </w:rPr>
            </w:pPr>
            <w:r w:rsidRPr="009A7C63">
              <w:rPr>
                <w:color w:val="C00000"/>
              </w:rPr>
              <w:t xml:space="preserve">Заполняется только при </w:t>
            </w:r>
            <w:r w:rsidR="004A172D">
              <w:rPr>
                <w:color w:val="C00000"/>
              </w:rPr>
              <w:t>первичном признании застрахованного лица</w:t>
            </w:r>
            <w:r w:rsidRPr="009A7C63">
              <w:rPr>
                <w:color w:val="C00000"/>
              </w:rPr>
              <w:t xml:space="preserve"> инвалид</w:t>
            </w:r>
            <w:r w:rsidR="004A172D">
              <w:rPr>
                <w:color w:val="C00000"/>
              </w:rPr>
              <w:t>ом</w:t>
            </w:r>
            <w:r w:rsidRPr="009A7C63">
              <w:rPr>
                <w:color w:val="C00000"/>
              </w:rPr>
              <w:t xml:space="preserve"> (1-4) </w:t>
            </w:r>
          </w:p>
        </w:tc>
      </w:tr>
      <w:tr w:rsidR="00DE791D" w:rsidRPr="009A7C63" w:rsidTr="004770C6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E791D" w:rsidRPr="009A7C63" w:rsidRDefault="00DE791D" w:rsidP="00746746">
            <w:pPr>
              <w:rPr>
                <w:rFonts w:eastAsia="Calibri"/>
                <w:color w:val="C00000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E791D" w:rsidRPr="009A7C63" w:rsidRDefault="00DE791D" w:rsidP="00746746">
            <w:pPr>
              <w:rPr>
                <w:rFonts w:eastAsia="Calibri"/>
                <w:color w:val="C00000"/>
                <w:lang w:val="en-US"/>
              </w:rPr>
            </w:pPr>
            <w:r w:rsidRPr="009A7C63">
              <w:rPr>
                <w:rFonts w:eastAsia="Calibri"/>
                <w:color w:val="C00000"/>
                <w:lang w:val="en-US"/>
              </w:rPr>
              <w:t>DATA_INV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E791D" w:rsidRPr="009A7C63" w:rsidRDefault="00DE791D" w:rsidP="00746746">
            <w:pPr>
              <w:rPr>
                <w:color w:val="C00000"/>
                <w:lang w:val="en-US"/>
              </w:rPr>
            </w:pPr>
            <w:r w:rsidRPr="009A7C63">
              <w:rPr>
                <w:color w:val="C00000"/>
                <w:lang w:val="en-US"/>
              </w:rPr>
              <w:t>O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E791D" w:rsidRPr="009A7C63" w:rsidRDefault="00DE791D" w:rsidP="00746746">
            <w:pPr>
              <w:rPr>
                <w:color w:val="C00000"/>
                <w:lang w:val="en-US"/>
              </w:rPr>
            </w:pPr>
            <w:r w:rsidRPr="009A7C63">
              <w:rPr>
                <w:color w:val="C00000"/>
                <w:lang w:val="en-US"/>
              </w:rPr>
              <w:t>D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91D" w:rsidRPr="009A7C63" w:rsidRDefault="00DE791D" w:rsidP="00DE791D">
            <w:pPr>
              <w:rPr>
                <w:color w:val="C00000"/>
              </w:rPr>
            </w:pPr>
            <w:r w:rsidRPr="009A7C63">
              <w:rPr>
                <w:color w:val="C00000"/>
              </w:rPr>
              <w:t>Дата</w:t>
            </w:r>
            <w:r w:rsidR="004A172D">
              <w:rPr>
                <w:color w:val="C00000"/>
              </w:rPr>
              <w:t xml:space="preserve"> первичного</w:t>
            </w:r>
            <w:r w:rsidRPr="009A7C63">
              <w:rPr>
                <w:color w:val="C00000"/>
              </w:rPr>
              <w:t xml:space="preserve"> установления инвалидности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91D" w:rsidRPr="009A7C63" w:rsidRDefault="00DE791D" w:rsidP="00746746">
            <w:pPr>
              <w:rPr>
                <w:color w:val="C00000"/>
              </w:rPr>
            </w:pPr>
          </w:p>
        </w:tc>
      </w:tr>
      <w:tr w:rsidR="00DE791D" w:rsidRPr="009A7C63" w:rsidTr="004770C6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E791D" w:rsidRPr="009A7C63" w:rsidRDefault="00DE791D" w:rsidP="00746746">
            <w:pPr>
              <w:rPr>
                <w:rFonts w:eastAsia="Calibri"/>
                <w:color w:val="C00000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E791D" w:rsidRPr="009A7C63" w:rsidRDefault="00DE791D" w:rsidP="00746746">
            <w:pPr>
              <w:rPr>
                <w:rFonts w:eastAsia="Calibri"/>
                <w:color w:val="C00000"/>
                <w:lang w:val="en-US"/>
              </w:rPr>
            </w:pPr>
            <w:r w:rsidRPr="009A7C63">
              <w:rPr>
                <w:rFonts w:eastAsia="Calibri"/>
                <w:color w:val="C00000"/>
                <w:lang w:val="en-US"/>
              </w:rPr>
              <w:t>REASON_INV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E791D" w:rsidRPr="009A7C63" w:rsidRDefault="00DE791D" w:rsidP="00746746">
            <w:pPr>
              <w:rPr>
                <w:color w:val="C00000"/>
                <w:lang w:val="en-US"/>
              </w:rPr>
            </w:pPr>
            <w:r w:rsidRPr="009A7C63">
              <w:rPr>
                <w:color w:val="C00000"/>
                <w:lang w:val="en-US"/>
              </w:rPr>
              <w:t>O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E791D" w:rsidRPr="009A7C63" w:rsidRDefault="00DE791D" w:rsidP="00746746">
            <w:pPr>
              <w:rPr>
                <w:color w:val="C00000"/>
                <w:lang w:val="en-US"/>
              </w:rPr>
            </w:pPr>
            <w:r w:rsidRPr="009A7C63">
              <w:rPr>
                <w:color w:val="C00000"/>
                <w:lang w:val="en-US"/>
              </w:rPr>
              <w:t>N(2)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91D" w:rsidRPr="009A7C63" w:rsidRDefault="00DE791D" w:rsidP="00DE791D">
            <w:pPr>
              <w:rPr>
                <w:color w:val="C00000"/>
              </w:rPr>
            </w:pPr>
            <w:r w:rsidRPr="009A7C63">
              <w:rPr>
                <w:color w:val="C00000"/>
              </w:rPr>
              <w:t xml:space="preserve">Причина </w:t>
            </w:r>
            <w:r w:rsidR="004A172D">
              <w:rPr>
                <w:color w:val="C00000"/>
              </w:rPr>
              <w:t xml:space="preserve">первичного установления </w:t>
            </w:r>
            <w:r w:rsidRPr="009A7C63">
              <w:rPr>
                <w:color w:val="C00000"/>
              </w:rPr>
              <w:t>инвалидности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91D" w:rsidRPr="009A7C63" w:rsidRDefault="00E925F0" w:rsidP="00211354">
            <w:pPr>
              <w:rPr>
                <w:color w:val="C00000"/>
              </w:rPr>
            </w:pPr>
            <w:r w:rsidRPr="009A7C63">
              <w:rPr>
                <w:color w:val="C00000"/>
              </w:rPr>
              <w:t xml:space="preserve">Код причины инвалидности </w:t>
            </w:r>
            <w:proofErr w:type="gramStart"/>
            <w:r w:rsidRPr="009A7C63">
              <w:rPr>
                <w:color w:val="C00000"/>
              </w:rPr>
              <w:t>см</w:t>
            </w:r>
            <w:proofErr w:type="gramEnd"/>
            <w:r w:rsidRPr="009A7C63">
              <w:rPr>
                <w:color w:val="C00000"/>
              </w:rPr>
              <w:t xml:space="preserve">. </w:t>
            </w:r>
            <w:hyperlink w:anchor="Примечание2" w:history="1">
              <w:r w:rsidRPr="009A7C63">
                <w:rPr>
                  <w:rStyle w:val="a3"/>
                  <w:color w:val="C00000"/>
                </w:rPr>
                <w:t xml:space="preserve">Примечание </w:t>
              </w:r>
              <w:r w:rsidR="00211354" w:rsidRPr="009A7C63">
                <w:rPr>
                  <w:rStyle w:val="a3"/>
                  <w:color w:val="C00000"/>
                </w:rPr>
                <w:t>2</w:t>
              </w:r>
            </w:hyperlink>
            <w:r w:rsidRPr="009A7C63">
              <w:rPr>
                <w:color w:val="C00000"/>
              </w:rPr>
              <w:t>.</w:t>
            </w:r>
          </w:p>
        </w:tc>
      </w:tr>
      <w:tr w:rsidR="00D27143" w:rsidRPr="009A7C63" w:rsidTr="004770C6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9A7C63" w:rsidRDefault="00D27143" w:rsidP="00746746">
            <w:pPr>
              <w:rPr>
                <w:rFonts w:eastAsia="Calibri"/>
                <w:color w:val="C00000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9A7C63" w:rsidRDefault="00D27143" w:rsidP="00746746">
            <w:pPr>
              <w:rPr>
                <w:rFonts w:eastAsia="Calibri"/>
                <w:color w:val="C00000"/>
              </w:rPr>
            </w:pPr>
            <w:r w:rsidRPr="009A7C63">
              <w:rPr>
                <w:rFonts w:eastAsia="Calibri"/>
                <w:color w:val="C00000"/>
                <w:lang w:val="en-US"/>
              </w:rPr>
              <w:t>DS</w:t>
            </w:r>
            <w:r w:rsidRPr="009A7C63">
              <w:rPr>
                <w:rFonts w:eastAsia="Calibri"/>
                <w:color w:val="C00000"/>
              </w:rPr>
              <w:t>_</w:t>
            </w:r>
            <w:r w:rsidRPr="009A7C63">
              <w:rPr>
                <w:rFonts w:eastAsia="Calibri"/>
                <w:color w:val="C00000"/>
                <w:lang w:val="en-US"/>
              </w:rPr>
              <w:t>INV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9A7C63" w:rsidRDefault="00D27143" w:rsidP="00746746">
            <w:pPr>
              <w:rPr>
                <w:color w:val="C00000"/>
              </w:rPr>
            </w:pPr>
            <w:r w:rsidRPr="009A7C63">
              <w:rPr>
                <w:color w:val="C00000"/>
              </w:rPr>
              <w:t>У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9A7C63" w:rsidRDefault="00D27143" w:rsidP="00746746">
            <w:pPr>
              <w:rPr>
                <w:color w:val="C00000"/>
              </w:rPr>
            </w:pPr>
            <w:r w:rsidRPr="009A7C63">
              <w:rPr>
                <w:color w:val="C00000"/>
              </w:rPr>
              <w:t>Т(10)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143" w:rsidRPr="009A7C63" w:rsidRDefault="00DE791D" w:rsidP="00DE791D">
            <w:pPr>
              <w:rPr>
                <w:color w:val="C00000"/>
              </w:rPr>
            </w:pPr>
            <w:r w:rsidRPr="009A7C63">
              <w:rPr>
                <w:color w:val="C00000"/>
              </w:rPr>
              <w:t>Код основного заболевания по МКБ-10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143" w:rsidRPr="009A7C63" w:rsidRDefault="00DE791D" w:rsidP="00DE791D">
            <w:pPr>
              <w:autoSpaceDE w:val="0"/>
              <w:autoSpaceDN w:val="0"/>
              <w:adjustRightInd w:val="0"/>
              <w:jc w:val="both"/>
              <w:rPr>
                <w:color w:val="C00000"/>
              </w:rPr>
            </w:pPr>
            <w:r w:rsidRPr="009A7C63">
              <w:rPr>
                <w:color w:val="C00000"/>
              </w:rPr>
              <w:t>Указывается код основного заболевания  подпункт «а»  п. 4 обратного талона «Направления на медико-социальную экспертизу организацией, оказывающей лечебно-профилактическую помощь»  Приложение к приказу МЗСР РФ от 31.01.2007 № 77</w:t>
            </w:r>
            <w:r w:rsidRPr="009A7C63">
              <w:rPr>
                <w:rFonts w:ascii="Courier New" w:hAnsi="Courier New" w:cs="Courier New"/>
                <w:color w:val="C00000"/>
              </w:rPr>
              <w:t xml:space="preserve">    </w:t>
            </w:r>
          </w:p>
        </w:tc>
      </w:tr>
      <w:tr w:rsidR="00D27143" w:rsidRPr="00280B5C" w:rsidTr="004770C6">
        <w:tc>
          <w:tcPr>
            <w:tcW w:w="104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pPr>
              <w:rPr>
                <w:b/>
                <w:color w:val="17365D" w:themeColor="text2" w:themeShade="BF"/>
              </w:rPr>
            </w:pPr>
            <w:r w:rsidRPr="00280B5C">
              <w:rPr>
                <w:b/>
                <w:color w:val="17365D" w:themeColor="text2" w:themeShade="BF"/>
              </w:rPr>
              <w:t>Сведения о случае</w:t>
            </w:r>
          </w:p>
        </w:tc>
      </w:tr>
      <w:tr w:rsidR="00D27143" w:rsidRPr="00280B5C" w:rsidTr="004770C6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r w:rsidRPr="00280B5C">
              <w:t>SLUCH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pPr>
              <w:rPr>
                <w:rFonts w:eastAsia="Calibri"/>
              </w:rPr>
            </w:pPr>
            <w:r w:rsidRPr="00280B5C">
              <w:rPr>
                <w:rFonts w:eastAsia="Calibri"/>
              </w:rPr>
              <w:t>IDCASE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r w:rsidRPr="00280B5C">
              <w:t>O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r w:rsidRPr="00280B5C">
              <w:t>N(11)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143" w:rsidRPr="00280B5C" w:rsidRDefault="00D27143" w:rsidP="009C4434">
            <w:r w:rsidRPr="00280B5C">
              <w:t>Порядковый номер записи в Реестре случаев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143" w:rsidRPr="00280B5C" w:rsidRDefault="00D27143" w:rsidP="009C4434"/>
        </w:tc>
      </w:tr>
      <w:tr w:rsidR="00D27143" w:rsidRPr="00280B5C" w:rsidTr="004770C6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/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pPr>
              <w:rPr>
                <w:rFonts w:eastAsia="Calibri"/>
              </w:rPr>
            </w:pPr>
            <w:r w:rsidRPr="00280B5C">
              <w:rPr>
                <w:rFonts w:eastAsia="Calibri"/>
              </w:rPr>
              <w:t>ID_C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r w:rsidRPr="00280B5C">
              <w:t>O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r w:rsidRPr="00280B5C">
              <w:t>T(36)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143" w:rsidRPr="00280B5C" w:rsidRDefault="00D27143" w:rsidP="009C4434">
            <w:r w:rsidRPr="00280B5C">
              <w:t>Уникальный код случая оказания</w:t>
            </w:r>
            <w:r w:rsidR="00746564" w:rsidRPr="00280B5C">
              <w:t xml:space="preserve"> медицинской помощи</w:t>
            </w:r>
          </w:p>
          <w:p w:rsidR="00D27143" w:rsidRPr="00280B5C" w:rsidRDefault="00D27143" w:rsidP="009C4434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143" w:rsidRPr="00280B5C" w:rsidRDefault="00D27143" w:rsidP="009C4434">
            <w:r w:rsidRPr="00280B5C">
              <w:t xml:space="preserve">Формируется МО по алгоритму GUID и не изменяется в дальнейшем при предоставлении сведений в счетах, в сведениях о проведенном СМО контроле, соответственно и при </w:t>
            </w:r>
            <w:r w:rsidRPr="00280B5C">
              <w:lastRenderedPageBreak/>
              <w:t>предоставлении записи после исправления.</w:t>
            </w:r>
          </w:p>
        </w:tc>
      </w:tr>
      <w:tr w:rsidR="00D27143" w:rsidRPr="00280B5C" w:rsidTr="004770C6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/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pPr>
              <w:rPr>
                <w:rFonts w:eastAsia="Calibri"/>
              </w:rPr>
            </w:pPr>
            <w:r w:rsidRPr="00280B5C">
              <w:rPr>
                <w:rFonts w:eastAsia="Calibri"/>
              </w:rPr>
              <w:t>USL_OK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r w:rsidRPr="00280B5C">
              <w:t>O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r w:rsidRPr="00280B5C">
              <w:t>N(2)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143" w:rsidRPr="00280B5C" w:rsidRDefault="00D27143" w:rsidP="009C4434">
            <w:r w:rsidRPr="00280B5C">
              <w:t>Условия оказания медицинской помощи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143" w:rsidRPr="00280B5C" w:rsidRDefault="00D27143" w:rsidP="009C4434">
            <w:r w:rsidRPr="00280B5C">
              <w:t>Классификатор условий оказания медицинской помощи (V006).</w:t>
            </w:r>
          </w:p>
        </w:tc>
      </w:tr>
      <w:tr w:rsidR="00D27143" w:rsidRPr="00280B5C" w:rsidTr="004770C6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/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pPr>
              <w:rPr>
                <w:rFonts w:eastAsia="Calibri"/>
              </w:rPr>
            </w:pPr>
            <w:r w:rsidRPr="00280B5C">
              <w:rPr>
                <w:rFonts w:eastAsia="Calibri"/>
              </w:rPr>
              <w:t>VIDPOM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r w:rsidRPr="00280B5C">
              <w:t>O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r w:rsidRPr="00280B5C">
              <w:t>N(4)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143" w:rsidRPr="00280B5C" w:rsidRDefault="00D27143" w:rsidP="009C4434">
            <w:r w:rsidRPr="00280B5C">
              <w:t>Вид помощи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143" w:rsidRPr="00280B5C" w:rsidRDefault="00D27143" w:rsidP="009C4434">
            <w:r w:rsidRPr="00280B5C">
              <w:t xml:space="preserve">Классификатор видов медицинской помощи. Справочник V008 </w:t>
            </w:r>
          </w:p>
        </w:tc>
      </w:tr>
      <w:tr w:rsidR="00D27143" w:rsidRPr="00280B5C" w:rsidTr="004770C6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43" w:rsidRPr="00280B5C" w:rsidRDefault="00D27143" w:rsidP="009C4434">
            <w:pPr>
              <w:rPr>
                <w:rFonts w:eastAsia="Calibri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43" w:rsidRPr="00280B5C" w:rsidRDefault="00D27143" w:rsidP="009C4434">
            <w:pPr>
              <w:rPr>
                <w:rFonts w:eastAsia="Calibri"/>
              </w:rPr>
            </w:pPr>
            <w:r w:rsidRPr="00280B5C">
              <w:rPr>
                <w:rFonts w:eastAsia="Calibri"/>
              </w:rPr>
              <w:t>FOR_POM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43" w:rsidRPr="00280B5C" w:rsidRDefault="00D27143" w:rsidP="009C4434">
            <w:r w:rsidRPr="00280B5C">
              <w:t>O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43" w:rsidRPr="00280B5C" w:rsidRDefault="00D27143" w:rsidP="009C4434">
            <w:r w:rsidRPr="00280B5C">
              <w:t>N(1)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7143" w:rsidRPr="00280B5C" w:rsidRDefault="00D27143" w:rsidP="009C4434">
            <w:r w:rsidRPr="00280B5C">
              <w:t>Форма оказания медицинской помощи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7143" w:rsidRPr="00280B5C" w:rsidRDefault="00D27143" w:rsidP="009C4434">
            <w:r w:rsidRPr="00280B5C">
              <w:t>Классификатор форм оказания медицинской помощи. Классификатор V014.</w:t>
            </w:r>
          </w:p>
        </w:tc>
      </w:tr>
      <w:tr w:rsidR="00D27143" w:rsidRPr="009A7C63" w:rsidTr="004770C6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43" w:rsidRPr="009A7C63" w:rsidRDefault="00D27143" w:rsidP="009C4434">
            <w:pPr>
              <w:rPr>
                <w:rFonts w:eastAsia="Calibri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43" w:rsidRPr="009A7C63" w:rsidRDefault="00D27143" w:rsidP="009C4434">
            <w:pPr>
              <w:rPr>
                <w:rFonts w:eastAsia="Calibri"/>
              </w:rPr>
            </w:pPr>
            <w:r w:rsidRPr="009A7C63">
              <w:rPr>
                <w:rFonts w:eastAsia="Calibri"/>
              </w:rPr>
              <w:t>VID_HMP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43" w:rsidRPr="009A7C63" w:rsidRDefault="00D27143" w:rsidP="009C4434">
            <w:r w:rsidRPr="009A7C63">
              <w:t>У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43" w:rsidRPr="009A7C63" w:rsidRDefault="00D27143" w:rsidP="009C4434">
            <w:r w:rsidRPr="009A7C63">
              <w:t>T(12)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7143" w:rsidRPr="009A7C63" w:rsidRDefault="00D27143" w:rsidP="00146774">
            <w:r w:rsidRPr="009A7C63">
              <w:t xml:space="preserve">Код вида </w:t>
            </w:r>
            <w:proofErr w:type="gramStart"/>
            <w:r w:rsidRPr="009A7C63">
              <w:t>высокотехнологичной</w:t>
            </w:r>
            <w:proofErr w:type="gramEnd"/>
            <w:r w:rsidRPr="009A7C63">
              <w:t xml:space="preserve"> медицинской помощи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7143" w:rsidRPr="009A7C63" w:rsidRDefault="00D27143" w:rsidP="009C4434">
            <w:r w:rsidRPr="009A7C63">
              <w:t xml:space="preserve">Классификатор видов ВМП V018. Заполняется в обязательном </w:t>
            </w:r>
            <w:proofErr w:type="gramStart"/>
            <w:r w:rsidRPr="009A7C63">
              <w:t>порядке</w:t>
            </w:r>
            <w:proofErr w:type="gramEnd"/>
            <w:r w:rsidRPr="009A7C63">
              <w:t>, если VIDPOM=32</w:t>
            </w:r>
          </w:p>
        </w:tc>
      </w:tr>
      <w:tr w:rsidR="00D27143" w:rsidRPr="009A7C63" w:rsidTr="004770C6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43" w:rsidRPr="009A7C63" w:rsidRDefault="00D27143" w:rsidP="009C4434">
            <w:pPr>
              <w:rPr>
                <w:rFonts w:eastAsia="Calibri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43" w:rsidRPr="009A7C63" w:rsidRDefault="00D27143" w:rsidP="009C4434">
            <w:pPr>
              <w:rPr>
                <w:rFonts w:eastAsia="Calibri"/>
              </w:rPr>
            </w:pPr>
            <w:r w:rsidRPr="009A7C63">
              <w:rPr>
                <w:rFonts w:eastAsia="Calibri"/>
              </w:rPr>
              <w:t>METOD_HMP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43" w:rsidRPr="009A7C63" w:rsidRDefault="00D27143" w:rsidP="009C4434">
            <w:r w:rsidRPr="009A7C63">
              <w:t>У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43" w:rsidRPr="009A7C63" w:rsidRDefault="00D27143" w:rsidP="009C4434">
            <w:r w:rsidRPr="009A7C63">
              <w:t>N(3)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7143" w:rsidRPr="009A7C63" w:rsidRDefault="00D27143" w:rsidP="009C4434">
            <w:r w:rsidRPr="009A7C63">
              <w:t xml:space="preserve">Метод </w:t>
            </w:r>
            <w:proofErr w:type="gramStart"/>
            <w:r w:rsidRPr="009A7C63">
              <w:t>высокотехнологичной</w:t>
            </w:r>
            <w:proofErr w:type="gramEnd"/>
            <w:r w:rsidRPr="009A7C63">
              <w:t xml:space="preserve"> медицинской помощи.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7143" w:rsidRPr="009A7C63" w:rsidRDefault="00D27143" w:rsidP="009C4434">
            <w:r w:rsidRPr="009A7C63">
              <w:t xml:space="preserve">Классификатор методов </w:t>
            </w:r>
            <w:proofErr w:type="gramStart"/>
            <w:r w:rsidRPr="009A7C63">
              <w:t>высокотехнологичной</w:t>
            </w:r>
            <w:proofErr w:type="gramEnd"/>
            <w:r w:rsidRPr="009A7C63">
              <w:t xml:space="preserve"> медицинской помощи V019. Заполняется в обязательном </w:t>
            </w:r>
            <w:proofErr w:type="gramStart"/>
            <w:r w:rsidRPr="009A7C63">
              <w:t>порядке</w:t>
            </w:r>
            <w:proofErr w:type="gramEnd"/>
            <w:r w:rsidRPr="009A7C63">
              <w:t>, если VIDPOM=32</w:t>
            </w:r>
          </w:p>
        </w:tc>
      </w:tr>
      <w:tr w:rsidR="00D27143" w:rsidRPr="00280B5C" w:rsidTr="004770C6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43" w:rsidRPr="00280B5C" w:rsidRDefault="00D27143" w:rsidP="009C4434">
            <w:pPr>
              <w:rPr>
                <w:rFonts w:eastAsia="Calibri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43" w:rsidRPr="00280B5C" w:rsidRDefault="00D27143" w:rsidP="009C4434">
            <w:pPr>
              <w:rPr>
                <w:rFonts w:eastAsia="Calibri"/>
              </w:rPr>
            </w:pPr>
            <w:r w:rsidRPr="00280B5C">
              <w:rPr>
                <w:rFonts w:eastAsia="Calibri"/>
              </w:rPr>
              <w:t>NPR_MO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43" w:rsidRPr="00280B5C" w:rsidRDefault="00D27143" w:rsidP="009C4434">
            <w:r w:rsidRPr="00280B5C">
              <w:t>У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43" w:rsidRPr="00280B5C" w:rsidRDefault="00D27143" w:rsidP="009C4434">
            <w:r w:rsidRPr="00280B5C">
              <w:t>Т(6)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7143" w:rsidRPr="00280B5C" w:rsidRDefault="00D27143" w:rsidP="009C4434">
            <w:r w:rsidRPr="00280B5C">
              <w:t>Код МО, направившего на лечение (диагностику, консультацию)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7143" w:rsidRPr="00280B5C" w:rsidRDefault="00D27143" w:rsidP="009D0EDA">
            <w:r w:rsidRPr="00280B5C">
              <w:t xml:space="preserve">Код МО – юридического лица. Заполняется в </w:t>
            </w:r>
            <w:proofErr w:type="gramStart"/>
            <w:r w:rsidRPr="00280B5C">
              <w:t>соответствии</w:t>
            </w:r>
            <w:proofErr w:type="gramEnd"/>
            <w:r w:rsidRPr="00280B5C">
              <w:t xml:space="preserve"> со справочником F003. Заполняется в случае обязательности наличия направления для оказании медицинской помощи (</w:t>
            </w:r>
            <w:proofErr w:type="gramStart"/>
            <w:r w:rsidRPr="00280B5C">
              <w:t>например</w:t>
            </w:r>
            <w:proofErr w:type="gramEnd"/>
            <w:r w:rsidRPr="00280B5C">
              <w:t xml:space="preserve"> лабораторные исследования, выполненные по направлению сторонней МО  или плановая госпитализация)</w:t>
            </w:r>
          </w:p>
        </w:tc>
      </w:tr>
      <w:tr w:rsidR="00D27143" w:rsidRPr="00280B5C" w:rsidTr="004770C6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pPr>
              <w:rPr>
                <w:rFonts w:eastAsia="Calibri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pPr>
              <w:rPr>
                <w:rFonts w:eastAsia="Calibri"/>
              </w:rPr>
            </w:pPr>
            <w:r w:rsidRPr="00280B5C">
              <w:rPr>
                <w:rFonts w:eastAsia="Calibri"/>
              </w:rPr>
              <w:t>EXTR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r w:rsidRPr="00280B5C">
              <w:t>У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r w:rsidRPr="00280B5C">
              <w:rPr>
                <w:lang w:val="en-US"/>
              </w:rPr>
              <w:t>N</w:t>
            </w:r>
            <w:r w:rsidRPr="00280B5C">
              <w:t>(2)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143" w:rsidRPr="00280B5C" w:rsidRDefault="00D27143" w:rsidP="009C4434">
            <w:r w:rsidRPr="00280B5C">
              <w:t>Тип госпитализации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143" w:rsidRPr="00280B5C" w:rsidRDefault="00D27143" w:rsidP="00746746">
            <w:r w:rsidRPr="00280B5C">
              <w:t xml:space="preserve">1 –плановая; 2 – экстренная. Заполняется обязательно при оказании </w:t>
            </w:r>
            <w:proofErr w:type="gramStart"/>
            <w:r w:rsidRPr="00280B5C">
              <w:t>стационарной</w:t>
            </w:r>
            <w:proofErr w:type="gramEnd"/>
            <w:r w:rsidRPr="00280B5C">
              <w:t xml:space="preserve"> помощи. </w:t>
            </w:r>
            <w:r w:rsidR="00746746" w:rsidRPr="00280B5C">
              <w:t>В других случаях не заполняется и тег не указывается.</w:t>
            </w:r>
          </w:p>
        </w:tc>
      </w:tr>
      <w:tr w:rsidR="00D27143" w:rsidRPr="00280B5C" w:rsidTr="004770C6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pPr>
              <w:rPr>
                <w:rFonts w:eastAsia="Calibri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pPr>
              <w:rPr>
                <w:rFonts w:eastAsia="Calibri"/>
              </w:rPr>
            </w:pPr>
            <w:r w:rsidRPr="00280B5C">
              <w:rPr>
                <w:rFonts w:eastAsia="Calibri"/>
              </w:rPr>
              <w:t>LPU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r w:rsidRPr="00280B5C">
              <w:t>О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r w:rsidRPr="00280B5C">
              <w:t>T(6)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143" w:rsidRPr="00280B5C" w:rsidRDefault="00D27143" w:rsidP="009C4434">
            <w:r w:rsidRPr="00280B5C">
              <w:t xml:space="preserve">Код МО (поле </w:t>
            </w:r>
            <w:proofErr w:type="spellStart"/>
            <w:r w:rsidRPr="00280B5C">
              <w:t>CodeM</w:t>
            </w:r>
            <w:proofErr w:type="spellEnd"/>
            <w:r w:rsidRPr="00280B5C">
              <w:t xml:space="preserve"> из Справочника Т001)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143" w:rsidRPr="00280B5C" w:rsidRDefault="00D27143" w:rsidP="009C4434">
            <w:r w:rsidRPr="00280B5C">
              <w:t>Код МО лечения из справочника Т001</w:t>
            </w:r>
            <w:r w:rsidR="00746564" w:rsidRPr="00280B5C">
              <w:t xml:space="preserve"> (поле </w:t>
            </w:r>
            <w:r w:rsidR="00746564" w:rsidRPr="00280B5C">
              <w:rPr>
                <w:lang w:val="en-US"/>
              </w:rPr>
              <w:t>CODEM</w:t>
            </w:r>
            <w:r w:rsidR="00746564" w:rsidRPr="00280B5C">
              <w:t>)</w:t>
            </w:r>
            <w:r w:rsidRPr="00280B5C">
              <w:t>.</w:t>
            </w:r>
          </w:p>
        </w:tc>
      </w:tr>
      <w:tr w:rsidR="00D27143" w:rsidRPr="00280B5C" w:rsidTr="004770C6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pPr>
              <w:rPr>
                <w:rFonts w:eastAsia="Calibri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pPr>
              <w:rPr>
                <w:rFonts w:eastAsia="Calibri"/>
              </w:rPr>
            </w:pPr>
            <w:r w:rsidRPr="00280B5C">
              <w:rPr>
                <w:rFonts w:eastAsia="Calibri"/>
              </w:rPr>
              <w:t>LPU_1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r w:rsidRPr="00280B5C">
              <w:t>Н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r w:rsidRPr="00280B5C">
              <w:t>Т(8)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143" w:rsidRPr="00280B5C" w:rsidRDefault="00D27143" w:rsidP="009C4434">
            <w:r w:rsidRPr="00280B5C">
              <w:t>Подразделение МО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143" w:rsidRPr="00280B5C" w:rsidRDefault="00D27143" w:rsidP="009C4434">
            <w:r w:rsidRPr="00280B5C">
              <w:t>Не заполняется*</w:t>
            </w:r>
          </w:p>
        </w:tc>
      </w:tr>
      <w:tr w:rsidR="00D27143" w:rsidRPr="00280B5C" w:rsidTr="004770C6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pPr>
              <w:rPr>
                <w:rFonts w:eastAsia="Calibri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pPr>
              <w:rPr>
                <w:rFonts w:eastAsia="Calibri"/>
              </w:rPr>
            </w:pPr>
            <w:r w:rsidRPr="00280B5C">
              <w:rPr>
                <w:rFonts w:eastAsia="Calibri"/>
              </w:rPr>
              <w:t>PODR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r w:rsidRPr="00280B5C">
              <w:t>Н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r w:rsidRPr="00280B5C">
              <w:t>N(8)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143" w:rsidRPr="00280B5C" w:rsidRDefault="00D27143" w:rsidP="009C4434">
            <w:r w:rsidRPr="00280B5C">
              <w:t>Код отделения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143" w:rsidRPr="00280B5C" w:rsidRDefault="00D27143" w:rsidP="009C4434">
            <w:r w:rsidRPr="00280B5C">
              <w:t>Не заполняется*</w:t>
            </w:r>
          </w:p>
        </w:tc>
      </w:tr>
      <w:tr w:rsidR="00D27143" w:rsidRPr="00280B5C" w:rsidTr="004770C6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pPr>
              <w:rPr>
                <w:rFonts w:eastAsia="Calibri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pPr>
              <w:rPr>
                <w:rFonts w:eastAsia="Calibri"/>
              </w:rPr>
            </w:pPr>
            <w:r w:rsidRPr="00280B5C">
              <w:rPr>
                <w:rFonts w:eastAsia="Calibri"/>
              </w:rPr>
              <w:t>PROFIL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r w:rsidRPr="00280B5C">
              <w:t>O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r w:rsidRPr="00280B5C">
              <w:t>N(3)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143" w:rsidRPr="00280B5C" w:rsidRDefault="00D27143" w:rsidP="009D0EDA">
            <w:r w:rsidRPr="00280B5C">
              <w:t xml:space="preserve">Код профиля </w:t>
            </w:r>
            <w:proofErr w:type="gramStart"/>
            <w:r w:rsidRPr="00280B5C">
              <w:t>оказанной</w:t>
            </w:r>
            <w:proofErr w:type="gramEnd"/>
            <w:r w:rsidRPr="00280B5C">
              <w:t xml:space="preserve"> медицинской помощи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143" w:rsidRPr="00280B5C" w:rsidRDefault="00D27143" w:rsidP="009C4434">
            <w:r w:rsidRPr="00280B5C">
              <w:t xml:space="preserve">Код профиля в соответствии </w:t>
            </w:r>
            <w:proofErr w:type="gramStart"/>
            <w:r w:rsidRPr="00280B5C">
              <w:t>с</w:t>
            </w:r>
            <w:proofErr w:type="gramEnd"/>
            <w:r w:rsidRPr="00280B5C">
              <w:t xml:space="preserve"> Классификатор V002 .</w:t>
            </w:r>
          </w:p>
        </w:tc>
      </w:tr>
      <w:tr w:rsidR="00D27143" w:rsidRPr="00280B5C" w:rsidTr="004770C6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pPr>
              <w:rPr>
                <w:rFonts w:eastAsia="Calibri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pPr>
              <w:rPr>
                <w:rFonts w:eastAsia="Calibri"/>
              </w:rPr>
            </w:pPr>
            <w:r w:rsidRPr="00280B5C">
              <w:rPr>
                <w:rFonts w:eastAsia="Calibri"/>
              </w:rPr>
              <w:t>DET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r w:rsidRPr="00280B5C">
              <w:t>О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r w:rsidRPr="00280B5C">
              <w:t>N(1)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143" w:rsidRPr="00280B5C" w:rsidRDefault="00D27143" w:rsidP="009C4434">
            <w:r w:rsidRPr="00280B5C">
              <w:t>Признак применения детского тарифа.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143" w:rsidRPr="00280B5C" w:rsidRDefault="00D27143" w:rsidP="009C4434">
            <w:r w:rsidRPr="00280B5C">
              <w:t>0-применен тариф для взрослых, 1-применен тариф для детей.</w:t>
            </w:r>
          </w:p>
        </w:tc>
      </w:tr>
      <w:tr w:rsidR="00D27143" w:rsidRPr="009A7C63" w:rsidTr="004770C6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9A7C63" w:rsidRDefault="00D27143" w:rsidP="006F5524">
            <w:pPr>
              <w:rPr>
                <w:rFonts w:eastAsia="Calibri"/>
                <w:color w:val="C00000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9A7C63" w:rsidRDefault="00D27143" w:rsidP="006F5524">
            <w:pPr>
              <w:rPr>
                <w:rFonts w:eastAsia="Calibri"/>
                <w:color w:val="C00000"/>
              </w:rPr>
            </w:pPr>
            <w:r w:rsidRPr="009A7C63">
              <w:rPr>
                <w:rFonts w:eastAsia="Calibri"/>
                <w:color w:val="C00000"/>
              </w:rPr>
              <w:t>TAL_D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9A7C63" w:rsidRDefault="00D27143" w:rsidP="006F5524">
            <w:pPr>
              <w:rPr>
                <w:rFonts w:eastAsia="Calibri"/>
                <w:color w:val="C00000"/>
              </w:rPr>
            </w:pPr>
            <w:r w:rsidRPr="009A7C63">
              <w:rPr>
                <w:rFonts w:eastAsia="Calibri"/>
                <w:color w:val="C00000"/>
              </w:rPr>
              <w:t>У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9A7C63" w:rsidRDefault="00D27143" w:rsidP="006F5524">
            <w:pPr>
              <w:rPr>
                <w:rFonts w:eastAsia="Calibri"/>
                <w:color w:val="C00000"/>
              </w:rPr>
            </w:pPr>
            <w:r w:rsidRPr="009A7C63">
              <w:rPr>
                <w:rFonts w:eastAsia="Calibri"/>
                <w:color w:val="C00000"/>
              </w:rPr>
              <w:t>D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143" w:rsidRPr="009A7C63" w:rsidRDefault="00D27143" w:rsidP="006F5524">
            <w:pPr>
              <w:rPr>
                <w:rFonts w:eastAsia="Calibri"/>
                <w:color w:val="C00000"/>
              </w:rPr>
            </w:pPr>
            <w:r w:rsidRPr="009A7C63">
              <w:rPr>
                <w:rFonts w:eastAsia="Calibri"/>
                <w:color w:val="C00000"/>
              </w:rPr>
              <w:t>Дата выдачи талона на ВМП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7143" w:rsidRPr="009A7C63" w:rsidRDefault="00510795" w:rsidP="00510795">
            <w:pPr>
              <w:rPr>
                <w:rFonts w:eastAsia="Calibri"/>
                <w:color w:val="C00000"/>
              </w:rPr>
            </w:pPr>
            <w:r w:rsidRPr="009A7C63">
              <w:rPr>
                <w:rFonts w:eastAsia="Calibri"/>
                <w:color w:val="C00000"/>
              </w:rPr>
              <w:t>Сведения з</w:t>
            </w:r>
            <w:r w:rsidR="00D27143" w:rsidRPr="009A7C63">
              <w:rPr>
                <w:rFonts w:eastAsia="Calibri"/>
                <w:color w:val="C00000"/>
              </w:rPr>
              <w:t>аполня</w:t>
            </w:r>
            <w:r w:rsidRPr="009A7C63">
              <w:rPr>
                <w:rFonts w:eastAsia="Calibri"/>
                <w:color w:val="C00000"/>
              </w:rPr>
              <w:t>ю</w:t>
            </w:r>
            <w:r w:rsidR="00D27143" w:rsidRPr="009A7C63">
              <w:rPr>
                <w:rFonts w:eastAsia="Calibri"/>
                <w:color w:val="C00000"/>
              </w:rPr>
              <w:t xml:space="preserve">тся только при оказании </w:t>
            </w:r>
            <w:proofErr w:type="gramStart"/>
            <w:r w:rsidR="00D27143" w:rsidRPr="009A7C63">
              <w:rPr>
                <w:rFonts w:eastAsia="Calibri"/>
                <w:color w:val="C00000"/>
              </w:rPr>
              <w:t>высокотехнологичной</w:t>
            </w:r>
            <w:proofErr w:type="gramEnd"/>
            <w:r w:rsidR="00D27143" w:rsidRPr="009A7C63">
              <w:rPr>
                <w:rFonts w:eastAsia="Calibri"/>
                <w:color w:val="C00000"/>
              </w:rPr>
              <w:t xml:space="preserve"> медицинской помощи</w:t>
            </w:r>
            <w:r w:rsidRPr="009A7C63">
              <w:rPr>
                <w:rFonts w:eastAsia="Calibri"/>
                <w:color w:val="C00000"/>
              </w:rPr>
              <w:t xml:space="preserve"> (</w:t>
            </w:r>
            <w:r w:rsidRPr="009A7C63">
              <w:rPr>
                <w:rFonts w:eastAsia="Calibri"/>
                <w:color w:val="C00000"/>
                <w:lang w:val="en-US"/>
              </w:rPr>
              <w:t>VIDPOM</w:t>
            </w:r>
            <w:proofErr w:type="spellStart"/>
            <w:r w:rsidRPr="009A7C63">
              <w:rPr>
                <w:rFonts w:eastAsia="Calibri"/>
                <w:color w:val="C00000"/>
              </w:rPr>
              <w:t>=32</w:t>
            </w:r>
            <w:proofErr w:type="spellEnd"/>
            <w:r w:rsidRPr="009A7C63">
              <w:rPr>
                <w:rFonts w:eastAsia="Calibri"/>
                <w:color w:val="C00000"/>
              </w:rPr>
              <w:t>)</w:t>
            </w:r>
            <w:r w:rsidR="00D27143" w:rsidRPr="009A7C63">
              <w:rPr>
                <w:rFonts w:eastAsia="Calibri"/>
                <w:color w:val="C00000"/>
              </w:rPr>
              <w:t xml:space="preserve"> на основании талона на ВМП</w:t>
            </w:r>
          </w:p>
        </w:tc>
      </w:tr>
      <w:tr w:rsidR="00D27143" w:rsidRPr="009A7C63" w:rsidTr="004770C6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9A7C63" w:rsidRDefault="00D27143" w:rsidP="006F5524">
            <w:pPr>
              <w:rPr>
                <w:rFonts w:eastAsia="Calibri"/>
                <w:color w:val="C00000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9A7C63" w:rsidRDefault="00D27143" w:rsidP="006F5524">
            <w:pPr>
              <w:rPr>
                <w:rFonts w:eastAsia="Calibri"/>
                <w:color w:val="C00000"/>
              </w:rPr>
            </w:pPr>
            <w:r w:rsidRPr="009A7C63">
              <w:rPr>
                <w:rFonts w:eastAsia="Calibri"/>
                <w:color w:val="C00000"/>
              </w:rPr>
              <w:t>TAL_P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9A7C63" w:rsidRDefault="00D27143" w:rsidP="006F5524">
            <w:pPr>
              <w:rPr>
                <w:rFonts w:eastAsia="Calibri"/>
                <w:color w:val="C00000"/>
              </w:rPr>
            </w:pPr>
            <w:r w:rsidRPr="009A7C63">
              <w:rPr>
                <w:rFonts w:eastAsia="Calibri"/>
                <w:color w:val="C00000"/>
              </w:rPr>
              <w:t>У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9A7C63" w:rsidRDefault="00D27143" w:rsidP="006F5524">
            <w:pPr>
              <w:rPr>
                <w:rFonts w:eastAsia="Calibri"/>
                <w:color w:val="C00000"/>
              </w:rPr>
            </w:pPr>
            <w:r w:rsidRPr="009A7C63">
              <w:rPr>
                <w:rFonts w:eastAsia="Calibri"/>
                <w:color w:val="C00000"/>
              </w:rPr>
              <w:t>D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143" w:rsidRPr="009A7C63" w:rsidRDefault="00D27143" w:rsidP="006F5524">
            <w:pPr>
              <w:rPr>
                <w:rFonts w:eastAsia="Calibri"/>
                <w:color w:val="C00000"/>
              </w:rPr>
            </w:pPr>
            <w:r w:rsidRPr="009A7C63">
              <w:rPr>
                <w:rFonts w:eastAsia="Calibri"/>
                <w:color w:val="C00000"/>
              </w:rPr>
              <w:t>Дата планируемой госпитализации в соответствии с талоном на ВМП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143" w:rsidRPr="009A7C63" w:rsidRDefault="00D27143" w:rsidP="009C4434">
            <w:pPr>
              <w:rPr>
                <w:rFonts w:eastAsia="Calibri"/>
                <w:color w:val="C00000"/>
              </w:rPr>
            </w:pPr>
          </w:p>
        </w:tc>
      </w:tr>
      <w:tr w:rsidR="00D27143" w:rsidRPr="00280B5C" w:rsidTr="004770C6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pPr>
              <w:rPr>
                <w:rFonts w:eastAsia="Calibri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pPr>
              <w:rPr>
                <w:rFonts w:eastAsia="Calibri"/>
              </w:rPr>
            </w:pPr>
            <w:r w:rsidRPr="00280B5C">
              <w:rPr>
                <w:rFonts w:eastAsia="Calibri"/>
              </w:rPr>
              <w:t>NHISTORY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r w:rsidRPr="00280B5C">
              <w:t>O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r w:rsidRPr="00280B5C">
              <w:t>T(50)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143" w:rsidRPr="00280B5C" w:rsidRDefault="00D27143" w:rsidP="009C4434">
            <w:r w:rsidRPr="00280B5C">
              <w:t>Номер первичной медицинской документации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143" w:rsidRPr="00280B5C" w:rsidRDefault="00D27143" w:rsidP="009C4434">
            <w:r w:rsidRPr="00280B5C">
              <w:t>Номер истории болезни (для стационара и дневного стационара)/ номер амбулаторной карты или истории развития ребенка (для амбулаторно-поликлинической помощи)/номер карты вызова для скорой медицинской помощи</w:t>
            </w:r>
          </w:p>
        </w:tc>
      </w:tr>
      <w:tr w:rsidR="00D27143" w:rsidRPr="009A7C63" w:rsidTr="004770C6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9A7C63" w:rsidRDefault="00D27143" w:rsidP="009C4434">
            <w:pPr>
              <w:rPr>
                <w:rFonts w:eastAsia="Calibri"/>
                <w:color w:val="C00000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9A7C63" w:rsidRDefault="00D27143" w:rsidP="009C4434">
            <w:pPr>
              <w:rPr>
                <w:rFonts w:eastAsia="Calibri"/>
                <w:color w:val="C00000"/>
                <w:lang w:val="en-US"/>
              </w:rPr>
            </w:pPr>
            <w:r w:rsidRPr="009A7C63">
              <w:rPr>
                <w:rFonts w:eastAsia="Calibri"/>
                <w:color w:val="C00000"/>
                <w:lang w:val="en-US"/>
              </w:rPr>
              <w:t>P_PER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9A7C63" w:rsidRDefault="00D27143" w:rsidP="009C4434">
            <w:pPr>
              <w:rPr>
                <w:color w:val="C00000"/>
              </w:rPr>
            </w:pPr>
            <w:r w:rsidRPr="009A7C63">
              <w:rPr>
                <w:color w:val="C00000"/>
              </w:rPr>
              <w:t>У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9A7C63" w:rsidRDefault="00D27143" w:rsidP="009C4434">
            <w:pPr>
              <w:rPr>
                <w:color w:val="C00000"/>
              </w:rPr>
            </w:pPr>
            <w:r w:rsidRPr="009A7C63">
              <w:rPr>
                <w:color w:val="C00000"/>
              </w:rPr>
              <w:t>Т(1)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143" w:rsidRPr="009A7C63" w:rsidRDefault="00D27143" w:rsidP="009C4434">
            <w:pPr>
              <w:rPr>
                <w:color w:val="C00000"/>
              </w:rPr>
            </w:pPr>
            <w:r w:rsidRPr="009A7C63">
              <w:rPr>
                <w:color w:val="C00000"/>
              </w:rPr>
              <w:t>Признак поступления/перевода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143" w:rsidRPr="009A7C63" w:rsidRDefault="00D27143" w:rsidP="009D0EDA">
            <w:pPr>
              <w:rPr>
                <w:color w:val="C00000"/>
              </w:rPr>
            </w:pPr>
            <w:r w:rsidRPr="009A7C63">
              <w:rPr>
                <w:color w:val="C00000"/>
              </w:rPr>
              <w:t xml:space="preserve">Заполняется обязательно для дневного и круглосуточного стационара, за исключением </w:t>
            </w:r>
            <w:r w:rsidRPr="009A7C63">
              <w:rPr>
                <w:color w:val="C00000"/>
              </w:rPr>
              <w:lastRenderedPageBreak/>
              <w:t xml:space="preserve">оказания </w:t>
            </w:r>
            <w:proofErr w:type="gramStart"/>
            <w:r w:rsidR="00746746" w:rsidRPr="009A7C63">
              <w:rPr>
                <w:color w:val="C00000"/>
              </w:rPr>
              <w:t>высокотехнологичной</w:t>
            </w:r>
            <w:proofErr w:type="gramEnd"/>
            <w:r w:rsidR="00746746" w:rsidRPr="009A7C63">
              <w:rPr>
                <w:color w:val="C00000"/>
              </w:rPr>
              <w:t xml:space="preserve"> медицинской помощи</w:t>
            </w:r>
            <w:r w:rsidRPr="009A7C63">
              <w:rPr>
                <w:color w:val="C00000"/>
              </w:rPr>
              <w:t>:</w:t>
            </w:r>
          </w:p>
          <w:p w:rsidR="00D27143" w:rsidRPr="009A7C63" w:rsidRDefault="00D27143" w:rsidP="009D0EDA">
            <w:pPr>
              <w:rPr>
                <w:color w:val="C00000"/>
              </w:rPr>
            </w:pPr>
            <w:r w:rsidRPr="009A7C63">
              <w:rPr>
                <w:color w:val="C00000"/>
              </w:rPr>
              <w:t>1 – Поступил самостоятельно</w:t>
            </w:r>
          </w:p>
          <w:p w:rsidR="00D27143" w:rsidRPr="009A7C63" w:rsidRDefault="00D27143" w:rsidP="009D0EDA">
            <w:pPr>
              <w:rPr>
                <w:color w:val="C00000"/>
              </w:rPr>
            </w:pPr>
            <w:r w:rsidRPr="009A7C63">
              <w:rPr>
                <w:color w:val="C00000"/>
              </w:rPr>
              <w:t xml:space="preserve">2 – Доставлен СМП </w:t>
            </w:r>
          </w:p>
          <w:p w:rsidR="00D27143" w:rsidRPr="009A7C63" w:rsidRDefault="00D27143" w:rsidP="009D0EDA">
            <w:pPr>
              <w:rPr>
                <w:color w:val="C00000"/>
              </w:rPr>
            </w:pPr>
            <w:proofErr w:type="gramStart"/>
            <w:r w:rsidRPr="009A7C63">
              <w:rPr>
                <w:color w:val="C00000"/>
              </w:rPr>
              <w:t>3 – Перевод из другой МО</w:t>
            </w:r>
            <w:proofErr w:type="gramEnd"/>
          </w:p>
          <w:p w:rsidR="00D27143" w:rsidRPr="009A7C63" w:rsidRDefault="00D27143" w:rsidP="009D0EDA">
            <w:pPr>
              <w:rPr>
                <w:color w:val="C00000"/>
              </w:rPr>
            </w:pPr>
            <w:r w:rsidRPr="009A7C63">
              <w:rPr>
                <w:color w:val="C00000"/>
              </w:rPr>
              <w:t>4 – Перевод внутри МО с другого профиля</w:t>
            </w:r>
          </w:p>
        </w:tc>
      </w:tr>
      <w:tr w:rsidR="00D27143" w:rsidRPr="00280B5C" w:rsidTr="004770C6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pPr>
              <w:rPr>
                <w:rFonts w:eastAsia="Calibri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pPr>
              <w:rPr>
                <w:rFonts w:eastAsia="Calibri"/>
              </w:rPr>
            </w:pPr>
            <w:r w:rsidRPr="00280B5C">
              <w:rPr>
                <w:rFonts w:eastAsia="Calibri"/>
              </w:rPr>
              <w:t>DATE_1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r w:rsidRPr="00280B5C">
              <w:t>O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r w:rsidRPr="00280B5C">
              <w:t>D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143" w:rsidRPr="00280B5C" w:rsidRDefault="00D27143" w:rsidP="009C4434">
            <w:r w:rsidRPr="00280B5C">
              <w:t>Дата начала лечения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143" w:rsidRPr="00280B5C" w:rsidRDefault="00D27143" w:rsidP="009C4434"/>
        </w:tc>
      </w:tr>
      <w:tr w:rsidR="00D27143" w:rsidRPr="00280B5C" w:rsidTr="004770C6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pPr>
              <w:rPr>
                <w:rFonts w:eastAsia="Calibri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pPr>
              <w:rPr>
                <w:rFonts w:eastAsia="Calibri"/>
              </w:rPr>
            </w:pPr>
            <w:r w:rsidRPr="00280B5C">
              <w:rPr>
                <w:rFonts w:eastAsia="Calibri"/>
              </w:rPr>
              <w:t>DATE_2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r w:rsidRPr="00280B5C">
              <w:t>O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r w:rsidRPr="00280B5C">
              <w:t>D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143" w:rsidRPr="00280B5C" w:rsidRDefault="00D27143" w:rsidP="009C4434">
            <w:r w:rsidRPr="00280B5C">
              <w:t>Дата окончания лечения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143" w:rsidRPr="00280B5C" w:rsidRDefault="00D27143" w:rsidP="009C4434"/>
        </w:tc>
      </w:tr>
      <w:tr w:rsidR="00D27143" w:rsidRPr="00280B5C" w:rsidTr="004770C6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pPr>
              <w:rPr>
                <w:rFonts w:eastAsia="Calibri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pPr>
              <w:rPr>
                <w:rFonts w:eastAsia="Calibri"/>
              </w:rPr>
            </w:pPr>
            <w:r w:rsidRPr="00280B5C">
              <w:rPr>
                <w:rFonts w:eastAsia="Calibri"/>
              </w:rPr>
              <w:t>DS0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r w:rsidRPr="00280B5C">
              <w:t>У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r w:rsidRPr="00280B5C">
              <w:t>T(10)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143" w:rsidRPr="00280B5C" w:rsidRDefault="00D27143" w:rsidP="009C4434">
            <w:r w:rsidRPr="00280B5C">
              <w:t>Диагноз первичный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143" w:rsidRPr="00280B5C" w:rsidRDefault="00D27143" w:rsidP="009C4434">
            <w:r w:rsidRPr="00280B5C">
              <w:t>Код из справочника МКБ. Указывается при наличии.</w:t>
            </w:r>
          </w:p>
        </w:tc>
      </w:tr>
      <w:tr w:rsidR="00D27143" w:rsidRPr="00280B5C" w:rsidTr="004770C6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pPr>
              <w:rPr>
                <w:rFonts w:eastAsia="Calibri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pPr>
              <w:rPr>
                <w:rFonts w:eastAsia="Calibri"/>
              </w:rPr>
            </w:pPr>
            <w:r w:rsidRPr="00280B5C">
              <w:rPr>
                <w:rFonts w:eastAsia="Calibri"/>
              </w:rPr>
              <w:t>DS1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r w:rsidRPr="00280B5C">
              <w:t>O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r w:rsidRPr="00280B5C">
              <w:t>T(10)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143" w:rsidRPr="00280B5C" w:rsidRDefault="00D27143" w:rsidP="009C4434">
            <w:r w:rsidRPr="00280B5C">
              <w:t>Диагноз основной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143" w:rsidRPr="00280B5C" w:rsidRDefault="00D27143" w:rsidP="009C4434">
            <w:r w:rsidRPr="00280B5C">
              <w:t>Код из справочника МКБ. Используются только диагнозы, включенные в ОМС, т.е. оплачиваемые из средств ОМС.</w:t>
            </w:r>
          </w:p>
        </w:tc>
      </w:tr>
      <w:tr w:rsidR="00D27143" w:rsidRPr="00280B5C" w:rsidTr="004770C6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pPr>
              <w:rPr>
                <w:rFonts w:eastAsia="Calibri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pPr>
              <w:rPr>
                <w:rFonts w:eastAsia="Calibri"/>
              </w:rPr>
            </w:pPr>
            <w:r w:rsidRPr="00280B5C">
              <w:rPr>
                <w:rFonts w:eastAsia="Calibri"/>
              </w:rPr>
              <w:t>DS2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r w:rsidRPr="00280B5C">
              <w:t>УМ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r w:rsidRPr="00280B5C">
              <w:t>T(10)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143" w:rsidRPr="00280B5C" w:rsidRDefault="00D27143" w:rsidP="009C4434">
            <w:r w:rsidRPr="00280B5C">
              <w:t>Диагноз сопутствующего заболевания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143" w:rsidRPr="00280B5C" w:rsidRDefault="00D27143" w:rsidP="009C4434">
            <w:r w:rsidRPr="00280B5C">
              <w:t xml:space="preserve">Код из справочника МКБ. Указывается в </w:t>
            </w:r>
            <w:proofErr w:type="gramStart"/>
            <w:r w:rsidRPr="00280B5C">
              <w:t>случае</w:t>
            </w:r>
            <w:proofErr w:type="gramEnd"/>
            <w:r w:rsidRPr="00280B5C">
              <w:t xml:space="preserve"> установления в соответствии с медицинской документацией. Указываются все имевшие место сопутствующие заболевания.</w:t>
            </w:r>
          </w:p>
        </w:tc>
      </w:tr>
      <w:tr w:rsidR="00D27143" w:rsidRPr="00280B5C" w:rsidTr="004770C6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pPr>
              <w:rPr>
                <w:rFonts w:eastAsia="Calibri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pPr>
              <w:rPr>
                <w:rFonts w:eastAsia="Calibri"/>
              </w:rPr>
            </w:pPr>
            <w:r w:rsidRPr="00280B5C">
              <w:rPr>
                <w:rFonts w:eastAsia="Calibri"/>
              </w:rPr>
              <w:t>DS3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r w:rsidRPr="00280B5C">
              <w:t>УМ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r w:rsidRPr="00280B5C">
              <w:t>T(10)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143" w:rsidRPr="00280B5C" w:rsidRDefault="00D27143" w:rsidP="00746746">
            <w:r w:rsidRPr="00280B5C">
              <w:t>Диагноз</w:t>
            </w:r>
            <w:r w:rsidR="00746746" w:rsidRPr="00280B5C">
              <w:t>ы</w:t>
            </w:r>
            <w:r w:rsidRPr="00280B5C">
              <w:t xml:space="preserve"> осложнени</w:t>
            </w:r>
            <w:r w:rsidR="00746746" w:rsidRPr="00280B5C">
              <w:t>й</w:t>
            </w:r>
            <w:r w:rsidRPr="00280B5C">
              <w:t xml:space="preserve"> заболевани</w:t>
            </w:r>
            <w:r w:rsidR="00746746" w:rsidRPr="00280B5C">
              <w:t>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143" w:rsidRPr="00280B5C" w:rsidRDefault="00D27143" w:rsidP="009C4434">
            <w:r w:rsidRPr="00280B5C">
              <w:t xml:space="preserve">Код из справочника МКБ. Указывается в </w:t>
            </w:r>
            <w:proofErr w:type="gramStart"/>
            <w:r w:rsidRPr="00280B5C">
              <w:t>случае</w:t>
            </w:r>
            <w:proofErr w:type="gramEnd"/>
            <w:r w:rsidRPr="00280B5C">
              <w:t xml:space="preserve"> установления в соответствии с медицинской документацией. Указываются все имевшие место диагнозы осложнения заболевания.</w:t>
            </w:r>
          </w:p>
        </w:tc>
      </w:tr>
      <w:tr w:rsidR="00D27143" w:rsidRPr="00280B5C" w:rsidTr="004770C6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pPr>
              <w:rPr>
                <w:rFonts w:eastAsia="Calibri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pPr>
              <w:rPr>
                <w:rFonts w:eastAsia="Calibri"/>
              </w:rPr>
            </w:pPr>
            <w:r w:rsidRPr="00280B5C">
              <w:rPr>
                <w:rFonts w:eastAsia="Calibri"/>
              </w:rPr>
              <w:t>VNOV_M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r w:rsidRPr="00280B5C">
              <w:t>УМ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r w:rsidRPr="00280B5C">
              <w:t>N(4)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143" w:rsidRPr="00280B5C" w:rsidRDefault="00D27143" w:rsidP="009C4434">
            <w:r w:rsidRPr="00280B5C">
              <w:t>Вес при рождении в граммах.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7143" w:rsidRPr="00280B5C" w:rsidRDefault="00D27143" w:rsidP="00211354">
            <w:r w:rsidRPr="00280B5C">
              <w:t xml:space="preserve">Указывается при оказании медицинской помощи недоношенным и маловесным детям. Поле заполняется, если в качестве пациента указана мать. См. </w:t>
            </w:r>
            <w:hyperlink w:anchor="Примечание3" w:history="1">
              <w:r w:rsidRPr="00280B5C">
                <w:rPr>
                  <w:rStyle w:val="a3"/>
                </w:rPr>
                <w:t xml:space="preserve">Примечание </w:t>
              </w:r>
              <w:r w:rsidR="00211354" w:rsidRPr="00280B5C">
                <w:rPr>
                  <w:rStyle w:val="a3"/>
                </w:rPr>
                <w:t>3</w:t>
              </w:r>
              <w:r w:rsidRPr="00280B5C">
                <w:rPr>
                  <w:rStyle w:val="a3"/>
                </w:rPr>
                <w:t xml:space="preserve">. </w:t>
              </w:r>
            </w:hyperlink>
            <w:r w:rsidRPr="00280B5C">
              <w:t xml:space="preserve"> </w:t>
            </w:r>
          </w:p>
        </w:tc>
      </w:tr>
      <w:tr w:rsidR="00D27143" w:rsidRPr="00280B5C" w:rsidTr="004770C6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pPr>
              <w:rPr>
                <w:rFonts w:eastAsia="Calibri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pPr>
              <w:rPr>
                <w:rFonts w:eastAsia="Calibri"/>
              </w:rPr>
            </w:pPr>
            <w:r w:rsidRPr="00280B5C">
              <w:rPr>
                <w:rFonts w:eastAsia="Calibri"/>
              </w:rPr>
              <w:t>CODE_MES1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r w:rsidRPr="00280B5C">
              <w:t>У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r w:rsidRPr="00280B5C">
              <w:t>Т(20)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143" w:rsidRPr="00280B5C" w:rsidRDefault="00D27143" w:rsidP="00A42595">
            <w:r w:rsidRPr="00280B5C">
              <w:t xml:space="preserve">Код </w:t>
            </w:r>
            <w:r w:rsidR="00746746" w:rsidRPr="00280B5C">
              <w:t>законченного случая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7143" w:rsidRPr="00280B5C" w:rsidRDefault="00D27143" w:rsidP="009C4434">
            <w:r w:rsidRPr="00280B5C">
              <w:t xml:space="preserve">Заполняется только в </w:t>
            </w:r>
            <w:proofErr w:type="gramStart"/>
            <w:r w:rsidRPr="00280B5C">
              <w:t>случае</w:t>
            </w:r>
            <w:proofErr w:type="gramEnd"/>
            <w:r w:rsidRPr="00280B5C">
              <w:t xml:space="preserve"> применения способа оплаты по законченному случаю. Указывается код законченного случая.</w:t>
            </w:r>
          </w:p>
        </w:tc>
      </w:tr>
      <w:tr w:rsidR="00D27143" w:rsidRPr="00280B5C" w:rsidTr="004770C6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pPr>
              <w:rPr>
                <w:rFonts w:eastAsia="Calibri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pPr>
              <w:rPr>
                <w:rFonts w:eastAsia="Calibri"/>
              </w:rPr>
            </w:pPr>
            <w:r w:rsidRPr="00280B5C">
              <w:rPr>
                <w:rFonts w:eastAsia="Calibri"/>
              </w:rPr>
              <w:t>CODE_MES2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r w:rsidRPr="00280B5C">
              <w:t>Н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r w:rsidRPr="00280B5C">
              <w:t>Т(20)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143" w:rsidRPr="00280B5C" w:rsidRDefault="00D27143" w:rsidP="009C4434">
            <w:r w:rsidRPr="00280B5C">
              <w:t>Код МЭС сопутствующего заболевания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7143" w:rsidRPr="00280B5C" w:rsidRDefault="00D27143" w:rsidP="009C4434">
            <w:r w:rsidRPr="00280B5C">
              <w:t>Не заполняется</w:t>
            </w:r>
          </w:p>
        </w:tc>
      </w:tr>
      <w:tr w:rsidR="00D27143" w:rsidRPr="00280B5C" w:rsidTr="004770C6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pPr>
              <w:rPr>
                <w:rFonts w:eastAsia="Calibri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pPr>
              <w:rPr>
                <w:rFonts w:eastAsia="Calibri"/>
              </w:rPr>
            </w:pPr>
            <w:r w:rsidRPr="00280B5C">
              <w:rPr>
                <w:rFonts w:eastAsia="Calibri"/>
              </w:rPr>
              <w:t>RSLT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r w:rsidRPr="00280B5C">
              <w:t>O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r w:rsidRPr="00280B5C">
              <w:t>N(3)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143" w:rsidRPr="00280B5C" w:rsidRDefault="00D27143" w:rsidP="009D0EDA">
            <w:r w:rsidRPr="00280B5C">
              <w:t>Код результата обращения/ госпитализации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143" w:rsidRPr="00280B5C" w:rsidRDefault="00D27143" w:rsidP="009D0EDA">
            <w:r w:rsidRPr="00280B5C">
              <w:t xml:space="preserve">Код обращения в </w:t>
            </w:r>
            <w:proofErr w:type="gramStart"/>
            <w:r w:rsidRPr="00280B5C">
              <w:t>соответствии</w:t>
            </w:r>
            <w:proofErr w:type="gramEnd"/>
            <w:r w:rsidRPr="00280B5C">
              <w:t xml:space="preserve"> с классификатором результатов обращения за медицинской помощью (V009). </w:t>
            </w:r>
          </w:p>
        </w:tc>
      </w:tr>
      <w:tr w:rsidR="00D27143" w:rsidRPr="00280B5C" w:rsidTr="004770C6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pPr>
              <w:rPr>
                <w:rFonts w:eastAsia="Calibri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pPr>
              <w:rPr>
                <w:rFonts w:eastAsia="Calibri"/>
              </w:rPr>
            </w:pPr>
            <w:r w:rsidRPr="00280B5C">
              <w:rPr>
                <w:rFonts w:eastAsia="Calibri"/>
              </w:rPr>
              <w:t>ISHOD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r w:rsidRPr="00280B5C">
              <w:t>O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r w:rsidRPr="00280B5C">
              <w:t>N(3)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143" w:rsidRPr="00280B5C" w:rsidRDefault="00D27143" w:rsidP="009C4434">
            <w:r w:rsidRPr="00280B5C">
              <w:t>Исход заболевания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143" w:rsidRPr="00280B5C" w:rsidRDefault="00D27143" w:rsidP="009C4434">
            <w:r w:rsidRPr="00280B5C">
              <w:t>Классификатор исходов заболевания (V012).</w:t>
            </w:r>
          </w:p>
        </w:tc>
      </w:tr>
      <w:tr w:rsidR="00D27143" w:rsidRPr="009A7C63" w:rsidTr="004770C6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9A7C63" w:rsidRDefault="00D27143" w:rsidP="009C4434">
            <w:pPr>
              <w:rPr>
                <w:rFonts w:eastAsia="Calibri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9A7C63" w:rsidRDefault="00D27143" w:rsidP="009C4434">
            <w:pPr>
              <w:rPr>
                <w:rFonts w:eastAsia="Calibri"/>
              </w:rPr>
            </w:pPr>
            <w:r w:rsidRPr="009A7C63">
              <w:rPr>
                <w:rFonts w:eastAsia="Calibri"/>
              </w:rPr>
              <w:t>PRVS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9A7C63" w:rsidRDefault="00D27143" w:rsidP="009C4434">
            <w:r w:rsidRPr="009A7C63">
              <w:t>O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9A7C63" w:rsidRDefault="00D27143" w:rsidP="00746746">
            <w:pPr>
              <w:rPr>
                <w:color w:val="C00000"/>
              </w:rPr>
            </w:pPr>
            <w:r w:rsidRPr="009A7C63">
              <w:rPr>
                <w:color w:val="C00000"/>
              </w:rPr>
              <w:t>N(4)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143" w:rsidRPr="009A7C63" w:rsidRDefault="00D27143" w:rsidP="009C4434">
            <w:r w:rsidRPr="009A7C63">
              <w:t>Специальность лечащего врача/ врача, закрывшего талон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143" w:rsidRPr="009A7C63" w:rsidRDefault="00D27143" w:rsidP="009C4434">
            <w:r w:rsidRPr="009A7C63">
              <w:t>Классификатор медицинских специальностей V015.</w:t>
            </w:r>
          </w:p>
        </w:tc>
      </w:tr>
      <w:tr w:rsidR="00D27143" w:rsidRPr="00280B5C" w:rsidTr="004770C6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pPr>
              <w:rPr>
                <w:rFonts w:eastAsia="Calibri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pPr>
              <w:rPr>
                <w:rFonts w:eastAsia="Calibri"/>
              </w:rPr>
            </w:pPr>
            <w:r w:rsidRPr="00280B5C">
              <w:rPr>
                <w:rFonts w:eastAsia="Calibri"/>
              </w:rPr>
              <w:t>IDDOKT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r w:rsidRPr="00280B5C">
              <w:t>О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r w:rsidRPr="00280B5C">
              <w:t>Т(25)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143" w:rsidRPr="00280B5C" w:rsidRDefault="00D27143" w:rsidP="009C4434">
            <w:r w:rsidRPr="00280B5C">
              <w:t>Код врача, закрывшего талон/историю болезни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143" w:rsidRPr="00280B5C" w:rsidRDefault="00D27143" w:rsidP="009C4434">
            <w:r w:rsidRPr="00280B5C">
              <w:t xml:space="preserve">Заполняется в </w:t>
            </w:r>
            <w:proofErr w:type="gramStart"/>
            <w:r w:rsidRPr="00280B5C">
              <w:t>соответствии</w:t>
            </w:r>
            <w:proofErr w:type="gramEnd"/>
            <w:r w:rsidRPr="00280B5C">
              <w:t xml:space="preserve"> с письмом «ТФОМС Волгоградской области» № 07-1503 от 07.04.2015</w:t>
            </w:r>
          </w:p>
        </w:tc>
      </w:tr>
      <w:tr w:rsidR="00D27143" w:rsidRPr="00280B5C" w:rsidTr="004770C6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pPr>
              <w:rPr>
                <w:rFonts w:eastAsia="Calibri"/>
                <w:strike/>
                <w:color w:val="00B050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pPr>
              <w:rPr>
                <w:rFonts w:eastAsia="Calibri"/>
                <w:strike/>
                <w:color w:val="00B050"/>
              </w:rPr>
            </w:pPr>
            <w:r w:rsidRPr="00280B5C">
              <w:rPr>
                <w:rFonts w:eastAsia="Calibri"/>
                <w:strike/>
                <w:color w:val="00B050"/>
              </w:rPr>
              <w:t>OS_SLUCH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647E80">
            <w:pPr>
              <w:rPr>
                <w:strike/>
                <w:color w:val="00B050"/>
              </w:rPr>
            </w:pPr>
            <w:r w:rsidRPr="00280B5C">
              <w:rPr>
                <w:strike/>
                <w:color w:val="00B050"/>
              </w:rPr>
              <w:t>У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647E80" w:rsidP="005C3B1F">
            <w:pPr>
              <w:rPr>
                <w:strike/>
                <w:color w:val="00B050"/>
              </w:rPr>
            </w:pPr>
            <w:r w:rsidRPr="00280B5C">
              <w:rPr>
                <w:strike/>
                <w:color w:val="00B050"/>
              </w:rPr>
              <w:t>N(2</w:t>
            </w:r>
            <w:r w:rsidR="00D27143" w:rsidRPr="00280B5C">
              <w:rPr>
                <w:strike/>
                <w:color w:val="00B050"/>
              </w:rPr>
              <w:t>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143" w:rsidRPr="00280B5C" w:rsidRDefault="00D27143" w:rsidP="009C4434">
            <w:pPr>
              <w:rPr>
                <w:strike/>
                <w:color w:val="00B050"/>
              </w:rPr>
            </w:pPr>
            <w:r w:rsidRPr="00280B5C">
              <w:rPr>
                <w:strike/>
                <w:color w:val="00B050"/>
              </w:rPr>
              <w:t>Признак "Особый случай" при регистрации обращения за медицинской помощью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143" w:rsidRPr="00280B5C" w:rsidRDefault="00D27143" w:rsidP="009C4434">
            <w:pPr>
              <w:rPr>
                <w:strike/>
                <w:color w:val="00B050"/>
              </w:rPr>
            </w:pPr>
            <w:r w:rsidRPr="00280B5C">
              <w:rPr>
                <w:strike/>
                <w:color w:val="00B050"/>
              </w:rPr>
              <w:t>Заполняется:</w:t>
            </w:r>
          </w:p>
          <w:p w:rsidR="00D27143" w:rsidRPr="00280B5C" w:rsidRDefault="00D27143" w:rsidP="00E31F58">
            <w:pPr>
              <w:rPr>
                <w:strike/>
                <w:color w:val="00B050"/>
              </w:rPr>
            </w:pPr>
            <w:r w:rsidRPr="00280B5C">
              <w:rPr>
                <w:strike/>
                <w:color w:val="00B050"/>
              </w:rPr>
              <w:t xml:space="preserve">2 – в </w:t>
            </w:r>
            <w:proofErr w:type="gramStart"/>
            <w:r w:rsidRPr="00280B5C">
              <w:rPr>
                <w:strike/>
                <w:color w:val="00B050"/>
              </w:rPr>
              <w:t>документе</w:t>
            </w:r>
            <w:proofErr w:type="gramEnd"/>
            <w:r w:rsidRPr="00280B5C">
              <w:rPr>
                <w:strike/>
                <w:color w:val="00B050"/>
              </w:rPr>
              <w:t xml:space="preserve">, удостоверяющем личность пациента /родителя (представителя) пациента, </w:t>
            </w:r>
            <w:r w:rsidRPr="00280B5C">
              <w:rPr>
                <w:strike/>
                <w:color w:val="00B050"/>
              </w:rPr>
              <w:lastRenderedPageBreak/>
              <w:t>отсутствует отчество.</w:t>
            </w:r>
          </w:p>
        </w:tc>
      </w:tr>
      <w:tr w:rsidR="00D27143" w:rsidRPr="00280B5C" w:rsidTr="004770C6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pPr>
              <w:rPr>
                <w:rFonts w:eastAsia="Calibri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pPr>
              <w:rPr>
                <w:rFonts w:eastAsia="Calibri"/>
              </w:rPr>
            </w:pPr>
            <w:r w:rsidRPr="00280B5C">
              <w:rPr>
                <w:rFonts w:eastAsia="Calibri"/>
              </w:rPr>
              <w:t>IDSP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r w:rsidRPr="00280B5C">
              <w:t>O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r w:rsidRPr="00280B5C">
              <w:t>N(2)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143" w:rsidRPr="00280B5C" w:rsidRDefault="00D27143" w:rsidP="009C4434">
            <w:r w:rsidRPr="00280B5C">
              <w:t>Код способа оплаты медицинской помощи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143" w:rsidRPr="00280B5C" w:rsidRDefault="00D27143" w:rsidP="009C4434">
            <w:r w:rsidRPr="00280B5C">
              <w:t>Классификатор способов оплаты медицинской помощи V010</w:t>
            </w:r>
          </w:p>
        </w:tc>
      </w:tr>
      <w:tr w:rsidR="00D27143" w:rsidRPr="00280B5C" w:rsidTr="004770C6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pPr>
              <w:rPr>
                <w:rFonts w:eastAsia="Calibri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pPr>
              <w:rPr>
                <w:rFonts w:eastAsia="Calibri"/>
              </w:rPr>
            </w:pPr>
            <w:r w:rsidRPr="00280B5C">
              <w:rPr>
                <w:rFonts w:eastAsia="Calibri"/>
              </w:rPr>
              <w:t>ED_COL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r w:rsidRPr="00280B5C">
              <w:t>У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r w:rsidRPr="00280B5C">
              <w:t>N(5.2)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143" w:rsidRPr="00280B5C" w:rsidRDefault="00D27143" w:rsidP="009C4434">
            <w:r w:rsidRPr="00280B5C">
              <w:t>Количество единиц оплаты медицинской помощи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143" w:rsidRPr="00280B5C" w:rsidRDefault="00D27143" w:rsidP="009C4434">
            <w:r w:rsidRPr="00280B5C">
              <w:t xml:space="preserve">Указывается только в </w:t>
            </w:r>
            <w:proofErr w:type="gramStart"/>
            <w:r w:rsidRPr="00280B5C">
              <w:t>случае</w:t>
            </w:r>
            <w:proofErr w:type="gramEnd"/>
            <w:r w:rsidRPr="00280B5C">
              <w:t xml:space="preserve"> применения способа оплаты по законченному случаю. Заполняется 1.</w:t>
            </w:r>
          </w:p>
        </w:tc>
      </w:tr>
      <w:tr w:rsidR="00D27143" w:rsidRPr="00280B5C" w:rsidTr="004770C6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pPr>
              <w:rPr>
                <w:rFonts w:eastAsia="Calibri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pPr>
              <w:rPr>
                <w:rFonts w:eastAsia="Calibri"/>
              </w:rPr>
            </w:pPr>
            <w:r w:rsidRPr="00280B5C">
              <w:rPr>
                <w:rFonts w:eastAsia="Calibri"/>
              </w:rPr>
              <w:t>TARIF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r w:rsidRPr="00280B5C">
              <w:t>У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r w:rsidRPr="00280B5C">
              <w:t>N(15.2)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143" w:rsidRPr="00280B5C" w:rsidRDefault="00D27143" w:rsidP="009C4434">
            <w:r w:rsidRPr="00280B5C">
              <w:t>Тариф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143" w:rsidRPr="00280B5C" w:rsidRDefault="00D27143" w:rsidP="009C4434">
            <w:pPr>
              <w:rPr>
                <w:rFonts w:eastAsia="MS Mincho"/>
              </w:rPr>
            </w:pPr>
            <w:r w:rsidRPr="00280B5C">
              <w:rPr>
                <w:rFonts w:eastAsia="MS Mincho"/>
              </w:rPr>
              <w:t xml:space="preserve">Заполняется только в </w:t>
            </w:r>
            <w:proofErr w:type="gramStart"/>
            <w:r w:rsidRPr="00280B5C">
              <w:rPr>
                <w:rFonts w:eastAsia="MS Mincho"/>
              </w:rPr>
              <w:t>случае</w:t>
            </w:r>
            <w:proofErr w:type="gramEnd"/>
            <w:r w:rsidRPr="00280B5C">
              <w:rPr>
                <w:rFonts w:eastAsia="MS Mincho"/>
              </w:rPr>
              <w:t xml:space="preserve"> применения способа оплаты по законченному случаю. Заполняется тарифом на соответствующий законченный случай.</w:t>
            </w:r>
          </w:p>
        </w:tc>
      </w:tr>
      <w:tr w:rsidR="00D27143" w:rsidRPr="00280B5C" w:rsidTr="004770C6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pPr>
              <w:rPr>
                <w:rFonts w:eastAsia="Calibri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pPr>
              <w:rPr>
                <w:rFonts w:eastAsia="Calibri"/>
              </w:rPr>
            </w:pPr>
            <w:r w:rsidRPr="00280B5C">
              <w:rPr>
                <w:rFonts w:eastAsia="Calibri"/>
              </w:rPr>
              <w:t>SUMV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r w:rsidRPr="00280B5C">
              <w:t>O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r w:rsidRPr="00280B5C">
              <w:t>N(15.2)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143" w:rsidRPr="00280B5C" w:rsidRDefault="00D27143" w:rsidP="009C4434">
            <w:r w:rsidRPr="00280B5C">
              <w:t>Сумма, выставленная к оплате по случаю.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143" w:rsidRPr="00280B5C" w:rsidRDefault="00D27143" w:rsidP="009C4434">
            <w:pPr>
              <w:spacing w:after="60"/>
            </w:pPr>
            <w:r w:rsidRPr="00280B5C">
              <w:rPr>
                <w:rFonts w:eastAsia="MS Mincho"/>
              </w:rPr>
              <w:t>Сумма, выставленная на оплату по данному случаю.</w:t>
            </w:r>
          </w:p>
          <w:p w:rsidR="00D27143" w:rsidRPr="00280B5C" w:rsidRDefault="00D27143" w:rsidP="009C4434">
            <w:pPr>
              <w:spacing w:after="60"/>
            </w:pPr>
            <w:r w:rsidRPr="00280B5C">
              <w:rPr>
                <w:rFonts w:eastAsia="MS Mincho"/>
              </w:rPr>
              <w:t xml:space="preserve"> Если применяется способ оплаты по законченному случаю, то </w:t>
            </w:r>
          </w:p>
          <w:p w:rsidR="00D27143" w:rsidRPr="00280B5C" w:rsidRDefault="00D27143" w:rsidP="009C4434">
            <w:pPr>
              <w:spacing w:after="60"/>
            </w:pPr>
            <w:r w:rsidRPr="00280B5C">
              <w:rPr>
                <w:lang w:val="en-US"/>
              </w:rPr>
              <w:t>SUMV</w:t>
            </w:r>
            <w:r w:rsidRPr="00280B5C">
              <w:t>=</w:t>
            </w:r>
            <w:r w:rsidRPr="00280B5C">
              <w:rPr>
                <w:lang w:val="en-US"/>
              </w:rPr>
              <w:t>TARIF</w:t>
            </w:r>
            <w:r w:rsidRPr="00280B5C">
              <w:t>*</w:t>
            </w:r>
            <w:r w:rsidRPr="00280B5C">
              <w:rPr>
                <w:lang w:val="en-US"/>
              </w:rPr>
              <w:t>K</w:t>
            </w:r>
            <w:r w:rsidRPr="00280B5C">
              <w:t>,  где</w:t>
            </w:r>
          </w:p>
          <w:p w:rsidR="00D27143" w:rsidRPr="00280B5C" w:rsidRDefault="00D27143" w:rsidP="009C4434">
            <w:pPr>
              <w:spacing w:after="60"/>
            </w:pPr>
            <w:r w:rsidRPr="00280B5C">
              <w:rPr>
                <w:lang w:val="en-US"/>
              </w:rPr>
              <w:t>K</w:t>
            </w:r>
            <w:proofErr w:type="spellStart"/>
            <w:r w:rsidRPr="00280B5C">
              <w:t>=1</w:t>
            </w:r>
            <w:proofErr w:type="spellEnd"/>
            <w:r w:rsidRPr="00280B5C">
              <w:t>, если КСЛП не применяется,</w:t>
            </w:r>
          </w:p>
          <w:p w:rsidR="00D27143" w:rsidRPr="00280B5C" w:rsidRDefault="00D27143" w:rsidP="009C4434">
            <w:pPr>
              <w:spacing w:after="60"/>
            </w:pPr>
            <w:r w:rsidRPr="00280B5C">
              <w:rPr>
                <w:lang w:val="en-US"/>
              </w:rPr>
              <w:t>K</w:t>
            </w:r>
            <w:r w:rsidRPr="00280B5C">
              <w:t>=</w:t>
            </w:r>
            <w:r w:rsidRPr="00280B5C">
              <w:rPr>
                <w:lang w:val="en-US"/>
              </w:rPr>
              <w:t>IT</w:t>
            </w:r>
            <w:r w:rsidRPr="00280B5C">
              <w:t>_</w:t>
            </w:r>
            <w:r w:rsidRPr="00280B5C">
              <w:rPr>
                <w:lang w:val="en-US"/>
              </w:rPr>
              <w:t>SL</w:t>
            </w:r>
            <w:r w:rsidRPr="00280B5C">
              <w:t xml:space="preserve">, если КСЛП применяется, в этом случае проводится округление полученного </w:t>
            </w:r>
            <w:proofErr w:type="gramStart"/>
            <w:r w:rsidRPr="00280B5C">
              <w:t>результата  до</w:t>
            </w:r>
            <w:proofErr w:type="gramEnd"/>
            <w:r w:rsidRPr="00280B5C">
              <w:t xml:space="preserve"> десятых долей  по правилам математического округления.</w:t>
            </w:r>
          </w:p>
          <w:p w:rsidR="00D27143" w:rsidRPr="00280B5C" w:rsidRDefault="00D27143" w:rsidP="009C4434">
            <w:pPr>
              <w:spacing w:after="60"/>
              <w:rPr>
                <w:rFonts w:eastAsia="MS Mincho"/>
              </w:rPr>
            </w:pPr>
            <w:r w:rsidRPr="00280B5C">
              <w:rPr>
                <w:rFonts w:eastAsia="MS Mincho"/>
              </w:rPr>
              <w:t xml:space="preserve">Если применяется способ оплаты не по законченному случаю, то </w:t>
            </w:r>
            <w:r w:rsidRPr="00280B5C">
              <w:rPr>
                <w:lang w:val="en-US"/>
              </w:rPr>
              <w:t>SUMV</w:t>
            </w:r>
            <w:r w:rsidRPr="00280B5C">
              <w:rPr>
                <w:rFonts w:eastAsia="MS Mincho"/>
              </w:rPr>
              <w:t xml:space="preserve"> равн</w:t>
            </w:r>
            <w:r w:rsidRPr="00280B5C">
              <w:t>о</w:t>
            </w:r>
            <w:r w:rsidRPr="00280B5C">
              <w:rPr>
                <w:rFonts w:eastAsia="MS Mincho"/>
              </w:rPr>
              <w:t xml:space="preserve"> сумме стоимостей оказанных медицинских услуг</w:t>
            </w:r>
            <w:r w:rsidRPr="00280B5C">
              <w:t>.</w:t>
            </w:r>
          </w:p>
        </w:tc>
      </w:tr>
      <w:tr w:rsidR="00D27143" w:rsidRPr="00280B5C" w:rsidTr="004770C6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/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pPr>
              <w:rPr>
                <w:lang w:val="en-US"/>
              </w:rPr>
            </w:pPr>
            <w:r w:rsidRPr="00280B5C">
              <w:rPr>
                <w:lang w:val="en-US"/>
              </w:rPr>
              <w:t>IT_SL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pPr>
              <w:rPr>
                <w:lang w:val="en-US"/>
              </w:rPr>
            </w:pPr>
            <w:r w:rsidRPr="00280B5C">
              <w:t>У</w:t>
            </w:r>
          </w:p>
          <w:p w:rsidR="00D27143" w:rsidRPr="00280B5C" w:rsidRDefault="00D27143" w:rsidP="009C4434">
            <w:pPr>
              <w:rPr>
                <w:i/>
                <w:lang w:val="en-US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pPr>
              <w:rPr>
                <w:lang w:val="en-US"/>
              </w:rPr>
            </w:pPr>
            <w:r w:rsidRPr="00280B5C">
              <w:rPr>
                <w:lang w:val="en-US"/>
              </w:rPr>
              <w:t>N(1.2)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143" w:rsidRPr="00280B5C" w:rsidRDefault="00D27143" w:rsidP="009C4434">
            <w:pPr>
              <w:rPr>
                <w:rFonts w:asciiTheme="minorHAnsi" w:eastAsiaTheme="minorEastAsia" w:hAnsiTheme="minorHAnsi" w:cstheme="minorBidi"/>
              </w:rPr>
            </w:pPr>
            <w:r w:rsidRPr="00280B5C">
              <w:t xml:space="preserve">Итоговой коэффициент сложности лечения для случая.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143" w:rsidRPr="00280B5C" w:rsidRDefault="00D27143" w:rsidP="00647E80">
            <w:pPr>
              <w:rPr>
                <w:rFonts w:eastAsiaTheme="minorEastAsia"/>
              </w:rPr>
            </w:pPr>
            <w:r w:rsidRPr="00280B5C">
              <w:rPr>
                <w:rFonts w:eastAsiaTheme="minorEastAsia"/>
              </w:rPr>
              <w:t xml:space="preserve">Указывается в обязательном </w:t>
            </w:r>
            <w:proofErr w:type="gramStart"/>
            <w:r w:rsidRPr="00280B5C">
              <w:rPr>
                <w:rFonts w:eastAsiaTheme="minorEastAsia"/>
              </w:rPr>
              <w:t>порядке</w:t>
            </w:r>
            <w:proofErr w:type="gramEnd"/>
            <w:r w:rsidRPr="00280B5C">
              <w:rPr>
                <w:rFonts w:eastAsiaTheme="minorEastAsia"/>
              </w:rPr>
              <w:t xml:space="preserve">, если для случая применялся КСЛП. </w:t>
            </w:r>
          </w:p>
        </w:tc>
      </w:tr>
      <w:tr w:rsidR="00D27143" w:rsidRPr="00280B5C" w:rsidTr="004770C6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pPr>
              <w:rPr>
                <w:rFonts w:eastAsia="Calibri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pPr>
              <w:rPr>
                <w:rFonts w:eastAsia="Calibri"/>
              </w:rPr>
            </w:pPr>
            <w:r w:rsidRPr="00280B5C">
              <w:rPr>
                <w:rFonts w:eastAsia="Calibri"/>
              </w:rPr>
              <w:t>OPLATA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r w:rsidRPr="00280B5C">
              <w:t>Н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r w:rsidRPr="00280B5C">
              <w:t>N(1)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143" w:rsidRPr="00280B5C" w:rsidRDefault="00D27143" w:rsidP="009C4434">
            <w:pPr>
              <w:rPr>
                <w:rFonts w:eastAsia="MS Mincho"/>
              </w:rPr>
            </w:pPr>
            <w:r w:rsidRPr="00280B5C">
              <w:rPr>
                <w:rFonts w:eastAsia="MS Mincho"/>
              </w:rPr>
              <w:t>Тип оплаты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143" w:rsidRPr="00280B5C" w:rsidRDefault="00D27143" w:rsidP="009C4434">
            <w:pPr>
              <w:rPr>
                <w:rFonts w:eastAsia="MS Mincho"/>
              </w:rPr>
            </w:pPr>
            <w:r w:rsidRPr="00280B5C">
              <w:rPr>
                <w:rFonts w:eastAsia="MS Mincho"/>
              </w:rPr>
              <w:t>Не заполняется</w:t>
            </w:r>
          </w:p>
        </w:tc>
      </w:tr>
      <w:tr w:rsidR="00D27143" w:rsidRPr="00280B5C" w:rsidTr="004770C6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pPr>
              <w:rPr>
                <w:rFonts w:eastAsia="Calibri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pPr>
              <w:rPr>
                <w:rFonts w:eastAsia="Calibri"/>
              </w:rPr>
            </w:pPr>
            <w:r w:rsidRPr="00280B5C">
              <w:rPr>
                <w:rFonts w:eastAsia="Calibri"/>
              </w:rPr>
              <w:t>SUMP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r w:rsidRPr="00280B5C">
              <w:t>Н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r w:rsidRPr="00280B5C">
              <w:t>N(15.2)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143" w:rsidRPr="00280B5C" w:rsidRDefault="00D27143" w:rsidP="009C4434">
            <w:r w:rsidRPr="00280B5C">
              <w:t>Сумма, принятая к оплате СМО (ТФОМС)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143" w:rsidRPr="00280B5C" w:rsidRDefault="00D27143" w:rsidP="009C4434">
            <w:r w:rsidRPr="00280B5C">
              <w:t>Не заполняется</w:t>
            </w:r>
          </w:p>
        </w:tc>
      </w:tr>
      <w:tr w:rsidR="00D27143" w:rsidRPr="00280B5C" w:rsidTr="004770C6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pPr>
              <w:rPr>
                <w:rFonts w:eastAsia="Calibri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r w:rsidRPr="00280B5C">
              <w:t>USL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r w:rsidRPr="00280B5C">
              <w:t>ОМ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r w:rsidRPr="00280B5C">
              <w:t>S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143" w:rsidRPr="00280B5C" w:rsidRDefault="00D27143" w:rsidP="009C4434">
            <w:r w:rsidRPr="00280B5C">
              <w:t>Сведения об оказанных медицинских услугах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143" w:rsidRPr="00280B5C" w:rsidRDefault="00D27143" w:rsidP="009C4434"/>
        </w:tc>
      </w:tr>
      <w:tr w:rsidR="00D27143" w:rsidRPr="00280B5C" w:rsidTr="004770C6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/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pPr>
              <w:rPr>
                <w:lang w:val="en-US"/>
              </w:rPr>
            </w:pPr>
            <w:r w:rsidRPr="00280B5C">
              <w:rPr>
                <w:lang w:val="en-US"/>
              </w:rPr>
              <w:t>SL_KOEFF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r w:rsidRPr="00280B5C">
              <w:t>У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pPr>
              <w:rPr>
                <w:lang w:val="en-US"/>
              </w:rPr>
            </w:pPr>
            <w:r w:rsidRPr="00280B5C">
              <w:rPr>
                <w:lang w:val="en-US"/>
              </w:rPr>
              <w:t>S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r w:rsidRPr="00280B5C">
              <w:t>Записи о примененных коэффициентах сложности лечения пациента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647E80">
            <w:r w:rsidRPr="00280B5C">
              <w:t>Указывается в обязательном порядке, если для случая применяются коэффициен</w:t>
            </w:r>
            <w:proofErr w:type="gramStart"/>
            <w:r w:rsidRPr="00280B5C">
              <w:t>т(</w:t>
            </w:r>
            <w:proofErr w:type="gramEnd"/>
            <w:r w:rsidRPr="00280B5C">
              <w:t>-</w:t>
            </w:r>
            <w:proofErr w:type="spellStart"/>
            <w:r w:rsidRPr="00280B5C">
              <w:t>ы</w:t>
            </w:r>
            <w:proofErr w:type="spellEnd"/>
            <w:r w:rsidRPr="00280B5C">
              <w:t xml:space="preserve">) сложности лечения.  </w:t>
            </w:r>
          </w:p>
        </w:tc>
      </w:tr>
      <w:tr w:rsidR="00D27143" w:rsidRPr="00280B5C" w:rsidTr="004770C6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pPr>
              <w:rPr>
                <w:rFonts w:eastAsia="Calibri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pPr>
              <w:rPr>
                <w:rFonts w:eastAsia="Calibri"/>
              </w:rPr>
            </w:pPr>
            <w:r w:rsidRPr="00280B5C">
              <w:rPr>
                <w:rFonts w:eastAsia="Calibri"/>
              </w:rPr>
              <w:t>COMENTSL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r w:rsidRPr="00280B5C">
              <w:t>У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r w:rsidRPr="00280B5C">
              <w:t>T(250)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143" w:rsidRPr="00280B5C" w:rsidRDefault="00D27143" w:rsidP="009C4434">
            <w:r w:rsidRPr="00280B5C">
              <w:t>Служебное поле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143" w:rsidRPr="00280B5C" w:rsidRDefault="00D27143" w:rsidP="009C4434"/>
        </w:tc>
      </w:tr>
      <w:tr w:rsidR="00D27143" w:rsidRPr="00280B5C" w:rsidTr="004770C6">
        <w:tc>
          <w:tcPr>
            <w:tcW w:w="104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r w:rsidRPr="00280B5C">
              <w:t>Сведения об услуге</w:t>
            </w:r>
          </w:p>
        </w:tc>
      </w:tr>
      <w:tr w:rsidR="00D27143" w:rsidRPr="00280B5C" w:rsidTr="004770C6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pPr>
              <w:rPr>
                <w:rFonts w:eastAsia="Calibri"/>
              </w:rPr>
            </w:pPr>
            <w:r w:rsidRPr="00280B5C">
              <w:t>USL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pPr>
              <w:rPr>
                <w:rFonts w:eastAsia="Calibri"/>
              </w:rPr>
            </w:pPr>
            <w:r w:rsidRPr="00280B5C">
              <w:rPr>
                <w:rFonts w:eastAsia="Calibri"/>
              </w:rPr>
              <w:t>IDSERV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r w:rsidRPr="00280B5C">
              <w:t>O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r w:rsidRPr="00280B5C">
              <w:t>Т(36)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143" w:rsidRPr="00280B5C" w:rsidRDefault="00D27143" w:rsidP="009C4434">
            <w:r w:rsidRPr="00280B5C">
              <w:t>Номер записи в реестре услуг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143" w:rsidRPr="00280B5C" w:rsidRDefault="00D27143" w:rsidP="009C4434">
            <w:r w:rsidRPr="00280B5C">
              <w:t>Порядковый номер записи о медицинской услуге для всего Реестра случаев.</w:t>
            </w:r>
          </w:p>
        </w:tc>
      </w:tr>
      <w:tr w:rsidR="00D27143" w:rsidRPr="00280B5C" w:rsidTr="004770C6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/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pPr>
              <w:rPr>
                <w:rFonts w:eastAsia="Calibri"/>
              </w:rPr>
            </w:pPr>
            <w:r w:rsidRPr="00280B5C">
              <w:rPr>
                <w:rFonts w:eastAsia="Calibri"/>
              </w:rPr>
              <w:t>ID_U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r w:rsidRPr="00280B5C">
              <w:t>O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r w:rsidRPr="00280B5C">
              <w:t>T(36)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143" w:rsidRPr="00280B5C" w:rsidRDefault="00D27143" w:rsidP="009C4434">
            <w:r w:rsidRPr="00280B5C">
              <w:t xml:space="preserve">Уникальный код записи об оказанной услуге.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143" w:rsidRPr="00280B5C" w:rsidRDefault="00D27143" w:rsidP="009C4434">
            <w:r w:rsidRPr="00280B5C">
              <w:t>Формируется  МО по алгоритму GUID и в дальнейшем не изменяется, соответственно и при предоставлении записи после исправления</w:t>
            </w:r>
          </w:p>
        </w:tc>
      </w:tr>
      <w:tr w:rsidR="00D27143" w:rsidRPr="00280B5C" w:rsidTr="004770C6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/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pPr>
              <w:rPr>
                <w:rFonts w:eastAsia="Calibri"/>
              </w:rPr>
            </w:pPr>
            <w:r w:rsidRPr="00280B5C">
              <w:rPr>
                <w:rFonts w:eastAsia="Calibri"/>
              </w:rPr>
              <w:t>LPU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r w:rsidRPr="00280B5C">
              <w:t>O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pPr>
              <w:rPr>
                <w:lang w:val="en-US"/>
              </w:rPr>
            </w:pPr>
            <w:r w:rsidRPr="00280B5C">
              <w:t>Т(6)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143" w:rsidRPr="00280B5C" w:rsidRDefault="00D27143" w:rsidP="009C4434">
            <w:r w:rsidRPr="00280B5C">
              <w:t>Код МО.</w:t>
            </w:r>
          </w:p>
          <w:p w:rsidR="00D27143" w:rsidRPr="00280B5C" w:rsidRDefault="00D27143" w:rsidP="009C4434">
            <w:r w:rsidRPr="00280B5C">
              <w:t xml:space="preserve">Соответствует </w:t>
            </w:r>
            <w:proofErr w:type="spellStart"/>
            <w:r w:rsidRPr="00280B5C">
              <w:t>CodeM</w:t>
            </w:r>
            <w:proofErr w:type="spellEnd"/>
            <w:r w:rsidRPr="00280B5C">
              <w:t xml:space="preserve"> из Справочника Т001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143" w:rsidRPr="00280B5C" w:rsidRDefault="00D27143" w:rsidP="009C4434">
            <w:r w:rsidRPr="00280B5C">
              <w:t xml:space="preserve">Соответствует </w:t>
            </w:r>
            <w:proofErr w:type="spellStart"/>
            <w:r w:rsidRPr="00280B5C">
              <w:t>CodeM</w:t>
            </w:r>
            <w:proofErr w:type="spellEnd"/>
            <w:r w:rsidRPr="00280B5C">
              <w:t xml:space="preserve"> из Справочника Т001. </w:t>
            </w:r>
          </w:p>
        </w:tc>
      </w:tr>
      <w:tr w:rsidR="00D27143" w:rsidRPr="00280B5C" w:rsidTr="004770C6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pPr>
              <w:rPr>
                <w:rFonts w:eastAsia="Calibri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pPr>
              <w:rPr>
                <w:rFonts w:eastAsia="Calibri"/>
              </w:rPr>
            </w:pPr>
            <w:r w:rsidRPr="00280B5C">
              <w:rPr>
                <w:rFonts w:eastAsia="Calibri"/>
              </w:rPr>
              <w:t>LPU_1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r w:rsidRPr="00280B5C">
              <w:t>Н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r w:rsidRPr="00280B5C">
              <w:t>Т(8)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143" w:rsidRPr="00280B5C" w:rsidRDefault="00D27143" w:rsidP="009C4434">
            <w:r w:rsidRPr="00280B5C">
              <w:t>Подразделение МО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143" w:rsidRPr="00280B5C" w:rsidRDefault="00D27143" w:rsidP="009C4434">
            <w:r w:rsidRPr="00280B5C">
              <w:t>Не заполняется*</w:t>
            </w:r>
          </w:p>
        </w:tc>
      </w:tr>
      <w:tr w:rsidR="00D27143" w:rsidRPr="00280B5C" w:rsidTr="004770C6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pPr>
              <w:rPr>
                <w:rFonts w:eastAsia="Calibri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pPr>
              <w:rPr>
                <w:rFonts w:eastAsia="Calibri"/>
              </w:rPr>
            </w:pPr>
            <w:r w:rsidRPr="00280B5C">
              <w:rPr>
                <w:rFonts w:eastAsia="Calibri"/>
              </w:rPr>
              <w:t>PODR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r w:rsidRPr="00280B5C">
              <w:t>У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r w:rsidRPr="00280B5C">
              <w:t>N(8)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143" w:rsidRPr="00280B5C" w:rsidRDefault="00D27143" w:rsidP="009C4434">
            <w:r w:rsidRPr="00280B5C">
              <w:t>Код отделения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143" w:rsidRPr="00280B5C" w:rsidRDefault="00D27143" w:rsidP="009C4434">
            <w:r w:rsidRPr="00280B5C">
              <w:t xml:space="preserve">В обязательном </w:t>
            </w:r>
            <w:proofErr w:type="gramStart"/>
            <w:r w:rsidRPr="00280B5C">
              <w:t>порядке</w:t>
            </w:r>
            <w:proofErr w:type="gramEnd"/>
            <w:r w:rsidRPr="00280B5C">
              <w:t xml:space="preserve"> </w:t>
            </w:r>
            <w:r w:rsidRPr="00280B5C">
              <w:lastRenderedPageBreak/>
              <w:t>указывается 0, если передаются сведения о врачебных приемах (посещениях), выполненных на дому. В других случаях не заполняется.</w:t>
            </w:r>
          </w:p>
        </w:tc>
      </w:tr>
      <w:tr w:rsidR="00D27143" w:rsidRPr="00280B5C" w:rsidTr="004770C6">
        <w:trPr>
          <w:trHeight w:val="1708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pPr>
              <w:rPr>
                <w:rFonts w:eastAsia="Calibri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pPr>
              <w:rPr>
                <w:rFonts w:eastAsia="Calibri"/>
              </w:rPr>
            </w:pPr>
            <w:r w:rsidRPr="00280B5C">
              <w:rPr>
                <w:rFonts w:eastAsia="Calibri"/>
              </w:rPr>
              <w:t>PROFIL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r w:rsidRPr="00280B5C">
              <w:t>O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r w:rsidRPr="00280B5C">
              <w:t>N(3)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143" w:rsidRPr="00280B5C" w:rsidRDefault="00D27143" w:rsidP="009C4434">
            <w:r w:rsidRPr="00280B5C">
              <w:t xml:space="preserve">Профиль </w:t>
            </w:r>
            <w:proofErr w:type="gramStart"/>
            <w:r w:rsidRPr="00280B5C">
              <w:t>оказанной</w:t>
            </w:r>
            <w:proofErr w:type="gramEnd"/>
            <w:r w:rsidRPr="00280B5C">
              <w:t xml:space="preserve"> медицинской помощи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143" w:rsidRPr="00280B5C" w:rsidRDefault="00D27143" w:rsidP="004C2A98">
            <w:r w:rsidRPr="00280B5C">
              <w:t xml:space="preserve">Классификатор V002. Профиль должен соответствовать  профилю на </w:t>
            </w:r>
            <w:proofErr w:type="gramStart"/>
            <w:r w:rsidRPr="00280B5C">
              <w:t>уровне</w:t>
            </w:r>
            <w:proofErr w:type="gramEnd"/>
            <w:r w:rsidRPr="00280B5C">
              <w:t xml:space="preserve"> случая, за исключением случаев, описанных в методических письмах «ТФОМС Волгоградской области».</w:t>
            </w:r>
          </w:p>
        </w:tc>
      </w:tr>
      <w:tr w:rsidR="00D27143" w:rsidRPr="00280B5C" w:rsidTr="004770C6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pPr>
              <w:rPr>
                <w:rFonts w:eastAsia="Calibri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pPr>
              <w:rPr>
                <w:rFonts w:eastAsia="Calibri"/>
              </w:rPr>
            </w:pPr>
            <w:r w:rsidRPr="00280B5C">
              <w:t>VID_VME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r w:rsidRPr="00280B5C">
              <w:t>У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r w:rsidRPr="00280B5C">
              <w:t>Т(15)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143" w:rsidRPr="00280B5C" w:rsidRDefault="00D27143" w:rsidP="009C4434">
            <w:r w:rsidRPr="00280B5C">
              <w:t>Вид медицинского вмешательства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143" w:rsidRPr="00280B5C" w:rsidRDefault="00D27143" w:rsidP="00211354">
            <w:proofErr w:type="gramStart"/>
            <w:r w:rsidRPr="00280B5C">
              <w:t>Указывается код медицинского вмешательства в соответствии с номенклатурой медицинских услуг (V001</w:t>
            </w:r>
            <w:r w:rsidR="00097453" w:rsidRPr="00280B5C">
              <w:t>)</w:t>
            </w:r>
            <w:r w:rsidRPr="00280B5C">
              <w:t xml:space="preserve"> или Классификатором стоматологических услуг Т011).</w:t>
            </w:r>
            <w:proofErr w:type="gramEnd"/>
            <w:r w:rsidRPr="00280B5C">
              <w:t xml:space="preserve"> См. </w:t>
            </w:r>
            <w:hyperlink w:anchor="Примечание4" w:history="1">
              <w:r w:rsidRPr="00280B5C">
                <w:rPr>
                  <w:rStyle w:val="a3"/>
                </w:rPr>
                <w:t>Примечание</w:t>
              </w:r>
              <w:r w:rsidR="00211354" w:rsidRPr="00280B5C">
                <w:rPr>
                  <w:rStyle w:val="a3"/>
                </w:rPr>
                <w:t xml:space="preserve"> 4</w:t>
              </w:r>
              <w:r w:rsidRPr="00280B5C">
                <w:rPr>
                  <w:rStyle w:val="a3"/>
                </w:rPr>
                <w:t>.</w:t>
              </w:r>
            </w:hyperlink>
          </w:p>
        </w:tc>
      </w:tr>
      <w:tr w:rsidR="00D27143" w:rsidRPr="00280B5C" w:rsidTr="004770C6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pPr>
              <w:rPr>
                <w:rFonts w:eastAsia="Calibri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pPr>
              <w:rPr>
                <w:rFonts w:eastAsia="Calibri"/>
              </w:rPr>
            </w:pPr>
            <w:r w:rsidRPr="00280B5C">
              <w:rPr>
                <w:rFonts w:eastAsia="Calibri"/>
              </w:rPr>
              <w:t>DET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r w:rsidRPr="00280B5C">
              <w:t>О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r w:rsidRPr="00280B5C">
              <w:t>N(1)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143" w:rsidRPr="00280B5C" w:rsidRDefault="00D27143" w:rsidP="009C4434">
            <w:r w:rsidRPr="00280B5C">
              <w:t>Признак применения детского тарифа.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143" w:rsidRPr="00280B5C" w:rsidRDefault="00D27143" w:rsidP="009C4434">
            <w:r w:rsidRPr="00280B5C">
              <w:t>0-применен тариф для взрослых, 1-применен тариф для детей.</w:t>
            </w:r>
          </w:p>
        </w:tc>
      </w:tr>
      <w:tr w:rsidR="00D27143" w:rsidRPr="00280B5C" w:rsidTr="004770C6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pPr>
              <w:rPr>
                <w:rFonts w:eastAsia="Calibri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pPr>
              <w:rPr>
                <w:rFonts w:eastAsia="Calibri"/>
              </w:rPr>
            </w:pPr>
            <w:r w:rsidRPr="00280B5C">
              <w:rPr>
                <w:rFonts w:eastAsia="Calibri"/>
              </w:rPr>
              <w:t>DATE_IN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r w:rsidRPr="00280B5C">
              <w:t>O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r w:rsidRPr="00280B5C">
              <w:t>D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143" w:rsidRPr="00280B5C" w:rsidRDefault="00D27143" w:rsidP="009C4434">
            <w:r w:rsidRPr="00280B5C">
              <w:t>Дата начала оказания услуги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143" w:rsidRPr="00280B5C" w:rsidRDefault="00D27143" w:rsidP="009C4434"/>
        </w:tc>
      </w:tr>
      <w:tr w:rsidR="00D27143" w:rsidRPr="00280B5C" w:rsidTr="004770C6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pPr>
              <w:rPr>
                <w:rFonts w:eastAsia="Calibri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pPr>
              <w:rPr>
                <w:rFonts w:eastAsia="Calibri"/>
              </w:rPr>
            </w:pPr>
            <w:r w:rsidRPr="00280B5C">
              <w:rPr>
                <w:rFonts w:eastAsia="Calibri"/>
              </w:rPr>
              <w:t>DATE_OUT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r w:rsidRPr="00280B5C">
              <w:t>O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r w:rsidRPr="00280B5C">
              <w:t>D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143" w:rsidRPr="00280B5C" w:rsidRDefault="00D27143" w:rsidP="009C4434">
            <w:r w:rsidRPr="00280B5C">
              <w:t>Дата окончания оказания услуги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143" w:rsidRPr="00280B5C" w:rsidRDefault="00D27143" w:rsidP="009C4434"/>
        </w:tc>
      </w:tr>
      <w:tr w:rsidR="00D27143" w:rsidRPr="00280B5C" w:rsidTr="004770C6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pPr>
              <w:rPr>
                <w:rFonts w:eastAsia="Calibri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pPr>
              <w:rPr>
                <w:rFonts w:eastAsia="Calibri"/>
              </w:rPr>
            </w:pPr>
            <w:r w:rsidRPr="00280B5C">
              <w:rPr>
                <w:rFonts w:eastAsia="Calibri"/>
              </w:rPr>
              <w:t>DS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r w:rsidRPr="00280B5C">
              <w:t>O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r w:rsidRPr="00280B5C">
              <w:t>Т(10)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143" w:rsidRPr="00280B5C" w:rsidRDefault="00D27143" w:rsidP="009C4434">
            <w:r w:rsidRPr="00280B5C">
              <w:t>Диагноз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143" w:rsidRPr="00280B5C" w:rsidRDefault="00D27143" w:rsidP="009C4434">
            <w:r w:rsidRPr="00280B5C">
              <w:t xml:space="preserve">Код диагноза из справочника МКБ </w:t>
            </w:r>
          </w:p>
        </w:tc>
      </w:tr>
      <w:tr w:rsidR="00D27143" w:rsidRPr="00280B5C" w:rsidTr="004770C6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pPr>
              <w:rPr>
                <w:rFonts w:eastAsia="Calibri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pPr>
              <w:rPr>
                <w:rFonts w:eastAsia="Calibri"/>
              </w:rPr>
            </w:pPr>
            <w:r w:rsidRPr="00280B5C">
              <w:rPr>
                <w:rFonts w:eastAsia="Calibri"/>
              </w:rPr>
              <w:t>CODE_USL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r w:rsidRPr="00280B5C">
              <w:t>O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r w:rsidRPr="00280B5C">
              <w:t>T(20)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143" w:rsidRPr="00280B5C" w:rsidRDefault="00D27143" w:rsidP="009C4434">
            <w:r w:rsidRPr="00280B5C">
              <w:t>Код услуги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143" w:rsidRPr="00280B5C" w:rsidRDefault="00D27143" w:rsidP="009C4434">
            <w:r w:rsidRPr="00280B5C">
              <w:t>Код услуги (не может использоваться код законченного случая)</w:t>
            </w:r>
          </w:p>
        </w:tc>
      </w:tr>
      <w:tr w:rsidR="00D27143" w:rsidRPr="00280B5C" w:rsidTr="004770C6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pPr>
              <w:rPr>
                <w:rFonts w:eastAsia="Calibri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pPr>
              <w:rPr>
                <w:rFonts w:eastAsia="Calibri"/>
              </w:rPr>
            </w:pPr>
            <w:r w:rsidRPr="00280B5C">
              <w:rPr>
                <w:rFonts w:eastAsia="Calibri"/>
              </w:rPr>
              <w:t>KOL_USL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r w:rsidRPr="00280B5C">
              <w:t>O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r w:rsidRPr="00280B5C">
              <w:t>N(6.2)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143" w:rsidRPr="00280B5C" w:rsidRDefault="00D27143" w:rsidP="009C4434">
            <w:r w:rsidRPr="00280B5C">
              <w:t>Количество оказанных услуг (кратность услуги)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143" w:rsidRPr="00280B5C" w:rsidRDefault="00D27143" w:rsidP="009C4434"/>
        </w:tc>
      </w:tr>
      <w:tr w:rsidR="00D27143" w:rsidRPr="00280B5C" w:rsidTr="004770C6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pPr>
              <w:rPr>
                <w:rFonts w:eastAsia="Calibri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pPr>
              <w:rPr>
                <w:rFonts w:eastAsia="Calibri"/>
              </w:rPr>
            </w:pPr>
            <w:r w:rsidRPr="00280B5C">
              <w:rPr>
                <w:rFonts w:eastAsia="Calibri"/>
              </w:rPr>
              <w:t>TARIF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r w:rsidRPr="00280B5C">
              <w:t>O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r w:rsidRPr="00280B5C">
              <w:t>N(15.2)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143" w:rsidRPr="00280B5C" w:rsidRDefault="00D27143" w:rsidP="009C4434">
            <w:r w:rsidRPr="00280B5C">
              <w:t xml:space="preserve">Тариф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143" w:rsidRPr="00280B5C" w:rsidRDefault="00D27143" w:rsidP="009C4434">
            <w:r w:rsidRPr="00280B5C">
              <w:t>Тариф одной услуги</w:t>
            </w:r>
          </w:p>
        </w:tc>
      </w:tr>
      <w:tr w:rsidR="00D27143" w:rsidRPr="00280B5C" w:rsidTr="004770C6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pPr>
              <w:rPr>
                <w:rFonts w:eastAsia="Calibri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pPr>
              <w:rPr>
                <w:rFonts w:eastAsia="Calibri"/>
              </w:rPr>
            </w:pPr>
            <w:r w:rsidRPr="00280B5C">
              <w:t>SUMV_USL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r w:rsidRPr="00280B5C">
              <w:t>O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r w:rsidRPr="00280B5C">
              <w:t>N(15.2)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143" w:rsidRPr="00280B5C" w:rsidRDefault="00D27143" w:rsidP="009C4434">
            <w:r w:rsidRPr="00280B5C">
              <w:t>Стоимость медицинской услуги, выставленная к оплате (руб.)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143" w:rsidRPr="00280B5C" w:rsidRDefault="00D27143" w:rsidP="009C4434">
            <w:r w:rsidRPr="00280B5C">
              <w:t>Значение равно тариф*количество оказанных услуг</w:t>
            </w:r>
          </w:p>
          <w:p w:rsidR="00D27143" w:rsidRPr="00280B5C" w:rsidRDefault="00D27143" w:rsidP="009C4434">
            <w:r w:rsidRPr="00280B5C">
              <w:t>(KOL_USL*TARIF)</w:t>
            </w:r>
          </w:p>
        </w:tc>
      </w:tr>
      <w:tr w:rsidR="00D27143" w:rsidRPr="009A7C63" w:rsidTr="004770C6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9A7C63" w:rsidRDefault="00D27143" w:rsidP="009C4434">
            <w:pPr>
              <w:rPr>
                <w:rFonts w:eastAsia="Calibri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9A7C63" w:rsidRDefault="00D27143" w:rsidP="009C4434">
            <w:pPr>
              <w:rPr>
                <w:rFonts w:eastAsia="Calibri"/>
              </w:rPr>
            </w:pPr>
            <w:r w:rsidRPr="009A7C63">
              <w:rPr>
                <w:rFonts w:eastAsia="Calibri"/>
              </w:rPr>
              <w:t>PRVS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9A7C63" w:rsidRDefault="00D27143" w:rsidP="009C4434">
            <w:r w:rsidRPr="009A7C63">
              <w:t>O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BB62F3" w:rsidRDefault="00D27143" w:rsidP="005C3B1F">
            <w:pPr>
              <w:rPr>
                <w:color w:val="C00000"/>
              </w:rPr>
            </w:pPr>
            <w:r w:rsidRPr="00BB62F3">
              <w:rPr>
                <w:color w:val="C00000"/>
              </w:rPr>
              <w:t>N(4)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143" w:rsidRPr="009A7C63" w:rsidRDefault="00D27143" w:rsidP="009C4434">
            <w:r w:rsidRPr="009A7C63">
              <w:t>Специальность медработника, выполнившего услугу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143" w:rsidRPr="009A7C63" w:rsidRDefault="00D27143" w:rsidP="009C4434">
            <w:r w:rsidRPr="009A7C63">
              <w:t xml:space="preserve">Классификатор </w:t>
            </w:r>
            <w:r w:rsidRPr="009A7C63">
              <w:rPr>
                <w:lang w:val="en-US"/>
              </w:rPr>
              <w:t>V015</w:t>
            </w:r>
            <w:r w:rsidRPr="009A7C63">
              <w:t>.</w:t>
            </w:r>
          </w:p>
        </w:tc>
      </w:tr>
      <w:tr w:rsidR="00D27143" w:rsidRPr="00280B5C" w:rsidTr="004770C6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pPr>
              <w:rPr>
                <w:rFonts w:eastAsia="Calibri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pPr>
              <w:rPr>
                <w:rFonts w:eastAsia="Calibri"/>
              </w:rPr>
            </w:pPr>
            <w:r w:rsidRPr="00280B5C">
              <w:rPr>
                <w:rFonts w:eastAsia="Calibri"/>
              </w:rPr>
              <w:t>CODE_MD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r w:rsidRPr="00280B5C">
              <w:t>О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r w:rsidRPr="00280B5C">
              <w:t>Т(25)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143" w:rsidRPr="00280B5C" w:rsidRDefault="00D27143" w:rsidP="009C4434">
            <w:r w:rsidRPr="00280B5C">
              <w:t>Код медицинского работника, оказавшего медицинскую услугу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143" w:rsidRPr="00280B5C" w:rsidRDefault="00D27143" w:rsidP="009C4434">
            <w:r w:rsidRPr="00280B5C">
              <w:t xml:space="preserve">Заполняется в </w:t>
            </w:r>
            <w:proofErr w:type="gramStart"/>
            <w:r w:rsidRPr="00280B5C">
              <w:t>соответствии</w:t>
            </w:r>
            <w:proofErr w:type="gramEnd"/>
            <w:r w:rsidRPr="00280B5C">
              <w:t xml:space="preserve"> с письмом «ТФОМС Волгоградской области» №07-1503 от 07.04.2015</w:t>
            </w:r>
          </w:p>
        </w:tc>
      </w:tr>
      <w:tr w:rsidR="00D27143" w:rsidRPr="009A7C63" w:rsidTr="004770C6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9A7C63" w:rsidRDefault="00D27143" w:rsidP="009C4434">
            <w:pPr>
              <w:rPr>
                <w:color w:val="C00000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9A7C63" w:rsidRDefault="00D27143" w:rsidP="009C4434">
            <w:pPr>
              <w:rPr>
                <w:rFonts w:eastAsia="Calibri"/>
                <w:color w:val="C00000"/>
                <w:lang w:val="en-US"/>
              </w:rPr>
            </w:pPr>
            <w:r w:rsidRPr="009A7C63">
              <w:rPr>
                <w:rFonts w:eastAsia="Calibri"/>
                <w:color w:val="C00000"/>
                <w:lang w:val="en-US"/>
              </w:rPr>
              <w:t>NPL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9A7C63" w:rsidRDefault="00D27143" w:rsidP="009C4434">
            <w:pPr>
              <w:rPr>
                <w:color w:val="C00000"/>
              </w:rPr>
            </w:pPr>
            <w:r w:rsidRPr="009A7C63">
              <w:rPr>
                <w:color w:val="C00000"/>
              </w:rPr>
              <w:t>Н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9A7C63" w:rsidRDefault="00D27143" w:rsidP="009C4434">
            <w:pPr>
              <w:rPr>
                <w:color w:val="C00000"/>
                <w:lang w:val="en-US"/>
              </w:rPr>
            </w:pPr>
            <w:r w:rsidRPr="009A7C63">
              <w:rPr>
                <w:color w:val="C00000"/>
                <w:lang w:val="en-US"/>
              </w:rPr>
              <w:t>N(1)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143" w:rsidRPr="009A7C63" w:rsidRDefault="00D27143" w:rsidP="005C3B1F">
            <w:pPr>
              <w:rPr>
                <w:color w:val="C00000"/>
              </w:rPr>
            </w:pPr>
            <w:r w:rsidRPr="009A7C63">
              <w:rPr>
                <w:color w:val="C00000"/>
              </w:rPr>
              <w:t>Неполный объем. Поле не заполняется.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E80" w:rsidRPr="009A7C63" w:rsidRDefault="00D27143" w:rsidP="00647E80">
            <w:pPr>
              <w:rPr>
                <w:color w:val="C00000"/>
              </w:rPr>
            </w:pPr>
            <w:r w:rsidRPr="009A7C63">
              <w:rPr>
                <w:color w:val="C00000"/>
              </w:rPr>
              <w:t xml:space="preserve">Поле не заполняется. </w:t>
            </w:r>
          </w:p>
          <w:p w:rsidR="00D27143" w:rsidRPr="009A7C63" w:rsidRDefault="00D27143" w:rsidP="00816AF5">
            <w:pPr>
              <w:rPr>
                <w:color w:val="C00000"/>
              </w:rPr>
            </w:pPr>
          </w:p>
        </w:tc>
      </w:tr>
      <w:tr w:rsidR="00D27143" w:rsidRPr="00280B5C" w:rsidTr="004770C6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/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pPr>
              <w:rPr>
                <w:rFonts w:eastAsia="Calibri"/>
              </w:rPr>
            </w:pPr>
            <w:r w:rsidRPr="00280B5C">
              <w:rPr>
                <w:rFonts w:eastAsia="Calibri"/>
              </w:rPr>
              <w:t>COMENTU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r w:rsidRPr="00280B5C">
              <w:t>У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r w:rsidRPr="00280B5C">
              <w:t>T(250)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143" w:rsidRPr="00280B5C" w:rsidRDefault="00D27143" w:rsidP="009C4434">
            <w:r w:rsidRPr="00280B5C">
              <w:t>Служебное поле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143" w:rsidRPr="00280B5C" w:rsidRDefault="00D27143" w:rsidP="009C4434"/>
        </w:tc>
      </w:tr>
      <w:tr w:rsidR="00D27143" w:rsidRPr="00280B5C" w:rsidTr="004770C6">
        <w:tc>
          <w:tcPr>
            <w:tcW w:w="104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pPr>
              <w:rPr>
                <w:b/>
                <w:color w:val="1F497D" w:themeColor="text2"/>
              </w:rPr>
            </w:pPr>
            <w:r w:rsidRPr="00280B5C">
              <w:rPr>
                <w:b/>
                <w:color w:val="1F497D" w:themeColor="text2"/>
              </w:rPr>
              <w:t>Сведения о примененных коэффициентах сложности лечения</w:t>
            </w:r>
            <w:r w:rsidR="000C5FAB" w:rsidRPr="00280B5C">
              <w:rPr>
                <w:b/>
                <w:color w:val="1F497D" w:themeColor="text2"/>
              </w:rPr>
              <w:t xml:space="preserve"> пациента</w:t>
            </w:r>
          </w:p>
        </w:tc>
      </w:tr>
      <w:tr w:rsidR="00D27143" w:rsidRPr="00280B5C" w:rsidTr="004770C6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pPr>
              <w:rPr>
                <w:lang w:val="en-US"/>
              </w:rPr>
            </w:pPr>
            <w:r w:rsidRPr="00280B5C">
              <w:rPr>
                <w:lang w:val="en-US"/>
              </w:rPr>
              <w:t>SL_KOEFF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pPr>
              <w:rPr>
                <w:lang w:val="en-US"/>
              </w:rPr>
            </w:pPr>
            <w:r w:rsidRPr="00280B5C">
              <w:rPr>
                <w:lang w:val="en-US"/>
              </w:rPr>
              <w:t>COEFF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r w:rsidRPr="00280B5C">
              <w:t>ОМ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pPr>
              <w:rPr>
                <w:lang w:val="en-US"/>
              </w:rPr>
            </w:pPr>
            <w:r w:rsidRPr="00280B5C">
              <w:rPr>
                <w:lang w:val="en-US"/>
              </w:rPr>
              <w:t>S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r w:rsidRPr="00280B5C">
              <w:t>Записи о примененных коэффициентах сложности лечения пациента для случая оказания медицинской помощи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r w:rsidRPr="00280B5C">
              <w:t xml:space="preserve">Присутствует в обязательном </w:t>
            </w:r>
            <w:proofErr w:type="gramStart"/>
            <w:r w:rsidRPr="00280B5C">
              <w:t>порядке</w:t>
            </w:r>
            <w:proofErr w:type="gramEnd"/>
            <w:r w:rsidRPr="00280B5C">
              <w:t xml:space="preserve">, если присутствует тег </w:t>
            </w:r>
            <w:r w:rsidRPr="00280B5C">
              <w:rPr>
                <w:lang w:val="en-US"/>
              </w:rPr>
              <w:t>SL</w:t>
            </w:r>
            <w:r w:rsidRPr="00280B5C">
              <w:t>_</w:t>
            </w:r>
            <w:r w:rsidRPr="00280B5C">
              <w:rPr>
                <w:lang w:val="en-US"/>
              </w:rPr>
              <w:t>KOEFF</w:t>
            </w:r>
            <w:r w:rsidRPr="00280B5C">
              <w:t xml:space="preserve">. </w:t>
            </w:r>
          </w:p>
        </w:tc>
      </w:tr>
      <w:tr w:rsidR="00D27143" w:rsidRPr="00280B5C" w:rsidTr="004770C6">
        <w:trPr>
          <w:trHeight w:val="1223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pPr>
              <w:rPr>
                <w:lang w:val="en-US"/>
              </w:rPr>
            </w:pPr>
            <w:r w:rsidRPr="00280B5C">
              <w:rPr>
                <w:lang w:val="en-US"/>
              </w:rPr>
              <w:lastRenderedPageBreak/>
              <w:t>COEFF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pPr>
              <w:rPr>
                <w:lang w:val="en-US"/>
              </w:rPr>
            </w:pPr>
            <w:r w:rsidRPr="00280B5C">
              <w:rPr>
                <w:lang w:val="en-US"/>
              </w:rPr>
              <w:t>CODE_SL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r w:rsidRPr="00280B5C">
              <w:t>О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pPr>
              <w:rPr>
                <w:lang w:val="en-US"/>
              </w:rPr>
            </w:pPr>
            <w:r w:rsidRPr="00280B5C">
              <w:rPr>
                <w:lang w:val="en-US"/>
              </w:rPr>
              <w:t>N(3)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r w:rsidRPr="00280B5C">
              <w:t xml:space="preserve">Код оснований из «Справочника случаев с КСЛП», в </w:t>
            </w:r>
            <w:proofErr w:type="gramStart"/>
            <w:r w:rsidRPr="00280B5C">
              <w:t>соответствии</w:t>
            </w:r>
            <w:proofErr w:type="gramEnd"/>
            <w:r w:rsidRPr="00280B5C">
              <w:t xml:space="preserve"> с которым для случая определена необходимость применения КСЛП.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r w:rsidRPr="00280B5C">
              <w:t xml:space="preserve">Присутствует в обязательном </w:t>
            </w:r>
            <w:proofErr w:type="gramStart"/>
            <w:r w:rsidRPr="00280B5C">
              <w:t>порядке</w:t>
            </w:r>
            <w:proofErr w:type="gramEnd"/>
            <w:r w:rsidRPr="00280B5C">
              <w:t xml:space="preserve">, если присутствует тег </w:t>
            </w:r>
            <w:r w:rsidRPr="00280B5C">
              <w:rPr>
                <w:lang w:val="en-US"/>
              </w:rPr>
              <w:t>SL</w:t>
            </w:r>
            <w:r w:rsidRPr="00280B5C">
              <w:t>_</w:t>
            </w:r>
            <w:r w:rsidRPr="00280B5C">
              <w:rPr>
                <w:lang w:val="en-US"/>
              </w:rPr>
              <w:t>KOEFF</w:t>
            </w:r>
            <w:r w:rsidRPr="00280B5C">
              <w:t>.</w:t>
            </w:r>
          </w:p>
        </w:tc>
      </w:tr>
      <w:tr w:rsidR="00D27143" w:rsidRPr="00280B5C" w:rsidTr="004770C6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/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r w:rsidRPr="00280B5C">
              <w:rPr>
                <w:lang w:val="en-US"/>
              </w:rPr>
              <w:t>VAL</w:t>
            </w:r>
            <w:r w:rsidRPr="00280B5C">
              <w:t>_</w:t>
            </w:r>
            <w:r w:rsidRPr="00280B5C">
              <w:rPr>
                <w:lang w:val="en-US"/>
              </w:rPr>
              <w:t>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r w:rsidRPr="00280B5C">
              <w:t>О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r w:rsidRPr="00280B5C">
              <w:rPr>
                <w:lang w:val="en-US"/>
              </w:rPr>
              <w:t>N</w:t>
            </w:r>
            <w:r w:rsidRPr="00280B5C">
              <w:t>(1.2)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proofErr w:type="gramStart"/>
            <w:r w:rsidRPr="00280B5C">
              <w:t>Соответствующий</w:t>
            </w:r>
            <w:proofErr w:type="gramEnd"/>
            <w:r w:rsidRPr="00280B5C">
              <w:t xml:space="preserve"> значению </w:t>
            </w:r>
            <w:r w:rsidRPr="00280B5C">
              <w:rPr>
                <w:lang w:val="en-US"/>
              </w:rPr>
              <w:t>CODE</w:t>
            </w:r>
            <w:r w:rsidRPr="00280B5C">
              <w:t>_</w:t>
            </w:r>
            <w:r w:rsidRPr="00280B5C">
              <w:rPr>
                <w:lang w:val="en-US"/>
              </w:rPr>
              <w:t>SL</w:t>
            </w:r>
            <w:r w:rsidRPr="00280B5C">
              <w:t xml:space="preserve"> КСЛП.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7143" w:rsidRPr="00280B5C" w:rsidRDefault="00D27143" w:rsidP="009C4434">
            <w:r w:rsidRPr="00280B5C">
              <w:t xml:space="preserve">КСЛП, </w:t>
            </w:r>
            <w:proofErr w:type="gramStart"/>
            <w:r w:rsidRPr="00280B5C">
              <w:t>соответствующий</w:t>
            </w:r>
            <w:proofErr w:type="gramEnd"/>
            <w:r w:rsidRPr="00280B5C">
              <w:t xml:space="preserve"> значению </w:t>
            </w:r>
            <w:r w:rsidRPr="00280B5C">
              <w:rPr>
                <w:lang w:val="en-US"/>
              </w:rPr>
              <w:t>CODE</w:t>
            </w:r>
            <w:r w:rsidRPr="00280B5C">
              <w:t>_</w:t>
            </w:r>
            <w:r w:rsidRPr="00280B5C">
              <w:rPr>
                <w:lang w:val="en-US"/>
              </w:rPr>
              <w:t>SL</w:t>
            </w:r>
            <w:r w:rsidRPr="00280B5C">
              <w:t xml:space="preserve">.  Присутствует в обязательном </w:t>
            </w:r>
            <w:proofErr w:type="gramStart"/>
            <w:r w:rsidRPr="00280B5C">
              <w:t>порядке</w:t>
            </w:r>
            <w:proofErr w:type="gramEnd"/>
            <w:r w:rsidRPr="00280B5C">
              <w:t xml:space="preserve">, если присутствует тег  </w:t>
            </w:r>
            <w:r w:rsidRPr="00280B5C">
              <w:rPr>
                <w:lang w:val="en-US"/>
              </w:rPr>
              <w:t>SL</w:t>
            </w:r>
            <w:r w:rsidRPr="00280B5C">
              <w:t>_</w:t>
            </w:r>
            <w:r w:rsidRPr="00280B5C">
              <w:rPr>
                <w:lang w:val="en-US"/>
              </w:rPr>
              <w:t>KOEFF</w:t>
            </w:r>
            <w:r w:rsidRPr="00280B5C">
              <w:t>.</w:t>
            </w:r>
          </w:p>
        </w:tc>
      </w:tr>
    </w:tbl>
    <w:p w:rsidR="005F6924" w:rsidRPr="00280B5C" w:rsidRDefault="005F6924" w:rsidP="00C949A8"/>
    <w:p w:rsidR="003A29DA" w:rsidRPr="003A29DA" w:rsidRDefault="00C6499C" w:rsidP="003A29DA">
      <w:pPr>
        <w:autoSpaceDE w:val="0"/>
        <w:autoSpaceDN w:val="0"/>
        <w:adjustRightInd w:val="0"/>
        <w:jc w:val="both"/>
        <w:rPr>
          <w:color w:val="C00000"/>
        </w:rPr>
      </w:pPr>
      <w:bookmarkStart w:id="2" w:name="Примечание0"/>
      <w:bookmarkStart w:id="3" w:name="Примечание1"/>
      <w:r w:rsidRPr="003A29DA">
        <w:rPr>
          <w:b/>
          <w:color w:val="C00000"/>
          <w:u w:val="single"/>
        </w:rPr>
        <w:t>Примечание 0</w:t>
      </w:r>
      <w:r w:rsidRPr="003A29DA">
        <w:rPr>
          <w:color w:val="C00000"/>
          <w:u w:val="single"/>
        </w:rPr>
        <w:t>.</w:t>
      </w:r>
      <w:r w:rsidRPr="003A29DA">
        <w:rPr>
          <w:color w:val="C00000"/>
        </w:rPr>
        <w:t xml:space="preserve"> Если запись </w:t>
      </w:r>
      <w:r w:rsidR="005A0DA3" w:rsidRPr="003A29DA">
        <w:rPr>
          <w:color w:val="C00000"/>
        </w:rPr>
        <w:t xml:space="preserve">еще </w:t>
      </w:r>
      <w:r w:rsidR="005A0DA3" w:rsidRPr="003A29DA">
        <w:rPr>
          <w:i/>
          <w:color w:val="C00000"/>
        </w:rPr>
        <w:t xml:space="preserve">не была представлена в </w:t>
      </w:r>
      <w:proofErr w:type="gramStart"/>
      <w:r w:rsidR="005A0DA3" w:rsidRPr="003A29DA">
        <w:rPr>
          <w:i/>
          <w:color w:val="C00000"/>
        </w:rPr>
        <w:t>счете</w:t>
      </w:r>
      <w:proofErr w:type="gramEnd"/>
      <w:r w:rsidR="005A0DA3" w:rsidRPr="003A29DA">
        <w:rPr>
          <w:color w:val="C00000"/>
        </w:rPr>
        <w:t xml:space="preserve">, то </w:t>
      </w:r>
      <w:r w:rsidR="006A087D" w:rsidRPr="003A29DA">
        <w:rPr>
          <w:color w:val="C00000"/>
        </w:rPr>
        <w:t xml:space="preserve">при предоставлении записи в Реестре сведений (даже после исправлений) </w:t>
      </w:r>
      <w:r w:rsidR="006A087D" w:rsidRPr="003A29DA">
        <w:rPr>
          <w:color w:val="C00000"/>
          <w:lang w:val="en-US"/>
        </w:rPr>
        <w:t>PR</w:t>
      </w:r>
      <w:r w:rsidRPr="003A29DA">
        <w:rPr>
          <w:color w:val="C00000"/>
        </w:rPr>
        <w:t>_</w:t>
      </w:r>
      <w:r w:rsidRPr="003A29DA">
        <w:rPr>
          <w:color w:val="C00000"/>
          <w:lang w:val="en-US"/>
        </w:rPr>
        <w:t>NOV</w:t>
      </w:r>
      <w:r w:rsidR="005A0DA3" w:rsidRPr="003A29DA">
        <w:rPr>
          <w:color w:val="C00000"/>
        </w:rPr>
        <w:t xml:space="preserve"> всегда равно 0.</w:t>
      </w:r>
      <w:bookmarkEnd w:id="2"/>
      <w:r w:rsidR="005A0DA3" w:rsidRPr="003A29DA">
        <w:rPr>
          <w:color w:val="C00000"/>
        </w:rPr>
        <w:t xml:space="preserve"> Если по записи, представленной в счете, было проведено полное удержание стоимости случая по результатам контроля, то после исправления эта запись выставляется в Реестре сведений с </w:t>
      </w:r>
      <w:r w:rsidR="005A0DA3" w:rsidRPr="003A29DA">
        <w:rPr>
          <w:color w:val="C00000"/>
          <w:lang w:val="en-US"/>
        </w:rPr>
        <w:t>PR</w:t>
      </w:r>
      <w:r w:rsidR="005A0DA3" w:rsidRPr="003A29DA">
        <w:rPr>
          <w:color w:val="C00000"/>
        </w:rPr>
        <w:t>_</w:t>
      </w:r>
      <w:r w:rsidR="005A0DA3" w:rsidRPr="003A29DA">
        <w:rPr>
          <w:color w:val="C00000"/>
          <w:lang w:val="en-US"/>
        </w:rPr>
        <w:t>NOV</w:t>
      </w:r>
      <w:proofErr w:type="spellStart"/>
      <w:r w:rsidR="005A0DA3" w:rsidRPr="003A29DA">
        <w:rPr>
          <w:color w:val="C00000"/>
        </w:rPr>
        <w:t>=1</w:t>
      </w:r>
      <w:proofErr w:type="spellEnd"/>
      <w:r w:rsidR="006A087D" w:rsidRPr="003A29DA">
        <w:rPr>
          <w:color w:val="C00000"/>
        </w:rPr>
        <w:t>.</w:t>
      </w:r>
      <w:r w:rsidR="00792C7E" w:rsidRPr="003A29DA">
        <w:rPr>
          <w:color w:val="C00000"/>
        </w:rPr>
        <w:t xml:space="preserve"> Признак исправленной записи в счете всегда заполняется значением, указанным в </w:t>
      </w:r>
      <w:r w:rsidR="006A087D" w:rsidRPr="003A29DA">
        <w:rPr>
          <w:color w:val="C00000"/>
        </w:rPr>
        <w:t>Р</w:t>
      </w:r>
      <w:r w:rsidR="00792C7E" w:rsidRPr="003A29DA">
        <w:rPr>
          <w:color w:val="C00000"/>
        </w:rPr>
        <w:t>еестре сведений, на основании которого формируется счет.</w:t>
      </w:r>
      <w:r w:rsidR="003A29DA" w:rsidRPr="003A29DA">
        <w:rPr>
          <w:color w:val="C00000"/>
        </w:rPr>
        <w:t xml:space="preserve"> Возможность  доработать и представить в страховую медицинскую организацию отклоненные ранее от оплаты счета на оплату медицинской помощи определяется правилами обязательного медицинского страхования (утв. Приказом Минздравсоцразвития России от 28.02.2011 N </w:t>
      </w:r>
      <w:proofErr w:type="spellStart"/>
      <w:r w:rsidR="003A29DA" w:rsidRPr="003A29DA">
        <w:rPr>
          <w:color w:val="C00000"/>
        </w:rPr>
        <w:t>158н</w:t>
      </w:r>
      <w:proofErr w:type="spellEnd"/>
      <w:r w:rsidR="003A29DA" w:rsidRPr="003A29DA">
        <w:rPr>
          <w:color w:val="C00000"/>
        </w:rPr>
        <w:t>)</w:t>
      </w:r>
      <w:r w:rsidR="003A29DA">
        <w:rPr>
          <w:color w:val="C00000"/>
        </w:rPr>
        <w:t>.</w:t>
      </w:r>
    </w:p>
    <w:p w:rsidR="00C949A8" w:rsidRPr="00280B5C" w:rsidRDefault="00C949A8" w:rsidP="00C57435">
      <w:pPr>
        <w:jc w:val="both"/>
      </w:pPr>
      <w:r w:rsidRPr="006A087D">
        <w:rPr>
          <w:b/>
          <w:u w:val="single"/>
        </w:rPr>
        <w:t>Примечание 1</w:t>
      </w:r>
      <w:bookmarkEnd w:id="3"/>
      <w:r w:rsidRPr="00280B5C">
        <w:rPr>
          <w:u w:val="single"/>
        </w:rPr>
        <w:t>.</w:t>
      </w:r>
      <w:r w:rsidRPr="00280B5C">
        <w:t xml:space="preserve"> </w:t>
      </w:r>
      <w:r w:rsidR="000C5FAB" w:rsidRPr="00280B5C">
        <w:t>При</w:t>
      </w:r>
      <w:r w:rsidRPr="00280B5C">
        <w:t xml:space="preserve"> формировани</w:t>
      </w:r>
      <w:r w:rsidR="000C5FAB" w:rsidRPr="00280B5C">
        <w:t>и</w:t>
      </w:r>
      <w:r w:rsidRPr="00280B5C">
        <w:t xml:space="preserve"> случая оказания медицинской помощи новорожденному (в качестве пациента указывается ребенок), который при рождении имеет признаки малого веса и</w:t>
      </w:r>
      <w:r w:rsidR="00211354" w:rsidRPr="00280B5C">
        <w:t xml:space="preserve"> </w:t>
      </w:r>
      <w:r w:rsidRPr="00280B5C">
        <w:t xml:space="preserve">(или) недоношенности, поле заполняется в обязательном порядке. В </w:t>
      </w:r>
      <w:proofErr w:type="gramStart"/>
      <w:r w:rsidRPr="00280B5C">
        <w:t>качестве</w:t>
      </w:r>
      <w:proofErr w:type="gramEnd"/>
      <w:r w:rsidRPr="00280B5C">
        <w:t xml:space="preserve"> значения указывается вес ребенка в граммах. В других случаях поле не заполняется.</w:t>
      </w:r>
    </w:p>
    <w:p w:rsidR="00C949A8" w:rsidRPr="009A7C63" w:rsidRDefault="00C949A8" w:rsidP="00C949A8">
      <w:pPr>
        <w:rPr>
          <w:color w:val="C00000"/>
        </w:rPr>
      </w:pPr>
    </w:p>
    <w:p w:rsidR="00211354" w:rsidRPr="00C36B03" w:rsidRDefault="00211354" w:rsidP="00211354">
      <w:pPr>
        <w:jc w:val="both"/>
        <w:rPr>
          <w:color w:val="C00000"/>
        </w:rPr>
      </w:pPr>
      <w:bookmarkStart w:id="4" w:name="Примечание2"/>
      <w:r w:rsidRPr="006A087D">
        <w:rPr>
          <w:b/>
          <w:color w:val="C00000"/>
          <w:u w:val="single"/>
        </w:rPr>
        <w:t>Примечание 2</w:t>
      </w:r>
      <w:r w:rsidRPr="009A7C63">
        <w:rPr>
          <w:color w:val="C00000"/>
          <w:u w:val="single"/>
        </w:rPr>
        <w:t>.</w:t>
      </w:r>
      <w:r w:rsidRPr="00280B5C">
        <w:t xml:space="preserve"> </w:t>
      </w:r>
      <w:bookmarkEnd w:id="4"/>
      <w:r w:rsidRPr="00C36B03">
        <w:rPr>
          <w:color w:val="C00000"/>
        </w:rPr>
        <w:t xml:space="preserve">Сведения о первичном </w:t>
      </w:r>
      <w:r w:rsidR="00152548">
        <w:rPr>
          <w:color w:val="C00000"/>
        </w:rPr>
        <w:t>признании застрахованного лица инвалидом</w:t>
      </w:r>
      <w:r w:rsidRPr="00C36B03">
        <w:rPr>
          <w:color w:val="C00000"/>
        </w:rPr>
        <w:t xml:space="preserve"> передаются только медицинскими организациями, имеющими прикрепленное население, в отношении застрахованных лиц, прикрепленных к медицинской организации, и только при предоставлении сведений об оказании </w:t>
      </w:r>
      <w:r w:rsidRPr="00152548">
        <w:rPr>
          <w:i/>
          <w:color w:val="C00000"/>
        </w:rPr>
        <w:t>амбулаторно-поликлинической помощи.</w:t>
      </w:r>
      <w:r w:rsidRPr="00C36B03">
        <w:rPr>
          <w:color w:val="C00000"/>
        </w:rPr>
        <w:t xml:space="preserve"> Медицинские организации направляют информацию о первичном признании застрахованного лица инвалидом при оформлении случая оказания амбулаторной медицинской помощи, наступившего </w:t>
      </w:r>
      <w:r w:rsidRPr="00C36B03">
        <w:rPr>
          <w:i/>
          <w:color w:val="C00000"/>
        </w:rPr>
        <w:t>после факта получения</w:t>
      </w:r>
      <w:r w:rsidRPr="00C36B03">
        <w:rPr>
          <w:color w:val="C00000"/>
        </w:rPr>
        <w:t xml:space="preserve"> медицинской организацией информации о</w:t>
      </w:r>
      <w:r w:rsidR="00152548">
        <w:rPr>
          <w:color w:val="C00000"/>
        </w:rPr>
        <w:t xml:space="preserve"> первичном </w:t>
      </w:r>
      <w:r w:rsidRPr="00C36B03">
        <w:rPr>
          <w:color w:val="C00000"/>
        </w:rPr>
        <w:t xml:space="preserve">установлении инвалидности. При передаче сведений о первичном установлении инвалидности в составе случае оказания амбулаторной медицинской помощи связь между причиной установления инвалидности и поводом обращения за медицинской помощью </w:t>
      </w:r>
      <w:proofErr w:type="gramStart"/>
      <w:r w:rsidRPr="00C36B03">
        <w:rPr>
          <w:color w:val="C00000"/>
        </w:rPr>
        <w:t>может</w:t>
      </w:r>
      <w:proofErr w:type="gramEnd"/>
      <w:r w:rsidRPr="00C36B03">
        <w:rPr>
          <w:color w:val="C00000"/>
        </w:rPr>
        <w:t xml:space="preserve"> как присутствовать, так и отсутствовать. </w:t>
      </w:r>
      <w:proofErr w:type="gramStart"/>
      <w:r w:rsidRPr="00C36B03">
        <w:rPr>
          <w:color w:val="C00000"/>
        </w:rPr>
        <w:t xml:space="preserve">Сведения о первичном </w:t>
      </w:r>
      <w:r w:rsidR="003D5D21" w:rsidRPr="00C36B03">
        <w:rPr>
          <w:color w:val="C00000"/>
        </w:rPr>
        <w:t>признании застрахованного лица инвалидом</w:t>
      </w:r>
      <w:r w:rsidRPr="00C36B03">
        <w:rPr>
          <w:color w:val="C00000"/>
        </w:rPr>
        <w:t xml:space="preserve"> передаются </w:t>
      </w:r>
      <w:r w:rsidR="003D5D21" w:rsidRPr="00C36B03">
        <w:rPr>
          <w:color w:val="C00000"/>
        </w:rPr>
        <w:t xml:space="preserve">медицинской организацией, к которой прикреплено застрахованное лицо, </w:t>
      </w:r>
      <w:r w:rsidRPr="00C36B03">
        <w:rPr>
          <w:color w:val="C00000"/>
        </w:rPr>
        <w:t>в</w:t>
      </w:r>
      <w:r w:rsidR="003D5D21" w:rsidRPr="00C36B03">
        <w:rPr>
          <w:color w:val="C00000"/>
        </w:rPr>
        <w:t xml:space="preserve"> составе </w:t>
      </w:r>
      <w:r w:rsidRPr="00C36B03">
        <w:rPr>
          <w:color w:val="C00000"/>
        </w:rPr>
        <w:t>случа</w:t>
      </w:r>
      <w:r w:rsidR="003D5D21" w:rsidRPr="00C36B03">
        <w:rPr>
          <w:color w:val="C00000"/>
        </w:rPr>
        <w:t>ев</w:t>
      </w:r>
      <w:r w:rsidRPr="00C36B03">
        <w:rPr>
          <w:color w:val="C00000"/>
        </w:rPr>
        <w:t xml:space="preserve"> оказания амбулаторной</w:t>
      </w:r>
      <w:r w:rsidR="00C36B03" w:rsidRPr="00C36B03">
        <w:rPr>
          <w:color w:val="C00000"/>
        </w:rPr>
        <w:t xml:space="preserve"> </w:t>
      </w:r>
      <w:r w:rsidRPr="00C36B03">
        <w:rPr>
          <w:color w:val="C00000"/>
        </w:rPr>
        <w:t xml:space="preserve"> медицинской помощи застрахованн</w:t>
      </w:r>
      <w:r w:rsidR="003D5D21" w:rsidRPr="00C36B03">
        <w:rPr>
          <w:color w:val="C00000"/>
        </w:rPr>
        <w:t xml:space="preserve">ому </w:t>
      </w:r>
      <w:r w:rsidRPr="00C36B03">
        <w:rPr>
          <w:color w:val="C00000"/>
        </w:rPr>
        <w:t>лиц</w:t>
      </w:r>
      <w:r w:rsidR="003D5D21" w:rsidRPr="00C36B03">
        <w:rPr>
          <w:color w:val="C00000"/>
        </w:rPr>
        <w:t>у</w:t>
      </w:r>
      <w:r w:rsidRPr="00C36B03">
        <w:rPr>
          <w:color w:val="C00000"/>
        </w:rPr>
        <w:t>, начавшихся в течение года с даты установления инвалидности</w:t>
      </w:r>
      <w:r w:rsidR="003D5D21" w:rsidRPr="00C36B03">
        <w:rPr>
          <w:color w:val="C00000"/>
        </w:rPr>
        <w:t xml:space="preserve"> (дата начала лечения отстоит от даты первичного признания </w:t>
      </w:r>
      <w:r w:rsidR="004F7D73" w:rsidRPr="00C36B03">
        <w:rPr>
          <w:color w:val="C00000"/>
        </w:rPr>
        <w:t xml:space="preserve">застрахованного лица </w:t>
      </w:r>
      <w:r w:rsidR="00C36B03">
        <w:rPr>
          <w:color w:val="C00000"/>
        </w:rPr>
        <w:t>инвалидом не более чем на год), которые включаются в Реестр случаев первого типа.</w:t>
      </w:r>
      <w:r w:rsidRPr="00C36B03">
        <w:rPr>
          <w:color w:val="C00000"/>
        </w:rPr>
        <w:t xml:space="preserve"> </w:t>
      </w:r>
      <w:proofErr w:type="gramEnd"/>
    </w:p>
    <w:p w:rsidR="003D5D21" w:rsidRDefault="003D5D21" w:rsidP="00211354">
      <w:pPr>
        <w:jc w:val="both"/>
      </w:pPr>
    </w:p>
    <w:p w:rsidR="00211354" w:rsidRPr="00280B5C" w:rsidRDefault="00211354" w:rsidP="00211354">
      <w:pPr>
        <w:jc w:val="both"/>
      </w:pPr>
      <w:r w:rsidRPr="00280B5C">
        <w:t>Перечень причин и соответствующих кодов установления инвалидности:</w:t>
      </w:r>
    </w:p>
    <w:p w:rsidR="00211354" w:rsidRPr="00280B5C" w:rsidRDefault="00211354" w:rsidP="00211354">
      <w:pPr>
        <w:pStyle w:val="ad"/>
        <w:numPr>
          <w:ilvl w:val="0"/>
          <w:numId w:val="6"/>
        </w:numPr>
        <w:jc w:val="both"/>
        <w:rPr>
          <w:sz w:val="20"/>
          <w:szCs w:val="20"/>
        </w:rPr>
      </w:pPr>
      <w:r w:rsidRPr="00280B5C">
        <w:rPr>
          <w:b/>
          <w:sz w:val="20"/>
          <w:szCs w:val="20"/>
        </w:rPr>
        <w:t>Ко</w:t>
      </w:r>
      <w:r w:rsidR="000C5FAB" w:rsidRPr="00280B5C">
        <w:rPr>
          <w:b/>
          <w:sz w:val="20"/>
          <w:szCs w:val="20"/>
        </w:rPr>
        <w:t>ды причин инвалидности.</w:t>
      </w:r>
    </w:p>
    <w:tbl>
      <w:tblPr>
        <w:tblW w:w="0" w:type="auto"/>
        <w:jc w:val="center"/>
        <w:tblLayout w:type="fixed"/>
        <w:tblLook w:val="04A0"/>
      </w:tblPr>
      <w:tblGrid>
        <w:gridCol w:w="709"/>
        <w:gridCol w:w="8757"/>
      </w:tblGrid>
      <w:tr w:rsidR="00211354" w:rsidRPr="00280B5C" w:rsidTr="00280B5C">
        <w:trPr>
          <w:trHeight w:val="600"/>
          <w:tblHeader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354" w:rsidRPr="00280B5C" w:rsidRDefault="00211354" w:rsidP="00280B5C">
            <w:pPr>
              <w:jc w:val="center"/>
              <w:rPr>
                <w:color w:val="000000"/>
              </w:rPr>
            </w:pPr>
            <w:r w:rsidRPr="00280B5C">
              <w:rPr>
                <w:color w:val="000000"/>
              </w:rPr>
              <w:t>Код причины</w:t>
            </w:r>
          </w:p>
        </w:tc>
        <w:tc>
          <w:tcPr>
            <w:tcW w:w="8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354" w:rsidRPr="00280B5C" w:rsidRDefault="00211354" w:rsidP="00280B5C">
            <w:pPr>
              <w:jc w:val="center"/>
              <w:rPr>
                <w:color w:val="000000"/>
              </w:rPr>
            </w:pPr>
            <w:r w:rsidRPr="00280B5C">
              <w:rPr>
                <w:color w:val="000000"/>
              </w:rPr>
              <w:t>Причина инвалидности</w:t>
            </w:r>
          </w:p>
        </w:tc>
      </w:tr>
      <w:tr w:rsidR="00211354" w:rsidRPr="00280B5C" w:rsidTr="00280B5C">
        <w:trPr>
          <w:trHeight w:val="300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354" w:rsidRPr="00280B5C" w:rsidRDefault="00211354" w:rsidP="00280B5C">
            <w:pPr>
              <w:jc w:val="center"/>
              <w:rPr>
                <w:color w:val="000000"/>
              </w:rPr>
            </w:pPr>
            <w:r w:rsidRPr="00280B5C">
              <w:rPr>
                <w:color w:val="000000"/>
              </w:rPr>
              <w:t>1</w:t>
            </w:r>
          </w:p>
        </w:tc>
        <w:tc>
          <w:tcPr>
            <w:tcW w:w="8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354" w:rsidRPr="00280B5C" w:rsidRDefault="00211354" w:rsidP="00280B5C">
            <w:pPr>
              <w:rPr>
                <w:color w:val="000000"/>
              </w:rPr>
            </w:pPr>
            <w:r w:rsidRPr="00280B5C">
              <w:rPr>
                <w:color w:val="000000"/>
              </w:rPr>
              <w:t xml:space="preserve"> общее заболевание;</w:t>
            </w:r>
          </w:p>
        </w:tc>
      </w:tr>
      <w:tr w:rsidR="00211354" w:rsidRPr="00280B5C" w:rsidTr="00280B5C">
        <w:trPr>
          <w:trHeight w:val="300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354" w:rsidRPr="00280B5C" w:rsidRDefault="00211354" w:rsidP="00280B5C">
            <w:pPr>
              <w:jc w:val="center"/>
              <w:rPr>
                <w:color w:val="000000"/>
              </w:rPr>
            </w:pPr>
            <w:r w:rsidRPr="00280B5C">
              <w:rPr>
                <w:color w:val="000000"/>
              </w:rPr>
              <w:t>2</w:t>
            </w:r>
          </w:p>
        </w:tc>
        <w:tc>
          <w:tcPr>
            <w:tcW w:w="8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354" w:rsidRPr="00280B5C" w:rsidRDefault="00211354" w:rsidP="00280B5C">
            <w:pPr>
              <w:rPr>
                <w:color w:val="000000"/>
              </w:rPr>
            </w:pPr>
            <w:r w:rsidRPr="00280B5C">
              <w:rPr>
                <w:color w:val="000000"/>
              </w:rPr>
              <w:t xml:space="preserve"> трудовое увечье;</w:t>
            </w:r>
          </w:p>
        </w:tc>
      </w:tr>
      <w:tr w:rsidR="00211354" w:rsidRPr="00280B5C" w:rsidTr="00280B5C">
        <w:trPr>
          <w:trHeight w:val="300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354" w:rsidRPr="00280B5C" w:rsidRDefault="00211354" w:rsidP="00280B5C">
            <w:pPr>
              <w:jc w:val="center"/>
              <w:rPr>
                <w:color w:val="000000"/>
              </w:rPr>
            </w:pPr>
            <w:r w:rsidRPr="00280B5C">
              <w:rPr>
                <w:color w:val="000000"/>
              </w:rPr>
              <w:t>3</w:t>
            </w:r>
          </w:p>
        </w:tc>
        <w:tc>
          <w:tcPr>
            <w:tcW w:w="8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354" w:rsidRPr="00280B5C" w:rsidRDefault="00211354" w:rsidP="00280B5C">
            <w:pPr>
              <w:rPr>
                <w:color w:val="000000"/>
              </w:rPr>
            </w:pPr>
            <w:r w:rsidRPr="00280B5C">
              <w:rPr>
                <w:color w:val="000000"/>
              </w:rPr>
              <w:t xml:space="preserve"> профессиональное заболевание;</w:t>
            </w:r>
          </w:p>
        </w:tc>
      </w:tr>
      <w:tr w:rsidR="00211354" w:rsidRPr="00280B5C" w:rsidTr="00280B5C">
        <w:trPr>
          <w:trHeight w:val="300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354" w:rsidRPr="00280B5C" w:rsidRDefault="00211354" w:rsidP="00280B5C">
            <w:pPr>
              <w:jc w:val="center"/>
              <w:rPr>
                <w:color w:val="000000"/>
              </w:rPr>
            </w:pPr>
            <w:r w:rsidRPr="00280B5C">
              <w:rPr>
                <w:color w:val="000000"/>
              </w:rPr>
              <w:t>4</w:t>
            </w:r>
          </w:p>
        </w:tc>
        <w:tc>
          <w:tcPr>
            <w:tcW w:w="8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354" w:rsidRPr="00280B5C" w:rsidRDefault="00211354" w:rsidP="00280B5C">
            <w:pPr>
              <w:rPr>
                <w:color w:val="000000"/>
              </w:rPr>
            </w:pPr>
            <w:r w:rsidRPr="00280B5C">
              <w:rPr>
                <w:color w:val="000000"/>
              </w:rPr>
              <w:t xml:space="preserve"> инвалидность с детства;</w:t>
            </w:r>
          </w:p>
        </w:tc>
      </w:tr>
      <w:tr w:rsidR="00211354" w:rsidRPr="00280B5C" w:rsidTr="00280B5C">
        <w:trPr>
          <w:trHeight w:val="900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354" w:rsidRPr="00280B5C" w:rsidRDefault="00211354" w:rsidP="00280B5C">
            <w:pPr>
              <w:jc w:val="center"/>
              <w:rPr>
                <w:color w:val="000000"/>
              </w:rPr>
            </w:pPr>
            <w:r w:rsidRPr="00280B5C">
              <w:rPr>
                <w:color w:val="000000"/>
              </w:rPr>
              <w:t>5</w:t>
            </w:r>
          </w:p>
        </w:tc>
        <w:tc>
          <w:tcPr>
            <w:tcW w:w="8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354" w:rsidRPr="00280B5C" w:rsidRDefault="00211354" w:rsidP="00280B5C">
            <w:pPr>
              <w:rPr>
                <w:color w:val="000000"/>
              </w:rPr>
            </w:pPr>
            <w:r w:rsidRPr="00280B5C">
              <w:rPr>
                <w:color w:val="000000"/>
              </w:rPr>
              <w:t xml:space="preserve"> инвалидность с детства вследствие ранения (контузии, увечья), связанная с боевыми действиями в период Великой Отечественной войны 1941-1945;</w:t>
            </w:r>
          </w:p>
        </w:tc>
      </w:tr>
      <w:tr w:rsidR="00211354" w:rsidRPr="00280B5C" w:rsidTr="00280B5C">
        <w:trPr>
          <w:trHeight w:val="300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354" w:rsidRPr="00280B5C" w:rsidRDefault="00211354" w:rsidP="00280B5C">
            <w:pPr>
              <w:jc w:val="center"/>
              <w:rPr>
                <w:color w:val="000000"/>
              </w:rPr>
            </w:pPr>
            <w:r w:rsidRPr="00280B5C">
              <w:rPr>
                <w:color w:val="000000"/>
              </w:rPr>
              <w:t>6</w:t>
            </w:r>
          </w:p>
        </w:tc>
        <w:tc>
          <w:tcPr>
            <w:tcW w:w="8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354" w:rsidRPr="00280B5C" w:rsidRDefault="00211354" w:rsidP="00280B5C">
            <w:pPr>
              <w:rPr>
                <w:color w:val="000000"/>
              </w:rPr>
            </w:pPr>
            <w:r w:rsidRPr="00280B5C">
              <w:rPr>
                <w:color w:val="000000"/>
              </w:rPr>
              <w:t xml:space="preserve"> военная травма;</w:t>
            </w:r>
          </w:p>
        </w:tc>
      </w:tr>
      <w:tr w:rsidR="00211354" w:rsidRPr="00280B5C" w:rsidTr="00280B5C">
        <w:trPr>
          <w:trHeight w:val="300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354" w:rsidRPr="00280B5C" w:rsidRDefault="00211354" w:rsidP="00280B5C">
            <w:pPr>
              <w:jc w:val="center"/>
              <w:rPr>
                <w:color w:val="000000"/>
              </w:rPr>
            </w:pPr>
            <w:r w:rsidRPr="00280B5C">
              <w:rPr>
                <w:color w:val="000000"/>
              </w:rPr>
              <w:t>7</w:t>
            </w:r>
          </w:p>
        </w:tc>
        <w:tc>
          <w:tcPr>
            <w:tcW w:w="8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354" w:rsidRPr="00280B5C" w:rsidRDefault="00211354" w:rsidP="00280B5C">
            <w:pPr>
              <w:rPr>
                <w:color w:val="000000"/>
              </w:rPr>
            </w:pPr>
            <w:r w:rsidRPr="00280B5C">
              <w:rPr>
                <w:color w:val="000000"/>
              </w:rPr>
              <w:t xml:space="preserve"> заболевание получено в период военной службы;</w:t>
            </w:r>
          </w:p>
        </w:tc>
      </w:tr>
      <w:tr w:rsidR="00211354" w:rsidRPr="00280B5C" w:rsidTr="00280B5C">
        <w:trPr>
          <w:trHeight w:val="553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354" w:rsidRPr="00280B5C" w:rsidRDefault="00211354" w:rsidP="00280B5C">
            <w:pPr>
              <w:jc w:val="center"/>
              <w:rPr>
                <w:color w:val="000000"/>
              </w:rPr>
            </w:pPr>
            <w:r w:rsidRPr="00280B5C">
              <w:rPr>
                <w:color w:val="000000"/>
              </w:rPr>
              <w:t>8</w:t>
            </w:r>
          </w:p>
        </w:tc>
        <w:tc>
          <w:tcPr>
            <w:tcW w:w="8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354" w:rsidRPr="00280B5C" w:rsidRDefault="00211354" w:rsidP="00280B5C">
            <w:pPr>
              <w:rPr>
                <w:color w:val="000000"/>
              </w:rPr>
            </w:pPr>
            <w:r w:rsidRPr="00280B5C">
              <w:rPr>
                <w:color w:val="000000"/>
              </w:rPr>
              <w:t xml:space="preserve"> заболевание </w:t>
            </w:r>
            <w:proofErr w:type="spellStart"/>
            <w:r w:rsidRPr="00280B5C">
              <w:rPr>
                <w:color w:val="000000"/>
              </w:rPr>
              <w:t>радиационно</w:t>
            </w:r>
            <w:proofErr w:type="spellEnd"/>
            <w:r w:rsidRPr="00280B5C">
              <w:rPr>
                <w:color w:val="000000"/>
              </w:rPr>
              <w:t xml:space="preserve"> обусловленное получено при исполнении обязанностей военной службы (служебных обязанностей) в связи с катастрофой на Чернобыльской АЭС;</w:t>
            </w:r>
          </w:p>
        </w:tc>
      </w:tr>
      <w:tr w:rsidR="00211354" w:rsidRPr="00280B5C" w:rsidTr="00280B5C">
        <w:trPr>
          <w:trHeight w:val="245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354" w:rsidRPr="00280B5C" w:rsidRDefault="00211354" w:rsidP="00280B5C">
            <w:pPr>
              <w:jc w:val="center"/>
              <w:rPr>
                <w:color w:val="000000"/>
              </w:rPr>
            </w:pPr>
            <w:r w:rsidRPr="00280B5C">
              <w:rPr>
                <w:color w:val="000000"/>
              </w:rPr>
              <w:t>9</w:t>
            </w:r>
          </w:p>
        </w:tc>
        <w:tc>
          <w:tcPr>
            <w:tcW w:w="8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354" w:rsidRPr="00280B5C" w:rsidRDefault="00211354" w:rsidP="00280B5C">
            <w:pPr>
              <w:rPr>
                <w:color w:val="000000"/>
              </w:rPr>
            </w:pPr>
            <w:r w:rsidRPr="00280B5C">
              <w:rPr>
                <w:color w:val="000000"/>
              </w:rPr>
              <w:t xml:space="preserve"> заболевание связано с катастрофой на Чернобыльской АЭС;</w:t>
            </w:r>
          </w:p>
        </w:tc>
      </w:tr>
      <w:tr w:rsidR="00211354" w:rsidRPr="00280B5C" w:rsidTr="00280B5C">
        <w:trPr>
          <w:trHeight w:val="480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354" w:rsidRPr="00280B5C" w:rsidRDefault="00211354" w:rsidP="00280B5C">
            <w:pPr>
              <w:jc w:val="center"/>
              <w:rPr>
                <w:color w:val="000000"/>
              </w:rPr>
            </w:pPr>
            <w:r w:rsidRPr="00280B5C">
              <w:rPr>
                <w:color w:val="000000"/>
              </w:rPr>
              <w:t>10</w:t>
            </w:r>
          </w:p>
        </w:tc>
        <w:tc>
          <w:tcPr>
            <w:tcW w:w="8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354" w:rsidRPr="00280B5C" w:rsidRDefault="00211354" w:rsidP="00280B5C">
            <w:pPr>
              <w:rPr>
                <w:color w:val="000000"/>
              </w:rPr>
            </w:pPr>
            <w:r w:rsidRPr="00280B5C">
              <w:rPr>
                <w:color w:val="000000"/>
              </w:rPr>
              <w:t xml:space="preserve"> заболевание, полученное при исполнении иных обязанностей военной службы (служебных обязанностей), связано с катастрофой на Чернобыльской АЭС;</w:t>
            </w:r>
          </w:p>
        </w:tc>
      </w:tr>
      <w:tr w:rsidR="00211354" w:rsidRPr="00280B5C" w:rsidTr="00280B5C">
        <w:trPr>
          <w:trHeight w:val="305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354" w:rsidRPr="00280B5C" w:rsidRDefault="00211354" w:rsidP="00280B5C">
            <w:pPr>
              <w:jc w:val="center"/>
              <w:rPr>
                <w:color w:val="000000"/>
              </w:rPr>
            </w:pPr>
            <w:r w:rsidRPr="00280B5C">
              <w:rPr>
                <w:color w:val="000000"/>
              </w:rPr>
              <w:lastRenderedPageBreak/>
              <w:t>11</w:t>
            </w:r>
          </w:p>
        </w:tc>
        <w:tc>
          <w:tcPr>
            <w:tcW w:w="8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354" w:rsidRPr="00280B5C" w:rsidRDefault="00211354" w:rsidP="00280B5C">
            <w:pPr>
              <w:rPr>
                <w:color w:val="000000"/>
              </w:rPr>
            </w:pPr>
            <w:r w:rsidRPr="00280B5C">
              <w:rPr>
                <w:color w:val="000000"/>
              </w:rPr>
              <w:t xml:space="preserve"> заболевание связано с аварией на производственном </w:t>
            </w:r>
            <w:proofErr w:type="gramStart"/>
            <w:r w:rsidRPr="00280B5C">
              <w:rPr>
                <w:color w:val="000000"/>
              </w:rPr>
              <w:t>объединении</w:t>
            </w:r>
            <w:proofErr w:type="gramEnd"/>
            <w:r w:rsidRPr="00280B5C">
              <w:rPr>
                <w:color w:val="000000"/>
              </w:rPr>
              <w:t xml:space="preserve"> "Маяк";</w:t>
            </w:r>
          </w:p>
        </w:tc>
      </w:tr>
      <w:tr w:rsidR="00211354" w:rsidRPr="00280B5C" w:rsidTr="00280B5C">
        <w:trPr>
          <w:trHeight w:val="445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354" w:rsidRPr="00280B5C" w:rsidRDefault="00211354" w:rsidP="00280B5C">
            <w:pPr>
              <w:jc w:val="center"/>
              <w:rPr>
                <w:color w:val="000000"/>
              </w:rPr>
            </w:pPr>
            <w:r w:rsidRPr="00280B5C">
              <w:rPr>
                <w:color w:val="000000"/>
              </w:rPr>
              <w:t>12</w:t>
            </w:r>
          </w:p>
        </w:tc>
        <w:tc>
          <w:tcPr>
            <w:tcW w:w="8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354" w:rsidRPr="00280B5C" w:rsidRDefault="00211354" w:rsidP="00280B5C">
            <w:pPr>
              <w:rPr>
                <w:color w:val="000000"/>
              </w:rPr>
            </w:pPr>
            <w:r w:rsidRPr="00280B5C">
              <w:rPr>
                <w:color w:val="000000"/>
              </w:rPr>
              <w:t xml:space="preserve"> заболевание, полученное при исполнении иных обязанностей военной службы (служебных обязанностей), связано с аварией на производственном объединении "Маяк";</w:t>
            </w:r>
          </w:p>
        </w:tc>
      </w:tr>
      <w:tr w:rsidR="00211354" w:rsidRPr="00280B5C" w:rsidTr="00280B5C">
        <w:trPr>
          <w:trHeight w:val="239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354" w:rsidRPr="00280B5C" w:rsidRDefault="00211354" w:rsidP="00280B5C">
            <w:pPr>
              <w:jc w:val="center"/>
              <w:rPr>
                <w:color w:val="000000"/>
              </w:rPr>
            </w:pPr>
            <w:r w:rsidRPr="00280B5C">
              <w:rPr>
                <w:color w:val="000000"/>
              </w:rPr>
              <w:t>13</w:t>
            </w:r>
          </w:p>
        </w:tc>
        <w:tc>
          <w:tcPr>
            <w:tcW w:w="8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354" w:rsidRPr="00280B5C" w:rsidRDefault="00211354" w:rsidP="00280B5C">
            <w:pPr>
              <w:rPr>
                <w:color w:val="000000"/>
              </w:rPr>
            </w:pPr>
            <w:r w:rsidRPr="00280B5C">
              <w:rPr>
                <w:color w:val="000000"/>
              </w:rPr>
              <w:t xml:space="preserve"> заболевание связано с последствиями радиационных воздействий;</w:t>
            </w:r>
          </w:p>
        </w:tc>
      </w:tr>
      <w:tr w:rsidR="00211354" w:rsidRPr="00280B5C" w:rsidTr="00280B5C">
        <w:trPr>
          <w:trHeight w:val="602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354" w:rsidRPr="00280B5C" w:rsidRDefault="00211354" w:rsidP="00280B5C">
            <w:pPr>
              <w:jc w:val="center"/>
              <w:rPr>
                <w:color w:val="000000"/>
              </w:rPr>
            </w:pPr>
            <w:r w:rsidRPr="00280B5C">
              <w:rPr>
                <w:color w:val="000000"/>
              </w:rPr>
              <w:t>14</w:t>
            </w:r>
          </w:p>
        </w:tc>
        <w:tc>
          <w:tcPr>
            <w:tcW w:w="8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354" w:rsidRPr="00280B5C" w:rsidRDefault="00211354" w:rsidP="00280B5C">
            <w:pPr>
              <w:rPr>
                <w:color w:val="000000"/>
              </w:rPr>
            </w:pPr>
            <w:r w:rsidRPr="00280B5C">
              <w:rPr>
                <w:color w:val="000000"/>
              </w:rPr>
              <w:t xml:space="preserve"> заболевание </w:t>
            </w:r>
            <w:proofErr w:type="spellStart"/>
            <w:r w:rsidRPr="00280B5C">
              <w:rPr>
                <w:color w:val="000000"/>
              </w:rPr>
              <w:t>радиационно</w:t>
            </w:r>
            <w:proofErr w:type="spellEnd"/>
            <w:r w:rsidRPr="00280B5C">
              <w:rPr>
                <w:color w:val="000000"/>
              </w:rPr>
              <w:t xml:space="preserve"> обусловленное получено при исполнении обязанностей военной службы (служебных обязанностей) в связи с непосредственным участием в действиях подразделений особого риска;</w:t>
            </w:r>
          </w:p>
        </w:tc>
      </w:tr>
      <w:tr w:rsidR="00211354" w:rsidRPr="00280B5C" w:rsidTr="00280B5C">
        <w:trPr>
          <w:trHeight w:val="535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354" w:rsidRPr="00280B5C" w:rsidRDefault="00211354" w:rsidP="00280B5C">
            <w:pPr>
              <w:jc w:val="center"/>
              <w:rPr>
                <w:color w:val="000000"/>
              </w:rPr>
            </w:pPr>
            <w:r w:rsidRPr="00280B5C">
              <w:rPr>
                <w:color w:val="000000"/>
              </w:rPr>
              <w:t>15</w:t>
            </w:r>
          </w:p>
        </w:tc>
        <w:tc>
          <w:tcPr>
            <w:tcW w:w="8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354" w:rsidRPr="00280B5C" w:rsidRDefault="00211354" w:rsidP="00280B5C">
            <w:pPr>
              <w:rPr>
                <w:color w:val="000000"/>
              </w:rPr>
            </w:pPr>
            <w:r w:rsidRPr="00280B5C">
              <w:rPr>
                <w:color w:val="000000"/>
              </w:rPr>
              <w:t>заболевание (ранение, контузия, увечье), полученное лицом, обслуживавшим действующие воинские части Вооруженных Сил СССР и Вооруженных Сил Российской Федерации, находившиеся на территориях других государств в период ведения в этих государствах боевых действий;</w:t>
            </w:r>
          </w:p>
        </w:tc>
      </w:tr>
      <w:tr w:rsidR="00211354" w:rsidRPr="00280B5C" w:rsidTr="00280B5C">
        <w:trPr>
          <w:trHeight w:val="405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354" w:rsidRPr="00280B5C" w:rsidRDefault="00211354" w:rsidP="00280B5C">
            <w:pPr>
              <w:jc w:val="center"/>
              <w:rPr>
                <w:color w:val="000000"/>
              </w:rPr>
            </w:pPr>
            <w:r w:rsidRPr="00280B5C">
              <w:rPr>
                <w:color w:val="000000"/>
              </w:rPr>
              <w:t>16</w:t>
            </w:r>
          </w:p>
        </w:tc>
        <w:tc>
          <w:tcPr>
            <w:tcW w:w="8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354" w:rsidRPr="00280B5C" w:rsidRDefault="00211354" w:rsidP="00280B5C">
            <w:pPr>
              <w:rPr>
                <w:color w:val="000000"/>
              </w:rPr>
            </w:pPr>
            <w:r w:rsidRPr="00280B5C">
              <w:rPr>
                <w:color w:val="000000"/>
              </w:rPr>
              <w:t xml:space="preserve">  иные причины, установленные законодательством Российской Федерации.</w:t>
            </w:r>
          </w:p>
        </w:tc>
      </w:tr>
    </w:tbl>
    <w:p w:rsidR="00211354" w:rsidRPr="00280B5C" w:rsidRDefault="00211354" w:rsidP="00211354">
      <w:pPr>
        <w:jc w:val="both"/>
      </w:pPr>
    </w:p>
    <w:p w:rsidR="00211354" w:rsidRPr="00280B5C" w:rsidRDefault="00211354" w:rsidP="00C949A8"/>
    <w:p w:rsidR="00C949A8" w:rsidRPr="00280B5C" w:rsidRDefault="00C949A8" w:rsidP="00C57435">
      <w:pPr>
        <w:jc w:val="both"/>
      </w:pPr>
      <w:bookmarkStart w:id="5" w:name="Примечание3"/>
      <w:r w:rsidRPr="006A087D">
        <w:rPr>
          <w:b/>
          <w:u w:val="single"/>
        </w:rPr>
        <w:t xml:space="preserve">Примечание </w:t>
      </w:r>
      <w:r w:rsidR="00211354" w:rsidRPr="006A087D">
        <w:rPr>
          <w:b/>
          <w:u w:val="single"/>
        </w:rPr>
        <w:t>3</w:t>
      </w:r>
      <w:bookmarkEnd w:id="5"/>
      <w:r w:rsidRPr="006A087D">
        <w:rPr>
          <w:b/>
        </w:rPr>
        <w:t>.</w:t>
      </w:r>
      <w:r w:rsidRPr="00280B5C">
        <w:t xml:space="preserve">  В </w:t>
      </w:r>
      <w:proofErr w:type="gramStart"/>
      <w:r w:rsidRPr="00280B5C">
        <w:t>случае</w:t>
      </w:r>
      <w:proofErr w:type="gramEnd"/>
      <w:r w:rsidRPr="00280B5C">
        <w:t xml:space="preserve"> оказания медицинской помощи по поводу </w:t>
      </w:r>
      <w:proofErr w:type="spellStart"/>
      <w:r w:rsidRPr="00280B5C">
        <w:t>родоразрешения</w:t>
      </w:r>
      <w:proofErr w:type="spellEnd"/>
      <w:r w:rsidRPr="00280B5C">
        <w:t xml:space="preserve"> (случай оказания медицинской помощи матери по поводу родов) и наличия признаков </w:t>
      </w:r>
      <w:proofErr w:type="spellStart"/>
      <w:r w:rsidRPr="00280B5C">
        <w:t>маловесности</w:t>
      </w:r>
      <w:proofErr w:type="spellEnd"/>
      <w:r w:rsidRPr="00280B5C">
        <w:t xml:space="preserve"> и</w:t>
      </w:r>
      <w:r w:rsidR="00211354" w:rsidRPr="00280B5C">
        <w:t xml:space="preserve"> </w:t>
      </w:r>
      <w:r w:rsidRPr="00280B5C">
        <w:t xml:space="preserve">(или) недоношенности у новорожденного (в случае многоплодных родов – у новорожденных), поле VNOV_M заполняется в обязательном порядке. В </w:t>
      </w:r>
      <w:proofErr w:type="gramStart"/>
      <w:r w:rsidRPr="00280B5C">
        <w:t>качестве</w:t>
      </w:r>
      <w:proofErr w:type="gramEnd"/>
      <w:r w:rsidRPr="00280B5C">
        <w:t xml:space="preserve"> значения указывается вес новорожденного (новорожденных при многоплодных родах) в граммах. При многоплодных родах и наличия признаков малого веса или недоношенности сведения о весе каждого ребенка указываются столько раз, сколько детей родилось (тег VNOV_M повторяется такое же количество раз)</w:t>
      </w:r>
    </w:p>
    <w:p w:rsidR="00C949A8" w:rsidRPr="00280B5C" w:rsidRDefault="00C949A8" w:rsidP="00C949A8">
      <w:pPr>
        <w:jc w:val="both"/>
      </w:pPr>
    </w:p>
    <w:p w:rsidR="00C949A8" w:rsidRPr="00280B5C" w:rsidRDefault="00C949A8" w:rsidP="00C949A8">
      <w:pPr>
        <w:jc w:val="both"/>
      </w:pPr>
      <w:bookmarkStart w:id="6" w:name="Примечание4"/>
      <w:r w:rsidRPr="006A087D">
        <w:rPr>
          <w:b/>
          <w:u w:val="single"/>
        </w:rPr>
        <w:t xml:space="preserve">Примечание </w:t>
      </w:r>
      <w:r w:rsidR="00211354" w:rsidRPr="006A087D">
        <w:rPr>
          <w:b/>
          <w:u w:val="single"/>
        </w:rPr>
        <w:t>4</w:t>
      </w:r>
      <w:bookmarkEnd w:id="6"/>
      <w:r w:rsidRPr="00280B5C">
        <w:t xml:space="preserve">. Тег VID_VME заполняется в обязательном </w:t>
      </w:r>
      <w:proofErr w:type="gramStart"/>
      <w:r w:rsidRPr="00280B5C">
        <w:t>порядке</w:t>
      </w:r>
      <w:proofErr w:type="gramEnd"/>
      <w:r w:rsidRPr="00280B5C">
        <w:t xml:space="preserve">, если в составном теге </w:t>
      </w:r>
      <w:r w:rsidRPr="00280B5C">
        <w:rPr>
          <w:lang w:val="en-US"/>
        </w:rPr>
        <w:t>USL</w:t>
      </w:r>
      <w:r w:rsidRPr="00280B5C">
        <w:t xml:space="preserve"> описывается оказание медицинской услуги из номенклатуры медицинских услуг (классификатор V001)</w:t>
      </w:r>
      <w:r w:rsidR="00C57435" w:rsidRPr="00280B5C">
        <w:t xml:space="preserve"> или  из Классификатора стоматологических услуг (Т011)</w:t>
      </w:r>
      <w:r w:rsidRPr="00280B5C">
        <w:t xml:space="preserve">. Т.е. если в </w:t>
      </w:r>
      <w:proofErr w:type="gramStart"/>
      <w:r w:rsidRPr="00280B5C">
        <w:t>теге</w:t>
      </w:r>
      <w:proofErr w:type="gramEnd"/>
      <w:r w:rsidRPr="00280B5C">
        <w:t xml:space="preserve"> CODE_USL указывается код из номенклатуры медицинских услуг (классификатор V001)</w:t>
      </w:r>
      <w:r w:rsidR="00647E80" w:rsidRPr="00280B5C">
        <w:t xml:space="preserve"> или из Классификатора стоматологических услуг (Т011)</w:t>
      </w:r>
      <w:r w:rsidRPr="00280B5C">
        <w:t>, то в теге VID_VME  указывается тот же код.</w:t>
      </w:r>
    </w:p>
    <w:p w:rsidR="00FD43FB" w:rsidRPr="00280B5C" w:rsidRDefault="00FD43FB" w:rsidP="00C949A8">
      <w:pPr>
        <w:jc w:val="both"/>
      </w:pPr>
    </w:p>
    <w:p w:rsidR="007A0811" w:rsidRPr="00280B5C" w:rsidRDefault="007A0811" w:rsidP="00C949A8">
      <w:pPr>
        <w:jc w:val="both"/>
      </w:pPr>
    </w:p>
    <w:p w:rsidR="00462B23" w:rsidRPr="00BE3DF6" w:rsidRDefault="00016570" w:rsidP="00BE3DF6">
      <w:pPr>
        <w:pStyle w:val="ab"/>
        <w:numPr>
          <w:ilvl w:val="1"/>
          <w:numId w:val="8"/>
        </w:numPr>
        <w:rPr>
          <w:b/>
          <w:i/>
        </w:rPr>
      </w:pPr>
      <w:r>
        <w:rPr>
          <w:b/>
          <w:i/>
        </w:rPr>
        <w:t>Файл</w:t>
      </w:r>
      <w:r w:rsidR="00462B23" w:rsidRPr="00BE3DF6">
        <w:rPr>
          <w:b/>
          <w:i/>
        </w:rPr>
        <w:t>, содержащи</w:t>
      </w:r>
      <w:r>
        <w:rPr>
          <w:b/>
          <w:i/>
        </w:rPr>
        <w:t>й</w:t>
      </w:r>
      <w:r w:rsidR="00462B23" w:rsidRPr="00BE3DF6">
        <w:rPr>
          <w:b/>
          <w:i/>
        </w:rPr>
        <w:t xml:space="preserve"> Реестр </w:t>
      </w:r>
      <w:r>
        <w:rPr>
          <w:b/>
          <w:i/>
        </w:rPr>
        <w:t>случаев</w:t>
      </w:r>
      <w:r w:rsidR="00462B23" w:rsidRPr="00BE3DF6">
        <w:rPr>
          <w:b/>
          <w:i/>
        </w:rPr>
        <w:t xml:space="preserve"> об оказанной медицинской помощи по диспансеризации, медицинским осмотрам несовершеннолетних и профилактическим медицинским осмотрам определенных гру</w:t>
      </w:r>
      <w:proofErr w:type="gramStart"/>
      <w:r w:rsidR="00462B23" w:rsidRPr="00BE3DF6">
        <w:rPr>
          <w:b/>
          <w:i/>
        </w:rPr>
        <w:t>пп взр</w:t>
      </w:r>
      <w:proofErr w:type="gramEnd"/>
      <w:r w:rsidR="00462B23" w:rsidRPr="00BE3DF6">
        <w:rPr>
          <w:b/>
          <w:i/>
        </w:rPr>
        <w:t>ослого населения, направляемые в ТФОМС из медицинской организации.</w:t>
      </w:r>
    </w:p>
    <w:p w:rsidR="00BE3DF6" w:rsidRDefault="00BE3DF6" w:rsidP="00462B23"/>
    <w:p w:rsidR="00462B23" w:rsidRPr="00280B5C" w:rsidRDefault="00462B23" w:rsidP="00362597">
      <w:pPr>
        <w:spacing w:line="312" w:lineRule="auto"/>
      </w:pPr>
      <w:r w:rsidRPr="00280B5C">
        <w:t>Имя файла формируется по следующему принципу:</w:t>
      </w:r>
    </w:p>
    <w:p w:rsidR="00462B23" w:rsidRPr="00280B5C" w:rsidRDefault="00462B23" w:rsidP="00362597">
      <w:pPr>
        <w:spacing w:line="312" w:lineRule="auto"/>
      </w:pPr>
    </w:p>
    <w:p w:rsidR="00462B23" w:rsidRPr="00993854" w:rsidRDefault="001848D4" w:rsidP="00362597">
      <w:pPr>
        <w:spacing w:line="312" w:lineRule="auto"/>
        <w:rPr>
          <w:color w:val="C00000"/>
        </w:rPr>
      </w:pPr>
      <w:proofErr w:type="spellStart"/>
      <w:r>
        <w:rPr>
          <w:color w:val="C00000"/>
          <w:lang w:val="en-US"/>
        </w:rPr>
        <w:t>FR</w:t>
      </w:r>
      <w:r w:rsidR="00462B23" w:rsidRPr="00993854">
        <w:rPr>
          <w:color w:val="C00000"/>
          <w:lang w:val="en-US"/>
        </w:rPr>
        <w:t>MN</w:t>
      </w:r>
      <w:r w:rsidR="00462B23" w:rsidRPr="00993854">
        <w:rPr>
          <w:color w:val="C00000"/>
          <w:vertAlign w:val="subscript"/>
          <w:lang w:val="en-US"/>
        </w:rPr>
        <w:t>i</w:t>
      </w:r>
      <w:r w:rsidR="00462B23" w:rsidRPr="00993854">
        <w:rPr>
          <w:color w:val="C00000"/>
          <w:lang w:val="en-US"/>
        </w:rPr>
        <w:t>T</w:t>
      </w:r>
      <w:proofErr w:type="spellEnd"/>
      <w:r w:rsidR="00462B23" w:rsidRPr="00993854">
        <w:rPr>
          <w:color w:val="C00000"/>
        </w:rPr>
        <w:t>34_</w:t>
      </w:r>
      <w:r w:rsidR="00462B23" w:rsidRPr="00993854">
        <w:rPr>
          <w:color w:val="C00000"/>
          <w:lang w:val="en-US"/>
        </w:rPr>
        <w:t>YYMM</w:t>
      </w:r>
      <w:r w:rsidR="00A54921">
        <w:rPr>
          <w:color w:val="C00000"/>
          <w:lang w:val="en-US"/>
        </w:rPr>
        <w:t>NN</w:t>
      </w:r>
      <w:r w:rsidR="00462B23" w:rsidRPr="00993854">
        <w:rPr>
          <w:color w:val="C00000"/>
          <w:lang w:val="en-US"/>
        </w:rPr>
        <w:t>N</w:t>
      </w:r>
      <w:r w:rsidR="00462B23" w:rsidRPr="00993854">
        <w:rPr>
          <w:color w:val="C00000"/>
        </w:rPr>
        <w:t>N</w:t>
      </w:r>
      <w:proofErr w:type="spellStart"/>
      <w:r w:rsidR="00462B23" w:rsidRPr="00993854">
        <w:rPr>
          <w:color w:val="C00000"/>
          <w:lang w:val="en-US"/>
        </w:rPr>
        <w:t>N</w:t>
      </w:r>
      <w:proofErr w:type="spellEnd"/>
      <w:r w:rsidR="00462B23" w:rsidRPr="00993854">
        <w:rPr>
          <w:color w:val="C00000"/>
        </w:rPr>
        <w:t>.</w:t>
      </w:r>
      <w:r w:rsidR="00462B23" w:rsidRPr="00993854">
        <w:rPr>
          <w:color w:val="C00000"/>
          <w:lang w:val="en-US"/>
        </w:rPr>
        <w:t>XML</w:t>
      </w:r>
      <w:r w:rsidR="00462B23" w:rsidRPr="00993854">
        <w:rPr>
          <w:color w:val="C00000"/>
        </w:rPr>
        <w:t>, где</w:t>
      </w:r>
    </w:p>
    <w:p w:rsidR="00462B23" w:rsidRPr="00280B5C" w:rsidRDefault="00462B23" w:rsidP="00362597">
      <w:pPr>
        <w:spacing w:line="312" w:lineRule="auto"/>
      </w:pPr>
    </w:p>
    <w:p w:rsidR="00462B23" w:rsidRPr="00280B5C" w:rsidRDefault="001848D4" w:rsidP="00362597">
      <w:pPr>
        <w:spacing w:line="312" w:lineRule="auto"/>
        <w:jc w:val="both"/>
      </w:pPr>
      <w:proofErr w:type="gramStart"/>
      <w:r>
        <w:rPr>
          <w:lang w:val="en-US"/>
        </w:rPr>
        <w:t>FR</w:t>
      </w:r>
      <w:r w:rsidR="00462B23" w:rsidRPr="00280B5C">
        <w:t xml:space="preserve"> – константа, обозначающая тип файла (</w:t>
      </w:r>
      <w:r>
        <w:rPr>
          <w:lang w:val="en-US"/>
        </w:rPr>
        <w:t>FR</w:t>
      </w:r>
      <w:r w:rsidR="00462B23" w:rsidRPr="00280B5C">
        <w:t xml:space="preserve">– файл содержит реестр случаев оказания медицинской помощи </w:t>
      </w:r>
      <w:r w:rsidR="00462B23" w:rsidRPr="00280B5C">
        <w:rPr>
          <w:i/>
        </w:rPr>
        <w:t>по диспансеризации, медицинским осмотрам несовершеннолетних и профилактическим медицинским осмотрам определенных групп взрослого населения</w:t>
      </w:r>
      <w:r w:rsidR="00462B23" w:rsidRPr="00280B5C">
        <w:t xml:space="preserve">, </w:t>
      </w:r>
      <w:r w:rsidR="00BE3DF6">
        <w:t>р</w:t>
      </w:r>
      <w:r w:rsidR="00462B23" w:rsidRPr="00280B5C">
        <w:t>еестр случаев</w:t>
      </w:r>
      <w:r w:rsidR="00BE3DF6">
        <w:t xml:space="preserve"> второго типа</w:t>
      </w:r>
      <w:r w:rsidR="00462B23" w:rsidRPr="00280B5C">
        <w:t>).</w:t>
      </w:r>
      <w:proofErr w:type="gramEnd"/>
    </w:p>
    <w:p w:rsidR="00462B23" w:rsidRPr="00280B5C" w:rsidRDefault="00462B23" w:rsidP="00362597">
      <w:pPr>
        <w:spacing w:line="312" w:lineRule="auto"/>
      </w:pPr>
      <w:r w:rsidRPr="00280B5C">
        <w:rPr>
          <w:lang w:val="en-US"/>
        </w:rPr>
        <w:t>M</w:t>
      </w:r>
      <w:r w:rsidRPr="00280B5C">
        <w:t xml:space="preserve"> – </w:t>
      </w:r>
      <w:proofErr w:type="gramStart"/>
      <w:r w:rsidRPr="00280B5C">
        <w:t>константа</w:t>
      </w:r>
      <w:proofErr w:type="gramEnd"/>
      <w:r w:rsidRPr="00280B5C">
        <w:t>, определяющая организацию-источник:</w:t>
      </w:r>
    </w:p>
    <w:p w:rsidR="00462B23" w:rsidRPr="00280B5C" w:rsidRDefault="00462B23" w:rsidP="00362597">
      <w:pPr>
        <w:spacing w:line="312" w:lineRule="auto"/>
        <w:rPr>
          <w:vertAlign w:val="subscript"/>
        </w:rPr>
      </w:pPr>
      <w:r w:rsidRPr="00280B5C">
        <w:tab/>
      </w:r>
      <w:r w:rsidRPr="00280B5C">
        <w:tab/>
      </w:r>
      <w:r w:rsidRPr="00280B5C">
        <w:rPr>
          <w:lang w:val="en-US"/>
        </w:rPr>
        <w:t>M</w:t>
      </w:r>
      <w:r w:rsidRPr="00280B5C">
        <w:t xml:space="preserve"> – </w:t>
      </w:r>
      <w:proofErr w:type="gramStart"/>
      <w:r w:rsidRPr="00280B5C">
        <w:t>медицинская</w:t>
      </w:r>
      <w:proofErr w:type="gramEnd"/>
      <w:r w:rsidRPr="00280B5C">
        <w:t xml:space="preserve"> организация (M – латинский символ).</w:t>
      </w:r>
    </w:p>
    <w:p w:rsidR="00462B23" w:rsidRPr="00280B5C" w:rsidRDefault="00462B23" w:rsidP="00362597">
      <w:pPr>
        <w:spacing w:line="312" w:lineRule="auto"/>
        <w:rPr>
          <w:vertAlign w:val="subscript"/>
        </w:rPr>
      </w:pPr>
      <w:r w:rsidRPr="00280B5C">
        <w:rPr>
          <w:lang w:val="en-US"/>
        </w:rPr>
        <w:t>N</w:t>
      </w:r>
      <w:r w:rsidRPr="00280B5C">
        <w:rPr>
          <w:vertAlign w:val="subscript"/>
          <w:lang w:val="en-US"/>
        </w:rPr>
        <w:t>i</w:t>
      </w:r>
      <w:r w:rsidRPr="00280B5C">
        <w:t xml:space="preserve"> – Код МО из справочника Т001 (поле </w:t>
      </w:r>
      <w:r w:rsidRPr="00280B5C">
        <w:rPr>
          <w:lang w:val="en-US"/>
        </w:rPr>
        <w:t>CODEM</w:t>
      </w:r>
      <w:proofErr w:type="gramStart"/>
      <w:r w:rsidRPr="00280B5C">
        <w:t>) .</w:t>
      </w:r>
      <w:proofErr w:type="gramEnd"/>
    </w:p>
    <w:p w:rsidR="00462B23" w:rsidRPr="00280B5C" w:rsidRDefault="00462B23" w:rsidP="00362597">
      <w:pPr>
        <w:spacing w:line="312" w:lineRule="auto"/>
      </w:pPr>
      <w:r w:rsidRPr="00280B5C">
        <w:rPr>
          <w:lang w:val="en-US"/>
        </w:rPr>
        <w:t>T</w:t>
      </w:r>
      <w:r w:rsidRPr="00280B5C">
        <w:t xml:space="preserve"> – </w:t>
      </w:r>
      <w:proofErr w:type="gramStart"/>
      <w:r w:rsidRPr="00280B5C">
        <w:t>константа</w:t>
      </w:r>
      <w:proofErr w:type="gramEnd"/>
      <w:r w:rsidRPr="00280B5C">
        <w:t>, определяющая организацию-получателя:</w:t>
      </w:r>
    </w:p>
    <w:p w:rsidR="00462B23" w:rsidRPr="00280B5C" w:rsidRDefault="00462B23" w:rsidP="00362597">
      <w:pPr>
        <w:spacing w:line="312" w:lineRule="auto"/>
      </w:pPr>
      <w:r w:rsidRPr="00280B5C">
        <w:tab/>
      </w:r>
      <w:r w:rsidRPr="00280B5C">
        <w:tab/>
      </w:r>
      <w:r w:rsidRPr="00280B5C">
        <w:rPr>
          <w:lang w:val="en-US"/>
        </w:rPr>
        <w:t>T</w:t>
      </w:r>
      <w:r w:rsidRPr="00280B5C">
        <w:t xml:space="preserve"> – ТФОМС (Т – латинский символ);</w:t>
      </w:r>
    </w:p>
    <w:p w:rsidR="00462B23" w:rsidRPr="00280B5C" w:rsidRDefault="00462B23" w:rsidP="00362597">
      <w:pPr>
        <w:spacing w:line="312" w:lineRule="auto"/>
      </w:pPr>
      <w:r w:rsidRPr="00280B5C">
        <w:t xml:space="preserve">34 –двузначный код ТФОМС Волгоградской области. </w:t>
      </w:r>
    </w:p>
    <w:p w:rsidR="00462B23" w:rsidRPr="00280B5C" w:rsidRDefault="00462B23" w:rsidP="00362597">
      <w:pPr>
        <w:spacing w:line="312" w:lineRule="auto"/>
      </w:pPr>
      <w:r w:rsidRPr="00280B5C">
        <w:t>YY – две последние цифры порядкового номера года отчетного периода.</w:t>
      </w:r>
    </w:p>
    <w:p w:rsidR="00462B23" w:rsidRPr="00280B5C" w:rsidRDefault="00462B23" w:rsidP="00362597">
      <w:pPr>
        <w:spacing w:line="312" w:lineRule="auto"/>
      </w:pPr>
      <w:r w:rsidRPr="00280B5C">
        <w:t>MM – порядковый номер месяца отчетного периода (с добавлением ведущего нуля до двух знаков),</w:t>
      </w:r>
    </w:p>
    <w:p w:rsidR="00016570" w:rsidRPr="004F7D73" w:rsidRDefault="00A54921" w:rsidP="00362597">
      <w:pPr>
        <w:pStyle w:val="127"/>
        <w:widowControl w:val="0"/>
        <w:spacing w:before="0" w:after="0" w:line="312" w:lineRule="auto"/>
        <w:ind w:firstLine="0"/>
        <w:rPr>
          <w:color w:val="C00000"/>
          <w:sz w:val="20"/>
        </w:rPr>
      </w:pPr>
      <w:proofErr w:type="gramStart"/>
      <w:r w:rsidRPr="00A54921">
        <w:rPr>
          <w:color w:val="C00000"/>
          <w:sz w:val="20"/>
          <w:lang w:val="en-US"/>
        </w:rPr>
        <w:t>NN</w:t>
      </w:r>
      <w:r w:rsidR="00462B23" w:rsidRPr="00A54921">
        <w:rPr>
          <w:color w:val="C00000"/>
          <w:sz w:val="20"/>
        </w:rPr>
        <w:t>N</w:t>
      </w:r>
      <w:r w:rsidR="00462B23" w:rsidRPr="00A54921">
        <w:rPr>
          <w:color w:val="C00000"/>
          <w:sz w:val="20"/>
          <w:lang w:val="en-US"/>
        </w:rPr>
        <w:t>NN</w:t>
      </w:r>
      <w:r w:rsidR="00462B23" w:rsidRPr="00280B5C">
        <w:rPr>
          <w:sz w:val="20"/>
        </w:rPr>
        <w:t xml:space="preserve"> – </w:t>
      </w:r>
      <w:r w:rsidR="00362597" w:rsidRPr="00370F5D">
        <w:rPr>
          <w:color w:val="C00000"/>
          <w:sz w:val="20"/>
        </w:rPr>
        <w:t xml:space="preserve">порядковый номер информационного пакета с реестром </w:t>
      </w:r>
      <w:r w:rsidR="00362597">
        <w:rPr>
          <w:color w:val="C00000"/>
          <w:sz w:val="20"/>
        </w:rPr>
        <w:t xml:space="preserve">случаев </w:t>
      </w:r>
      <w:r w:rsidR="00362597" w:rsidRPr="00370F5D">
        <w:rPr>
          <w:color w:val="C00000"/>
          <w:sz w:val="20"/>
        </w:rPr>
        <w:t>в отчетном периоде.</w:t>
      </w:r>
      <w:proofErr w:type="gramEnd"/>
      <w:r w:rsidR="00362597" w:rsidRPr="00B90EFE">
        <w:rPr>
          <w:color w:val="C00000"/>
          <w:sz w:val="20"/>
        </w:rPr>
        <w:t xml:space="preserve"> Присваивается в </w:t>
      </w:r>
      <w:proofErr w:type="gramStart"/>
      <w:r w:rsidR="00362597" w:rsidRPr="00B90EFE">
        <w:rPr>
          <w:color w:val="C00000"/>
          <w:sz w:val="20"/>
        </w:rPr>
        <w:t>порядке</w:t>
      </w:r>
      <w:proofErr w:type="gramEnd"/>
      <w:r w:rsidR="00362597" w:rsidRPr="00B90EFE">
        <w:rPr>
          <w:color w:val="C00000"/>
          <w:sz w:val="20"/>
        </w:rPr>
        <w:t xml:space="preserve"> возрастания, начиная со значения «1», увеличиваясь на единицу для каждого следующего пакета в данном отчетном периоде (с добавлением ведущих нулей до 5 знаков). </w:t>
      </w:r>
      <w:r w:rsidR="00362597">
        <w:rPr>
          <w:color w:val="C00000"/>
          <w:sz w:val="20"/>
        </w:rPr>
        <w:t xml:space="preserve">Номер пакета должен быть уникальным на </w:t>
      </w:r>
      <w:proofErr w:type="gramStart"/>
      <w:r w:rsidR="00362597">
        <w:rPr>
          <w:color w:val="C00000"/>
          <w:sz w:val="20"/>
        </w:rPr>
        <w:t>множестве</w:t>
      </w:r>
      <w:proofErr w:type="gramEnd"/>
      <w:r w:rsidR="00362597">
        <w:rPr>
          <w:color w:val="C00000"/>
          <w:sz w:val="20"/>
        </w:rPr>
        <w:t xml:space="preserve"> всех реестров случаев за отчетный период вне зависимости от типа реестра случаев (используется сквозная нумерация пакетов с реестрами случаев).</w:t>
      </w:r>
    </w:p>
    <w:p w:rsidR="00362597" w:rsidRPr="004F7D73" w:rsidRDefault="00362597" w:rsidP="00362597">
      <w:pPr>
        <w:pStyle w:val="127"/>
        <w:widowControl w:val="0"/>
        <w:spacing w:before="0" w:after="0"/>
        <w:ind w:firstLine="0"/>
        <w:rPr>
          <w:b/>
          <w:i/>
        </w:rPr>
      </w:pPr>
    </w:p>
    <w:p w:rsidR="00016570" w:rsidRDefault="00016570" w:rsidP="00016570">
      <w:pPr>
        <w:pStyle w:val="ab"/>
        <w:numPr>
          <w:ilvl w:val="1"/>
          <w:numId w:val="8"/>
        </w:numPr>
        <w:rPr>
          <w:b/>
          <w:i/>
        </w:rPr>
      </w:pPr>
      <w:r w:rsidRPr="00016570">
        <w:rPr>
          <w:b/>
          <w:i/>
        </w:rPr>
        <w:lastRenderedPageBreak/>
        <w:t>Структура файла, содержащего реестр случаев оказания медицинской помощи по диспансеризации, медицинским осмотрам несовершеннолетних и профилактическим медицинским осмотрам определенных гру</w:t>
      </w:r>
      <w:proofErr w:type="gramStart"/>
      <w:r w:rsidRPr="00016570">
        <w:rPr>
          <w:b/>
          <w:i/>
        </w:rPr>
        <w:t>пп взр</w:t>
      </w:r>
      <w:proofErr w:type="gramEnd"/>
      <w:r w:rsidRPr="00016570">
        <w:rPr>
          <w:b/>
          <w:i/>
        </w:rPr>
        <w:t>ослого населения.</w:t>
      </w:r>
    </w:p>
    <w:p w:rsidR="00016570" w:rsidRDefault="00016570" w:rsidP="00016570">
      <w:pPr>
        <w:pStyle w:val="ab"/>
        <w:rPr>
          <w:b/>
          <w:i/>
        </w:rPr>
      </w:pPr>
    </w:p>
    <w:p w:rsidR="00CB0D0E" w:rsidRPr="00016570" w:rsidRDefault="00016570" w:rsidP="00016570">
      <w:pPr>
        <w:pStyle w:val="ab"/>
        <w:ind w:left="0" w:firstLine="360"/>
        <w:jc w:val="both"/>
        <w:rPr>
          <w:b/>
          <w:i/>
        </w:rPr>
      </w:pPr>
      <w:r w:rsidRPr="00280B5C">
        <w:t xml:space="preserve">В </w:t>
      </w:r>
      <w:r>
        <w:t>реестр случаев второго типа</w:t>
      </w:r>
      <w:r w:rsidRPr="00280B5C">
        <w:t xml:space="preserve"> включаются все случаи оказания медицинской помощи за отчетный период </w:t>
      </w:r>
      <w:r w:rsidRPr="00280B5C">
        <w:rPr>
          <w:i/>
        </w:rPr>
        <w:t>по диспансеризации, медицинским осмотрам несовершеннолетних и профилактическим медицинским осмотрам определенных гру</w:t>
      </w:r>
      <w:proofErr w:type="gramStart"/>
      <w:r w:rsidRPr="00280B5C">
        <w:rPr>
          <w:i/>
        </w:rPr>
        <w:t>пп взр</w:t>
      </w:r>
      <w:proofErr w:type="gramEnd"/>
      <w:r w:rsidRPr="00280B5C">
        <w:rPr>
          <w:i/>
        </w:rPr>
        <w:t>ослого населения</w:t>
      </w:r>
      <w:r w:rsidRPr="00280B5C">
        <w:t xml:space="preserve">. Каждый </w:t>
      </w:r>
      <w:r>
        <w:t>реестр случаев второго типа</w:t>
      </w:r>
      <w:r w:rsidRPr="00280B5C">
        <w:t xml:space="preserve"> имеет номер и дату формирования. Номер </w:t>
      </w:r>
      <w:r>
        <w:t>реестра случаев второго типа</w:t>
      </w:r>
      <w:r w:rsidRPr="00280B5C">
        <w:t xml:space="preserve"> в </w:t>
      </w:r>
      <w:proofErr w:type="gramStart"/>
      <w:r w:rsidRPr="00280B5C">
        <w:t>дальнейшем</w:t>
      </w:r>
      <w:proofErr w:type="gramEnd"/>
      <w:r w:rsidRPr="00280B5C">
        <w:t xml:space="preserve"> принимает участие в формировании номера счета, сформированного на основании сведений </w:t>
      </w:r>
      <w:r>
        <w:t>реестра случаев второго типа.</w:t>
      </w:r>
    </w:p>
    <w:p w:rsidR="00127764" w:rsidRPr="00016570" w:rsidRDefault="00016570" w:rsidP="00127764">
      <w:pPr>
        <w:pStyle w:val="ad"/>
        <w:numPr>
          <w:ilvl w:val="0"/>
          <w:numId w:val="6"/>
        </w:numPr>
        <w:jc w:val="both"/>
        <w:rPr>
          <w:sz w:val="20"/>
          <w:szCs w:val="20"/>
        </w:rPr>
      </w:pPr>
      <w:r w:rsidRPr="00016570">
        <w:rPr>
          <w:b/>
          <w:i/>
          <w:sz w:val="20"/>
          <w:szCs w:val="20"/>
        </w:rPr>
        <w:t>Структура файла р</w:t>
      </w:r>
      <w:r w:rsidR="00127764" w:rsidRPr="00016570">
        <w:rPr>
          <w:b/>
          <w:i/>
          <w:sz w:val="20"/>
          <w:szCs w:val="20"/>
        </w:rPr>
        <w:t>еестра случаев</w:t>
      </w:r>
      <w:r w:rsidRPr="00016570">
        <w:rPr>
          <w:b/>
          <w:i/>
          <w:sz w:val="20"/>
          <w:szCs w:val="20"/>
        </w:rPr>
        <w:t xml:space="preserve"> оказания медицинской помощи по диспансеризации, медицинским осмотрам несовершеннолетних и профилактическим медицинским осмотрам определенных гру</w:t>
      </w:r>
      <w:proofErr w:type="gramStart"/>
      <w:r w:rsidRPr="00016570">
        <w:rPr>
          <w:b/>
          <w:i/>
          <w:sz w:val="20"/>
          <w:szCs w:val="20"/>
        </w:rPr>
        <w:t>пп взр</w:t>
      </w:r>
      <w:proofErr w:type="gramEnd"/>
      <w:r w:rsidRPr="00016570">
        <w:rPr>
          <w:b/>
          <w:i/>
          <w:sz w:val="20"/>
          <w:szCs w:val="20"/>
        </w:rPr>
        <w:t>ослого населения</w:t>
      </w:r>
      <w:r w:rsidR="00B84799" w:rsidRPr="00016570">
        <w:rPr>
          <w:b/>
          <w:sz w:val="20"/>
          <w:szCs w:val="20"/>
        </w:rPr>
        <w:t>.</w:t>
      </w:r>
    </w:p>
    <w:tbl>
      <w:tblPr>
        <w:tblW w:w="10348" w:type="dxa"/>
        <w:tblInd w:w="-57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/>
      </w:tblPr>
      <w:tblGrid>
        <w:gridCol w:w="1701"/>
        <w:gridCol w:w="1701"/>
        <w:gridCol w:w="567"/>
        <w:gridCol w:w="992"/>
        <w:gridCol w:w="2269"/>
        <w:gridCol w:w="3118"/>
      </w:tblGrid>
      <w:tr w:rsidR="00127764" w:rsidRPr="00280B5C" w:rsidTr="00051419">
        <w:trPr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</w:tcPr>
          <w:p w:rsidR="00127764" w:rsidRPr="00280B5C" w:rsidRDefault="00127764" w:rsidP="00280B5C">
            <w:pPr>
              <w:ind w:left="142" w:hanging="142"/>
              <w:jc w:val="center"/>
            </w:pPr>
            <w:r w:rsidRPr="00280B5C">
              <w:t xml:space="preserve">Код </w:t>
            </w:r>
          </w:p>
          <w:p w:rsidR="00127764" w:rsidRPr="00280B5C" w:rsidRDefault="00127764" w:rsidP="00280B5C">
            <w:pPr>
              <w:ind w:left="142" w:hanging="142"/>
              <w:jc w:val="center"/>
            </w:pPr>
            <w:r w:rsidRPr="00280B5C">
              <w:t>элемента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</w:tcPr>
          <w:p w:rsidR="00127764" w:rsidRPr="00280B5C" w:rsidRDefault="00127764" w:rsidP="00280B5C">
            <w:pPr>
              <w:jc w:val="center"/>
            </w:pPr>
            <w:r w:rsidRPr="00280B5C">
              <w:t>Содержание</w:t>
            </w:r>
          </w:p>
          <w:p w:rsidR="00127764" w:rsidRPr="00280B5C" w:rsidRDefault="00127764" w:rsidP="00280B5C">
            <w:pPr>
              <w:jc w:val="center"/>
            </w:pPr>
            <w:r w:rsidRPr="00280B5C">
              <w:t xml:space="preserve"> элемента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</w:tcPr>
          <w:p w:rsidR="00127764" w:rsidRPr="00280B5C" w:rsidRDefault="00127764" w:rsidP="00280B5C">
            <w:pPr>
              <w:jc w:val="center"/>
            </w:pPr>
            <w:r w:rsidRPr="00280B5C">
              <w:t>Тип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</w:tcPr>
          <w:p w:rsidR="00127764" w:rsidRPr="00280B5C" w:rsidRDefault="00127764" w:rsidP="00280B5C">
            <w:pPr>
              <w:jc w:val="center"/>
            </w:pPr>
            <w:r w:rsidRPr="00280B5C">
              <w:t>Формат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</w:tcPr>
          <w:p w:rsidR="00127764" w:rsidRPr="00280B5C" w:rsidRDefault="00127764" w:rsidP="00280B5C">
            <w:pPr>
              <w:jc w:val="center"/>
            </w:pPr>
            <w:r w:rsidRPr="00280B5C">
              <w:t>Наименование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</w:tcPr>
          <w:p w:rsidR="00127764" w:rsidRPr="00280B5C" w:rsidRDefault="00127764" w:rsidP="00280B5C">
            <w:pPr>
              <w:jc w:val="center"/>
            </w:pPr>
            <w:r w:rsidRPr="00280B5C">
              <w:t>Дополнительная информация</w:t>
            </w:r>
          </w:p>
        </w:tc>
      </w:tr>
      <w:tr w:rsidR="00127764" w:rsidRPr="00280B5C" w:rsidTr="00051419">
        <w:tc>
          <w:tcPr>
            <w:tcW w:w="10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r w:rsidRPr="00280B5C">
              <w:t>Корневой элемент (Сведения о медпомощи)</w:t>
            </w:r>
          </w:p>
        </w:tc>
      </w:tr>
      <w:tr w:rsidR="00127764" w:rsidRPr="00280B5C" w:rsidTr="0005141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r w:rsidRPr="00280B5C">
              <w:rPr>
                <w:rFonts w:eastAsia="Calibri"/>
              </w:rPr>
              <w:t>ZL_LIST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r w:rsidRPr="00280B5C">
              <w:t>ZGLV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370F5D">
            <w:pPr>
              <w:jc w:val="center"/>
            </w:pPr>
            <w:r w:rsidRPr="00280B5C"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r w:rsidRPr="00280B5C">
              <w:t>S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r w:rsidRPr="00280B5C">
              <w:t>Заголовок файла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r w:rsidRPr="00280B5C">
              <w:t>Информация о передаваемом файле</w:t>
            </w:r>
          </w:p>
        </w:tc>
      </w:tr>
      <w:tr w:rsidR="00127764" w:rsidRPr="00280B5C" w:rsidTr="0005141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r w:rsidRPr="00280B5C">
              <w:t>SCHET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370F5D">
            <w:pPr>
              <w:jc w:val="center"/>
            </w:pPr>
            <w:r w:rsidRPr="00280B5C"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r w:rsidRPr="00280B5C">
              <w:t>S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r w:rsidRPr="00280B5C">
              <w:t>Реестр случаев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r w:rsidRPr="00280B5C">
              <w:t>Информация о Реестре случаев</w:t>
            </w:r>
          </w:p>
        </w:tc>
      </w:tr>
      <w:tr w:rsidR="00127764" w:rsidRPr="00280B5C" w:rsidTr="0005141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r w:rsidRPr="00280B5C">
              <w:t>ZAP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370F5D">
            <w:pPr>
              <w:jc w:val="center"/>
            </w:pPr>
            <w:r w:rsidRPr="00280B5C">
              <w:t>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r w:rsidRPr="00280B5C">
              <w:t>S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r w:rsidRPr="00280B5C">
              <w:t>Записи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r w:rsidRPr="00280B5C">
              <w:t>Записи о случаях оказания медицинской помощи</w:t>
            </w:r>
          </w:p>
        </w:tc>
      </w:tr>
      <w:tr w:rsidR="00127764" w:rsidRPr="00280B5C" w:rsidTr="00051419">
        <w:tc>
          <w:tcPr>
            <w:tcW w:w="10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b/>
                <w:color w:val="17365D" w:themeColor="text2" w:themeShade="BF"/>
              </w:rPr>
            </w:pPr>
            <w:r w:rsidRPr="00280B5C">
              <w:rPr>
                <w:b/>
                <w:color w:val="17365D" w:themeColor="text2" w:themeShade="BF"/>
              </w:rPr>
              <w:t>Заголовок файла</w:t>
            </w:r>
          </w:p>
        </w:tc>
      </w:tr>
      <w:tr w:rsidR="00127764" w:rsidRPr="00016570" w:rsidTr="0005141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016570" w:rsidRDefault="00127764" w:rsidP="00280B5C">
            <w:pPr>
              <w:rPr>
                <w:color w:val="C00000"/>
              </w:rPr>
            </w:pPr>
            <w:r w:rsidRPr="00016570">
              <w:rPr>
                <w:color w:val="C00000"/>
              </w:rPr>
              <w:t>ZGLV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016570" w:rsidRDefault="00127764" w:rsidP="00280B5C">
            <w:pPr>
              <w:rPr>
                <w:rFonts w:eastAsia="Calibri"/>
                <w:color w:val="C00000"/>
              </w:rPr>
            </w:pPr>
            <w:r w:rsidRPr="00016570">
              <w:rPr>
                <w:rFonts w:eastAsia="Calibri"/>
                <w:color w:val="C00000"/>
              </w:rPr>
              <w:t>VERSION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016570" w:rsidRDefault="00127764" w:rsidP="00370F5D">
            <w:pPr>
              <w:jc w:val="center"/>
              <w:rPr>
                <w:color w:val="C00000"/>
              </w:rPr>
            </w:pPr>
            <w:r w:rsidRPr="00016570">
              <w:rPr>
                <w:color w:val="C00000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016570" w:rsidRDefault="00127764" w:rsidP="00280B5C">
            <w:pPr>
              <w:rPr>
                <w:color w:val="C00000"/>
              </w:rPr>
            </w:pPr>
            <w:r w:rsidRPr="00016570">
              <w:rPr>
                <w:color w:val="C00000"/>
              </w:rPr>
              <w:t>T(5)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016570" w:rsidRDefault="00127764" w:rsidP="00280B5C">
            <w:pPr>
              <w:rPr>
                <w:color w:val="C00000"/>
              </w:rPr>
            </w:pPr>
            <w:r w:rsidRPr="00016570">
              <w:rPr>
                <w:color w:val="C00000"/>
              </w:rPr>
              <w:t xml:space="preserve">Версия взаимодействия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016570" w:rsidRDefault="00127764" w:rsidP="00280B5C">
            <w:pPr>
              <w:rPr>
                <w:b/>
                <w:color w:val="C00000"/>
              </w:rPr>
            </w:pPr>
            <w:r w:rsidRPr="00016570">
              <w:rPr>
                <w:b/>
                <w:color w:val="C00000"/>
              </w:rPr>
              <w:t>2.12</w:t>
            </w:r>
          </w:p>
        </w:tc>
      </w:tr>
      <w:tr w:rsidR="00127764" w:rsidRPr="00280B5C" w:rsidTr="0005141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rFonts w:eastAsia="Calibri"/>
              </w:rPr>
            </w:pPr>
            <w:r w:rsidRPr="00280B5C">
              <w:rPr>
                <w:rFonts w:eastAsia="Calibri"/>
              </w:rPr>
              <w:t>DATA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370F5D">
            <w:pPr>
              <w:jc w:val="center"/>
            </w:pPr>
            <w:r w:rsidRPr="00280B5C"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r w:rsidRPr="00280B5C">
              <w:t>D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127764" w:rsidP="00280B5C">
            <w:r w:rsidRPr="00280B5C">
              <w:t>Дата формирования файла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127764" w:rsidP="00280B5C"/>
        </w:tc>
      </w:tr>
      <w:tr w:rsidR="00127764" w:rsidRPr="00280B5C" w:rsidTr="0005141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rFonts w:eastAsia="Calibri"/>
              </w:rPr>
            </w:pPr>
            <w:r w:rsidRPr="00280B5C">
              <w:rPr>
                <w:rFonts w:eastAsia="Calibri"/>
              </w:rPr>
              <w:t>FILENAME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370F5D">
            <w:pPr>
              <w:jc w:val="center"/>
            </w:pPr>
            <w:r w:rsidRPr="00280B5C"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r w:rsidRPr="00280B5C">
              <w:t>T(26)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127764" w:rsidP="00280B5C">
            <w:r w:rsidRPr="00280B5C">
              <w:t>Имя файла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127764" w:rsidP="00280B5C">
            <w:r w:rsidRPr="00280B5C">
              <w:t>Имя файла без расширения.</w:t>
            </w:r>
          </w:p>
        </w:tc>
      </w:tr>
      <w:tr w:rsidR="00127764" w:rsidRPr="00016570" w:rsidTr="0005141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016570" w:rsidRDefault="00127764" w:rsidP="00280B5C">
            <w:pPr>
              <w:rPr>
                <w:color w:val="C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016570" w:rsidRDefault="00127764" w:rsidP="00280B5C">
            <w:pPr>
              <w:pStyle w:val="1"/>
              <w:rPr>
                <w:rFonts w:eastAsia="Calibri"/>
                <w:color w:val="C00000"/>
                <w:sz w:val="20"/>
                <w:szCs w:val="20"/>
                <w:lang w:val="en-US"/>
              </w:rPr>
            </w:pPr>
            <w:r w:rsidRPr="00016570">
              <w:rPr>
                <w:rFonts w:eastAsia="Calibri"/>
                <w:color w:val="C00000"/>
                <w:sz w:val="20"/>
                <w:szCs w:val="20"/>
                <w:lang w:val="en-US"/>
              </w:rPr>
              <w:t>SD_Z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016570" w:rsidRDefault="00127764" w:rsidP="00370F5D">
            <w:pPr>
              <w:pStyle w:val="1"/>
              <w:jc w:val="center"/>
              <w:rPr>
                <w:color w:val="C00000"/>
                <w:sz w:val="20"/>
                <w:szCs w:val="20"/>
                <w:lang w:eastAsia="ru-RU"/>
              </w:rPr>
            </w:pPr>
            <w:r w:rsidRPr="00016570">
              <w:rPr>
                <w:color w:val="C00000"/>
                <w:sz w:val="20"/>
                <w:szCs w:val="20"/>
                <w:lang w:eastAsia="ru-RU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016570" w:rsidRDefault="00127764" w:rsidP="00280B5C">
            <w:pPr>
              <w:pStyle w:val="1"/>
              <w:jc w:val="center"/>
              <w:rPr>
                <w:color w:val="C00000"/>
                <w:sz w:val="20"/>
                <w:szCs w:val="20"/>
                <w:lang w:val="en-US" w:eastAsia="ru-RU"/>
              </w:rPr>
            </w:pPr>
            <w:r w:rsidRPr="00016570">
              <w:rPr>
                <w:color w:val="C00000"/>
                <w:sz w:val="20"/>
                <w:szCs w:val="20"/>
                <w:lang w:val="en-US" w:eastAsia="ru-RU"/>
              </w:rPr>
              <w:t>N(9)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016570" w:rsidRDefault="00127764" w:rsidP="00280B5C">
            <w:pPr>
              <w:pStyle w:val="1"/>
              <w:rPr>
                <w:color w:val="C00000"/>
                <w:sz w:val="20"/>
                <w:szCs w:val="20"/>
                <w:lang w:eastAsia="ru-RU"/>
              </w:rPr>
            </w:pPr>
            <w:r w:rsidRPr="00016570">
              <w:rPr>
                <w:color w:val="C00000"/>
                <w:sz w:val="20"/>
                <w:szCs w:val="20"/>
                <w:lang w:eastAsia="ru-RU"/>
              </w:rPr>
              <w:t>Количество случаев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016570" w:rsidRDefault="00127764" w:rsidP="00280B5C">
            <w:pPr>
              <w:pStyle w:val="1"/>
              <w:rPr>
                <w:color w:val="C00000"/>
                <w:sz w:val="20"/>
                <w:szCs w:val="20"/>
                <w:lang w:eastAsia="ru-RU"/>
              </w:rPr>
            </w:pPr>
            <w:r w:rsidRPr="00016570">
              <w:rPr>
                <w:color w:val="C00000"/>
                <w:sz w:val="20"/>
                <w:szCs w:val="20"/>
                <w:lang w:eastAsia="ru-RU"/>
              </w:rPr>
              <w:t>Указывается количество случаев оказания медицинской помощи, включённых в реестр сведений.</w:t>
            </w:r>
          </w:p>
        </w:tc>
      </w:tr>
      <w:tr w:rsidR="00127764" w:rsidRPr="00280B5C" w:rsidTr="00051419">
        <w:tc>
          <w:tcPr>
            <w:tcW w:w="10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b/>
                <w:color w:val="17365D" w:themeColor="text2" w:themeShade="BF"/>
              </w:rPr>
            </w:pPr>
            <w:r w:rsidRPr="00280B5C">
              <w:rPr>
                <w:b/>
                <w:color w:val="17365D" w:themeColor="text2" w:themeShade="BF"/>
              </w:rPr>
              <w:t>Реестр случаев</w:t>
            </w:r>
          </w:p>
        </w:tc>
      </w:tr>
      <w:tr w:rsidR="00127764" w:rsidRPr="00280B5C" w:rsidTr="0005141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r w:rsidRPr="00280B5C">
              <w:t>SCHET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rFonts w:eastAsia="Calibri"/>
              </w:rPr>
            </w:pPr>
            <w:r w:rsidRPr="00280B5C">
              <w:rPr>
                <w:rFonts w:eastAsia="Calibri"/>
              </w:rPr>
              <w:t>CODE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r w:rsidRPr="00280B5C"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016570" w:rsidRDefault="00016570" w:rsidP="00280B5C">
            <w:pPr>
              <w:rPr>
                <w:color w:val="C00000"/>
              </w:rPr>
            </w:pPr>
            <w:r w:rsidRPr="00016570">
              <w:rPr>
                <w:color w:val="C00000"/>
              </w:rPr>
              <w:t>N(12</w:t>
            </w:r>
            <w:r w:rsidR="00127764" w:rsidRPr="00016570">
              <w:rPr>
                <w:color w:val="C00000"/>
              </w:rPr>
              <w:t>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127764" w:rsidP="00280B5C">
            <w:r w:rsidRPr="00280B5C">
              <w:t>Код записи Реестра случаев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A54921" w:rsidP="00A54921">
            <w:r w:rsidRPr="00B90EFE">
              <w:rPr>
                <w:color w:val="C00000"/>
              </w:rPr>
              <w:t xml:space="preserve">Уникальный код (например, порядковый номер) на множестве всех реестров </w:t>
            </w:r>
            <w:proofErr w:type="gramStart"/>
            <w:r w:rsidRPr="00B90EFE">
              <w:rPr>
                <w:color w:val="C00000"/>
              </w:rPr>
              <w:t>случаев</w:t>
            </w:r>
            <w:proofErr w:type="gramEnd"/>
            <w:r w:rsidRPr="00B90EFE">
              <w:rPr>
                <w:color w:val="C00000"/>
              </w:rPr>
              <w:t xml:space="preserve"> как первого, так и второго типа</w:t>
            </w:r>
            <w:r>
              <w:rPr>
                <w:color w:val="C00000"/>
              </w:rPr>
              <w:t xml:space="preserve"> для отчетных периодов, принадлежащих одному календарному году</w:t>
            </w:r>
          </w:p>
        </w:tc>
      </w:tr>
      <w:tr w:rsidR="00127764" w:rsidRPr="00280B5C" w:rsidTr="0005141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rFonts w:eastAsia="Calibri"/>
              </w:rPr>
            </w:pPr>
            <w:r w:rsidRPr="00280B5C">
              <w:rPr>
                <w:rFonts w:eastAsia="Calibri"/>
              </w:rPr>
              <w:t>CODE_MO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r w:rsidRPr="00280B5C"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r w:rsidRPr="00280B5C">
              <w:t>T(6)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127764" w:rsidP="00280B5C">
            <w:r w:rsidRPr="00280B5C">
              <w:t>Реестровый номер медицинской организации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127764" w:rsidP="00280B5C">
            <w:r w:rsidRPr="00280B5C">
              <w:t xml:space="preserve">Код МО – юридического лица. Заполняется в </w:t>
            </w:r>
            <w:proofErr w:type="gramStart"/>
            <w:r w:rsidRPr="00280B5C">
              <w:t>соответствии</w:t>
            </w:r>
            <w:proofErr w:type="gramEnd"/>
            <w:r w:rsidRPr="00280B5C">
              <w:t xml:space="preserve"> со справочником F003 </w:t>
            </w:r>
          </w:p>
        </w:tc>
      </w:tr>
      <w:tr w:rsidR="00127764" w:rsidRPr="00280B5C" w:rsidTr="0005141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rFonts w:eastAsia="Calibri"/>
              </w:rPr>
            </w:pPr>
            <w:r w:rsidRPr="00280B5C">
              <w:rPr>
                <w:rFonts w:eastAsia="Calibri"/>
              </w:rPr>
              <w:t>YEAR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r w:rsidRPr="00280B5C"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r w:rsidRPr="00280B5C">
              <w:t>N(4)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127764" w:rsidP="00280B5C">
            <w:r w:rsidRPr="00280B5C">
              <w:t>Отчетный год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127764" w:rsidP="00280B5C"/>
        </w:tc>
      </w:tr>
      <w:tr w:rsidR="00127764" w:rsidRPr="00280B5C" w:rsidTr="0005141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rFonts w:eastAsia="Calibri"/>
              </w:rPr>
            </w:pPr>
            <w:r w:rsidRPr="00280B5C">
              <w:rPr>
                <w:rFonts w:eastAsia="Calibri"/>
              </w:rPr>
              <w:t>MONTH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r w:rsidRPr="00280B5C"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r w:rsidRPr="00280B5C">
              <w:t>N(2)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127764" w:rsidP="00280B5C">
            <w:r w:rsidRPr="00280B5C">
              <w:t>Отчетный месяц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127764" w:rsidP="00280B5C"/>
        </w:tc>
      </w:tr>
      <w:tr w:rsidR="00127764" w:rsidRPr="00280B5C" w:rsidTr="0005141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rFonts w:eastAsia="Calibri"/>
              </w:rPr>
            </w:pPr>
            <w:r w:rsidRPr="00280B5C">
              <w:rPr>
                <w:rFonts w:eastAsia="Calibri"/>
              </w:rPr>
              <w:t>NSCHET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r w:rsidRPr="00280B5C"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r w:rsidRPr="00280B5C">
              <w:t>N(6)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127764" w:rsidP="00A54921">
            <w:r w:rsidRPr="00280B5C">
              <w:t xml:space="preserve">Номер Реестра </w:t>
            </w:r>
            <w:r w:rsidR="00A54921">
              <w:t>случаев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127764" w:rsidP="00A54921">
            <w:r w:rsidRPr="00A54921">
              <w:rPr>
                <w:color w:val="C00000"/>
              </w:rPr>
              <w:t xml:space="preserve">Номер </w:t>
            </w:r>
            <w:r w:rsidR="00A54921" w:rsidRPr="00A54921">
              <w:rPr>
                <w:color w:val="C00000"/>
              </w:rPr>
              <w:t>реестра случаев</w:t>
            </w:r>
            <w:r w:rsidRPr="00A54921">
              <w:rPr>
                <w:color w:val="C00000"/>
              </w:rPr>
              <w:t xml:space="preserve"> уникален </w:t>
            </w:r>
            <w:r w:rsidR="00A54921" w:rsidRPr="00A54921">
              <w:rPr>
                <w:color w:val="C00000"/>
              </w:rPr>
              <w:t xml:space="preserve">на множестве всех реестров </w:t>
            </w:r>
            <w:proofErr w:type="gramStart"/>
            <w:r w:rsidR="00A54921" w:rsidRPr="00A54921">
              <w:rPr>
                <w:color w:val="C00000"/>
              </w:rPr>
              <w:t>случаев</w:t>
            </w:r>
            <w:proofErr w:type="gramEnd"/>
            <w:r w:rsidR="00A54921" w:rsidRPr="00A54921">
              <w:rPr>
                <w:color w:val="C00000"/>
              </w:rPr>
              <w:t xml:space="preserve"> как первого, так и второго типа </w:t>
            </w:r>
            <w:r w:rsidRPr="00A54921">
              <w:rPr>
                <w:color w:val="C00000"/>
              </w:rPr>
              <w:t>для отчетных периодов, принадлежащих одному календарному году</w:t>
            </w:r>
            <w:r w:rsidRPr="00280B5C">
              <w:t>.</w:t>
            </w:r>
          </w:p>
        </w:tc>
      </w:tr>
      <w:tr w:rsidR="00127764" w:rsidRPr="00280B5C" w:rsidTr="0005141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rFonts w:eastAsia="Calibri"/>
              </w:rPr>
            </w:pPr>
            <w:r w:rsidRPr="00280B5C">
              <w:rPr>
                <w:rFonts w:eastAsia="Calibri"/>
              </w:rPr>
              <w:t>DSCHET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r w:rsidRPr="00280B5C"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r w:rsidRPr="00280B5C">
              <w:t>D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127764" w:rsidP="00280B5C">
            <w:r w:rsidRPr="00280B5C">
              <w:t>Дата формирования Реестра сведений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127764" w:rsidP="00280B5C">
            <w:r w:rsidRPr="00280B5C">
              <w:t xml:space="preserve">В </w:t>
            </w:r>
            <w:proofErr w:type="gramStart"/>
            <w:r w:rsidRPr="00280B5C">
              <w:t>формате</w:t>
            </w:r>
            <w:proofErr w:type="gramEnd"/>
            <w:r w:rsidRPr="00280B5C">
              <w:t xml:space="preserve"> ГГГГ-ММ-ДД</w:t>
            </w:r>
          </w:p>
        </w:tc>
      </w:tr>
      <w:tr w:rsidR="00127764" w:rsidRPr="00280B5C" w:rsidTr="0005141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rFonts w:eastAsia="Calibri"/>
              </w:rPr>
            </w:pPr>
            <w:r w:rsidRPr="00280B5C">
              <w:rPr>
                <w:rFonts w:eastAsia="Calibri"/>
              </w:rPr>
              <w:t>PLAT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r w:rsidRPr="00280B5C">
              <w:t>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r w:rsidRPr="00280B5C">
              <w:t>T(5)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127764" w:rsidP="00280B5C">
            <w:r w:rsidRPr="00280B5C">
              <w:t>Плательщик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127764" w:rsidP="00A54921">
            <w:r w:rsidRPr="00280B5C">
              <w:t xml:space="preserve">Не заполняется для файла, содержащего Реестр </w:t>
            </w:r>
            <w:r w:rsidR="00A54921">
              <w:t>случаев</w:t>
            </w:r>
          </w:p>
        </w:tc>
      </w:tr>
      <w:tr w:rsidR="00127764" w:rsidRPr="00280B5C" w:rsidTr="00051419">
        <w:trPr>
          <w:trHeight w:val="42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rFonts w:eastAsia="Calibri"/>
              </w:rPr>
            </w:pPr>
            <w:r w:rsidRPr="00280B5C">
              <w:rPr>
                <w:rFonts w:eastAsia="Calibri"/>
              </w:rPr>
              <w:t>SUMMAV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r w:rsidRPr="00280B5C"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r w:rsidRPr="00280B5C">
              <w:t>N(15.2)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127764" w:rsidP="00280B5C">
            <w:r w:rsidRPr="00280B5C">
              <w:t>Сумма МО, выставленная на оплату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127764" w:rsidP="00280B5C">
            <w:proofErr w:type="gramStart"/>
            <w:r w:rsidRPr="00280B5C">
              <w:t>Равна</w:t>
            </w:r>
            <w:proofErr w:type="gramEnd"/>
            <w:r w:rsidRPr="00280B5C">
              <w:t xml:space="preserve"> сумме всех случаев, включенных в Реестр сведений</w:t>
            </w:r>
          </w:p>
        </w:tc>
      </w:tr>
      <w:tr w:rsidR="00127764" w:rsidRPr="00280B5C" w:rsidTr="0005141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rFonts w:eastAsia="Calibri"/>
              </w:rPr>
            </w:pPr>
            <w:r w:rsidRPr="00280B5C">
              <w:rPr>
                <w:rFonts w:eastAsia="Calibri"/>
              </w:rPr>
              <w:t>COMENTS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r w:rsidRPr="00280B5C">
              <w:t>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r w:rsidRPr="00280B5C">
              <w:t>T(250)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127764" w:rsidP="00280B5C">
            <w:r w:rsidRPr="00280B5C">
              <w:t>Служебное поле к счету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127764" w:rsidP="00280B5C"/>
        </w:tc>
      </w:tr>
      <w:tr w:rsidR="00127764" w:rsidRPr="00280B5C" w:rsidTr="00051419">
        <w:tc>
          <w:tcPr>
            <w:tcW w:w="10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b/>
                <w:color w:val="17365D" w:themeColor="text2" w:themeShade="BF"/>
              </w:rPr>
            </w:pPr>
            <w:r w:rsidRPr="00280B5C">
              <w:rPr>
                <w:b/>
                <w:color w:val="17365D" w:themeColor="text2" w:themeShade="BF"/>
              </w:rPr>
              <w:t>Записи</w:t>
            </w:r>
          </w:p>
        </w:tc>
      </w:tr>
      <w:tr w:rsidR="00127764" w:rsidRPr="00280B5C" w:rsidTr="0005141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r w:rsidRPr="00280B5C">
              <w:t>ZAP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r w:rsidRPr="00280B5C">
              <w:t>N_ZAP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r w:rsidRPr="00280B5C"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r w:rsidRPr="00280B5C">
              <w:t>N(8)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127764" w:rsidP="00280B5C">
            <w:r w:rsidRPr="00280B5C">
              <w:t>Номер позиции записи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127764" w:rsidP="00280B5C">
            <w:r w:rsidRPr="00280B5C">
              <w:t xml:space="preserve">Уникально идентифицирует </w:t>
            </w:r>
            <w:r w:rsidRPr="00280B5C">
              <w:lastRenderedPageBreak/>
              <w:t xml:space="preserve">запись в </w:t>
            </w:r>
            <w:proofErr w:type="gramStart"/>
            <w:r w:rsidRPr="00280B5C">
              <w:t>пределах</w:t>
            </w:r>
            <w:proofErr w:type="gramEnd"/>
            <w:r w:rsidRPr="00280B5C">
              <w:t xml:space="preserve"> Реестра сведений.</w:t>
            </w:r>
          </w:p>
        </w:tc>
      </w:tr>
      <w:tr w:rsidR="00051419" w:rsidRPr="00280B5C" w:rsidTr="00051419">
        <w:trPr>
          <w:trHeight w:val="3798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1419" w:rsidRPr="00280B5C" w:rsidRDefault="00051419" w:rsidP="00280B5C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1419" w:rsidRPr="00051419" w:rsidRDefault="00051419" w:rsidP="004F7D73">
            <w:pPr>
              <w:rPr>
                <w:color w:val="C00000"/>
                <w:highlight w:val="lightGray"/>
              </w:rPr>
            </w:pPr>
            <w:r w:rsidRPr="00051419">
              <w:rPr>
                <w:color w:val="C00000"/>
                <w:highlight w:val="lightGray"/>
              </w:rPr>
              <w:t>PR_NOV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1419" w:rsidRPr="00051419" w:rsidRDefault="00051419" w:rsidP="004F7D73">
            <w:pPr>
              <w:rPr>
                <w:color w:val="C00000"/>
                <w:highlight w:val="lightGray"/>
              </w:rPr>
            </w:pPr>
            <w:r w:rsidRPr="00051419">
              <w:rPr>
                <w:color w:val="C00000"/>
                <w:highlight w:val="lightGray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1419" w:rsidRPr="00051419" w:rsidRDefault="00051419" w:rsidP="004F7D73">
            <w:pPr>
              <w:rPr>
                <w:color w:val="C00000"/>
                <w:highlight w:val="lightGray"/>
              </w:rPr>
            </w:pPr>
            <w:r w:rsidRPr="00051419">
              <w:rPr>
                <w:color w:val="C00000"/>
                <w:highlight w:val="lightGray"/>
              </w:rPr>
              <w:t>N(1)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419" w:rsidRPr="00051419" w:rsidRDefault="00051419" w:rsidP="004F7D73">
            <w:pPr>
              <w:rPr>
                <w:color w:val="C00000"/>
                <w:highlight w:val="lightGray"/>
              </w:rPr>
            </w:pPr>
            <w:r w:rsidRPr="00051419">
              <w:rPr>
                <w:color w:val="C00000"/>
                <w:highlight w:val="lightGray"/>
              </w:rPr>
              <w:t>Признак исправленной записи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0EE" w:rsidRDefault="001300EE" w:rsidP="001300EE">
            <w:pPr>
              <w:rPr>
                <w:color w:val="C00000"/>
                <w:highlight w:val="lightGray"/>
              </w:rPr>
            </w:pPr>
            <w:r>
              <w:rPr>
                <w:color w:val="C00000"/>
                <w:highlight w:val="lightGray"/>
              </w:rPr>
              <w:t>Для всех записей о случаях оказания медицинской помощи, которые еще не были представлены в счетах, в этом поле указывается 0.</w:t>
            </w:r>
          </w:p>
          <w:p w:rsidR="001300EE" w:rsidRDefault="001300EE" w:rsidP="001300EE">
            <w:pPr>
              <w:rPr>
                <w:color w:val="C00000"/>
                <w:highlight w:val="lightGray"/>
              </w:rPr>
            </w:pPr>
            <w:r>
              <w:rPr>
                <w:color w:val="C00000"/>
                <w:highlight w:val="lightGray"/>
              </w:rPr>
              <w:t xml:space="preserve"> </w:t>
            </w:r>
          </w:p>
          <w:p w:rsidR="00051419" w:rsidRPr="00792C7E" w:rsidRDefault="001300EE" w:rsidP="001300EE">
            <w:pPr>
              <w:rPr>
                <w:color w:val="C00000"/>
                <w:highlight w:val="lightGray"/>
              </w:rPr>
            </w:pPr>
            <w:r w:rsidRPr="00051419">
              <w:rPr>
                <w:color w:val="C00000"/>
                <w:highlight w:val="lightGray"/>
              </w:rPr>
              <w:t xml:space="preserve">1-запись передается </w:t>
            </w:r>
            <w:r>
              <w:rPr>
                <w:color w:val="C00000"/>
                <w:highlight w:val="lightGray"/>
              </w:rPr>
              <w:t xml:space="preserve">повторно (как  </w:t>
            </w:r>
            <w:proofErr w:type="gramStart"/>
            <w:r>
              <w:rPr>
                <w:color w:val="C00000"/>
                <w:highlight w:val="lightGray"/>
              </w:rPr>
              <w:t>исправленная</w:t>
            </w:r>
            <w:proofErr w:type="gramEnd"/>
            <w:r>
              <w:rPr>
                <w:color w:val="C00000"/>
                <w:highlight w:val="lightGray"/>
              </w:rPr>
              <w:t xml:space="preserve">) </w:t>
            </w:r>
            <w:r w:rsidRPr="00051419">
              <w:rPr>
                <w:color w:val="C00000"/>
                <w:highlight w:val="lightGray"/>
              </w:rPr>
              <w:t xml:space="preserve">после </w:t>
            </w:r>
            <w:r>
              <w:rPr>
                <w:color w:val="C00000"/>
                <w:highlight w:val="lightGray"/>
              </w:rPr>
              <w:t xml:space="preserve">представления в счетах и последующего удержания по акту </w:t>
            </w:r>
            <w:r w:rsidRPr="00792C7E">
              <w:rPr>
                <w:color w:val="C00000"/>
                <w:highlight w:val="lightGray"/>
              </w:rPr>
              <w:t>контроля.</w:t>
            </w:r>
          </w:p>
          <w:p w:rsidR="00792C7E" w:rsidRPr="00792C7E" w:rsidRDefault="00792C7E" w:rsidP="001300EE">
            <w:pPr>
              <w:rPr>
                <w:b/>
                <w:color w:val="C00000"/>
              </w:rPr>
            </w:pPr>
            <w:r w:rsidRPr="00792C7E">
              <w:rPr>
                <w:color w:val="C00000"/>
                <w:highlight w:val="lightGray"/>
              </w:rPr>
              <w:t xml:space="preserve">Дополнительная информация указана в </w:t>
            </w:r>
            <w:hyperlink w:anchor="Примечание0" w:history="1">
              <w:proofErr w:type="gramStart"/>
              <w:r w:rsidRPr="00792C7E">
                <w:rPr>
                  <w:rStyle w:val="a3"/>
                  <w:highlight w:val="lightGray"/>
                </w:rPr>
                <w:t>Примечании</w:t>
              </w:r>
              <w:proofErr w:type="gramEnd"/>
              <w:r w:rsidRPr="00792C7E">
                <w:rPr>
                  <w:rStyle w:val="a3"/>
                  <w:highlight w:val="lightGray"/>
                </w:rPr>
                <w:t xml:space="preserve"> 0.</w:t>
              </w:r>
            </w:hyperlink>
          </w:p>
        </w:tc>
      </w:tr>
      <w:tr w:rsidR="00127764" w:rsidRPr="00280B5C" w:rsidTr="0005141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r w:rsidRPr="00280B5C">
              <w:t>PACIENT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r w:rsidRPr="00280B5C"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r w:rsidRPr="00280B5C">
              <w:t>S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127764" w:rsidP="00280B5C">
            <w:r w:rsidRPr="00280B5C">
              <w:t>Сведения о пациенте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127764" w:rsidP="00280B5C"/>
        </w:tc>
      </w:tr>
      <w:tr w:rsidR="00127764" w:rsidRPr="00280B5C" w:rsidTr="0005141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7764" w:rsidRPr="00280B5C" w:rsidRDefault="00127764" w:rsidP="00280B5C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7764" w:rsidRPr="00280B5C" w:rsidRDefault="00127764" w:rsidP="00280B5C">
            <w:r w:rsidRPr="00280B5C">
              <w:t>SLUCH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7764" w:rsidRPr="00280B5C" w:rsidRDefault="00127764" w:rsidP="00280B5C">
            <w:r w:rsidRPr="00280B5C"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7764" w:rsidRPr="00280B5C" w:rsidRDefault="00127764" w:rsidP="00280B5C">
            <w:r w:rsidRPr="00280B5C">
              <w:t>S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764" w:rsidRPr="00280B5C" w:rsidRDefault="00127764" w:rsidP="00280B5C">
            <w:r w:rsidRPr="00280B5C">
              <w:t>Сведения о случае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764" w:rsidRPr="00280B5C" w:rsidRDefault="00127764" w:rsidP="00280B5C"/>
        </w:tc>
      </w:tr>
      <w:tr w:rsidR="00127764" w:rsidRPr="00280B5C" w:rsidTr="00051419">
        <w:tc>
          <w:tcPr>
            <w:tcW w:w="10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b/>
                <w:color w:val="17365D" w:themeColor="text2" w:themeShade="BF"/>
              </w:rPr>
            </w:pPr>
            <w:r w:rsidRPr="00280B5C">
              <w:rPr>
                <w:b/>
                <w:color w:val="17365D" w:themeColor="text2" w:themeShade="BF"/>
              </w:rPr>
              <w:t>Сведения о пациенте</w:t>
            </w:r>
          </w:p>
        </w:tc>
      </w:tr>
      <w:tr w:rsidR="00127764" w:rsidRPr="00280B5C" w:rsidTr="0005141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r w:rsidRPr="00280B5C">
              <w:t>PACIENT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rFonts w:eastAsia="Calibri"/>
              </w:rPr>
            </w:pPr>
            <w:r w:rsidRPr="00280B5C">
              <w:rPr>
                <w:rFonts w:eastAsia="Calibri"/>
              </w:rPr>
              <w:t>ID_PAC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r w:rsidRPr="00280B5C"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r w:rsidRPr="00280B5C">
              <w:t>T(36)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127764" w:rsidP="00280B5C">
            <w:r w:rsidRPr="00280B5C">
              <w:t>Код записи о пациенте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127764" w:rsidP="00280B5C">
            <w:r w:rsidRPr="00280B5C">
              <w:t>Используется уникальный идентификатор (например, учетный код) пациента или код, формируемый по алгоритму GUID.</w:t>
            </w:r>
          </w:p>
          <w:p w:rsidR="00127764" w:rsidRPr="00280B5C" w:rsidRDefault="00127764" w:rsidP="00280B5C">
            <w:proofErr w:type="gramStart"/>
            <w:r w:rsidRPr="00280B5C">
              <w:t>Необходим</w:t>
            </w:r>
            <w:proofErr w:type="gramEnd"/>
            <w:r w:rsidRPr="00280B5C">
              <w:t xml:space="preserve"> для связи с файлом персональных данных. Не изменяется в </w:t>
            </w:r>
            <w:proofErr w:type="gramStart"/>
            <w:r w:rsidRPr="00280B5C">
              <w:t>дальнейшем</w:t>
            </w:r>
            <w:proofErr w:type="gramEnd"/>
            <w:r w:rsidRPr="00280B5C">
              <w:t xml:space="preserve"> при предоставлении счетов, сведений о проведенном СМО контроле. Может быть </w:t>
            </w:r>
            <w:proofErr w:type="gramStart"/>
            <w:r w:rsidRPr="00280B5C">
              <w:t>изменен</w:t>
            </w:r>
            <w:proofErr w:type="gramEnd"/>
            <w:r w:rsidRPr="00280B5C">
              <w:t xml:space="preserve"> только, если по пациенту не была определена страховая принадлежность и сведения представляются повторно после исправления персональных данных пациента. </w:t>
            </w:r>
          </w:p>
        </w:tc>
      </w:tr>
      <w:tr w:rsidR="00127764" w:rsidRPr="00280B5C" w:rsidTr="0005141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rFonts w:eastAsia="Calibri"/>
              </w:rPr>
            </w:pPr>
            <w:r w:rsidRPr="00280B5C">
              <w:rPr>
                <w:rFonts w:eastAsia="Calibri"/>
              </w:rPr>
              <w:t>VPOLIS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r w:rsidRPr="00280B5C"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r w:rsidRPr="00280B5C">
              <w:t>N(1)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127764" w:rsidP="00280B5C">
            <w:r w:rsidRPr="00280B5C">
              <w:t>Тип документа, подтверждающего фа</w:t>
            </w:r>
            <w:proofErr w:type="gramStart"/>
            <w:r w:rsidRPr="00280B5C">
              <w:t>кт стр</w:t>
            </w:r>
            <w:proofErr w:type="gramEnd"/>
            <w:r w:rsidRPr="00280B5C">
              <w:t>ахования по ОМС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127764" w:rsidP="00280B5C">
            <w:r w:rsidRPr="00280B5C">
              <w:t xml:space="preserve">Заполняется в </w:t>
            </w:r>
            <w:proofErr w:type="gramStart"/>
            <w:r w:rsidRPr="00280B5C">
              <w:t>соответствии</w:t>
            </w:r>
            <w:proofErr w:type="gramEnd"/>
            <w:r w:rsidRPr="00280B5C">
              <w:t xml:space="preserve"> с F008</w:t>
            </w:r>
          </w:p>
        </w:tc>
      </w:tr>
      <w:tr w:rsidR="00127764" w:rsidRPr="00280B5C" w:rsidTr="0005141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rFonts w:eastAsia="Calibri"/>
              </w:rPr>
            </w:pPr>
            <w:r w:rsidRPr="00280B5C">
              <w:rPr>
                <w:rFonts w:eastAsia="Calibri"/>
              </w:rPr>
              <w:t>SPOLIS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r w:rsidRPr="00280B5C">
              <w:t>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r w:rsidRPr="00280B5C">
              <w:t>Т(10)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127764" w:rsidP="00280B5C">
            <w:r w:rsidRPr="00280B5C">
              <w:t>Серия документа, подтверждающего фа</w:t>
            </w:r>
            <w:proofErr w:type="gramStart"/>
            <w:r w:rsidRPr="00280B5C">
              <w:t>кт стр</w:t>
            </w:r>
            <w:proofErr w:type="gramEnd"/>
            <w:r w:rsidRPr="00280B5C">
              <w:t>ахования по ОМС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127764" w:rsidP="00280B5C">
            <w:r w:rsidRPr="00280B5C">
              <w:t>Не заполняется только при отсутствии в документе, подтверждающем фа</w:t>
            </w:r>
            <w:proofErr w:type="gramStart"/>
            <w:r w:rsidRPr="00280B5C">
              <w:t>кт стр</w:t>
            </w:r>
            <w:proofErr w:type="gramEnd"/>
            <w:r w:rsidRPr="00280B5C">
              <w:t>ахования по ОМС</w:t>
            </w:r>
          </w:p>
        </w:tc>
      </w:tr>
      <w:tr w:rsidR="00127764" w:rsidRPr="00280B5C" w:rsidTr="0005141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rFonts w:eastAsia="Calibri"/>
              </w:rPr>
            </w:pPr>
            <w:r w:rsidRPr="00280B5C">
              <w:rPr>
                <w:rFonts w:eastAsia="Calibri"/>
              </w:rPr>
              <w:t>NPOLIS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r w:rsidRPr="00280B5C"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r w:rsidRPr="00280B5C">
              <w:t>T(20)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127764" w:rsidP="00280B5C">
            <w:r w:rsidRPr="00280B5C">
              <w:t>Номер документа, подтверждающего фа</w:t>
            </w:r>
            <w:proofErr w:type="gramStart"/>
            <w:r w:rsidRPr="00280B5C">
              <w:t>кт стр</w:t>
            </w:r>
            <w:proofErr w:type="gramEnd"/>
            <w:r w:rsidRPr="00280B5C">
              <w:t>ахования по ОМС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127764" w:rsidP="00280B5C"/>
        </w:tc>
      </w:tr>
      <w:tr w:rsidR="00127764" w:rsidRPr="00016570" w:rsidTr="00051419">
        <w:trPr>
          <w:trHeight w:val="14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7764" w:rsidRPr="00016570" w:rsidRDefault="00127764" w:rsidP="00280B5C">
            <w:pPr>
              <w:rPr>
                <w:color w:val="C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7764" w:rsidRPr="00016570" w:rsidRDefault="00127764" w:rsidP="00280B5C">
            <w:pPr>
              <w:rPr>
                <w:color w:val="C00000"/>
                <w:lang w:val="en-US"/>
              </w:rPr>
            </w:pPr>
            <w:r w:rsidRPr="00016570">
              <w:rPr>
                <w:color w:val="C00000"/>
                <w:lang w:val="en-US"/>
              </w:rPr>
              <w:t>ENP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7764" w:rsidRPr="00016570" w:rsidRDefault="00127764" w:rsidP="00280B5C">
            <w:pPr>
              <w:rPr>
                <w:color w:val="C00000"/>
              </w:rPr>
            </w:pPr>
            <w:r w:rsidRPr="00016570">
              <w:rPr>
                <w:color w:val="C00000"/>
              </w:rPr>
              <w:t>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7764" w:rsidRPr="00016570" w:rsidRDefault="00127764" w:rsidP="00280B5C">
            <w:pPr>
              <w:rPr>
                <w:color w:val="C00000"/>
              </w:rPr>
            </w:pPr>
            <w:r w:rsidRPr="00016570">
              <w:rPr>
                <w:color w:val="C00000"/>
              </w:rPr>
              <w:t>Т(16)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764" w:rsidRPr="00016570" w:rsidRDefault="00127764" w:rsidP="00280B5C">
            <w:pPr>
              <w:rPr>
                <w:color w:val="C00000"/>
              </w:rPr>
            </w:pPr>
            <w:r w:rsidRPr="00016570">
              <w:rPr>
                <w:color w:val="C00000"/>
              </w:rPr>
              <w:t>Единый номер полиса единого образца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764" w:rsidRPr="00016570" w:rsidRDefault="00127764" w:rsidP="00280B5C">
            <w:pPr>
              <w:rPr>
                <w:color w:val="C00000"/>
              </w:rPr>
            </w:pPr>
            <w:r w:rsidRPr="00016570">
              <w:rPr>
                <w:color w:val="C00000"/>
              </w:rPr>
              <w:t xml:space="preserve">Указывается в </w:t>
            </w:r>
            <w:proofErr w:type="gramStart"/>
            <w:r w:rsidRPr="00016570">
              <w:rPr>
                <w:color w:val="C00000"/>
              </w:rPr>
              <w:t>случае</w:t>
            </w:r>
            <w:proofErr w:type="gramEnd"/>
            <w:r w:rsidRPr="00016570">
              <w:rPr>
                <w:color w:val="C00000"/>
              </w:rPr>
              <w:t xml:space="preserve"> наличия сведений.</w:t>
            </w:r>
          </w:p>
        </w:tc>
      </w:tr>
      <w:tr w:rsidR="00127764" w:rsidRPr="00016570" w:rsidTr="00051419">
        <w:trPr>
          <w:trHeight w:val="14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7764" w:rsidRPr="00016570" w:rsidRDefault="00127764" w:rsidP="00280B5C">
            <w:pPr>
              <w:rPr>
                <w:color w:val="C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7764" w:rsidRPr="00016570" w:rsidRDefault="00127764" w:rsidP="00280B5C">
            <w:pPr>
              <w:rPr>
                <w:rFonts w:eastAsia="Calibri"/>
                <w:color w:val="C00000"/>
                <w:lang w:val="en-US"/>
              </w:rPr>
            </w:pPr>
            <w:r w:rsidRPr="00016570">
              <w:rPr>
                <w:rFonts w:eastAsia="Calibri"/>
                <w:color w:val="C00000"/>
                <w:lang w:val="en-US"/>
              </w:rPr>
              <w:t>ST</w:t>
            </w:r>
            <w:r w:rsidRPr="00016570">
              <w:rPr>
                <w:rFonts w:eastAsia="Calibri"/>
                <w:color w:val="C00000"/>
              </w:rPr>
              <w:t>_</w:t>
            </w:r>
            <w:r w:rsidRPr="00016570">
              <w:rPr>
                <w:rFonts w:eastAsia="Calibri"/>
                <w:color w:val="C00000"/>
                <w:lang w:val="en-US"/>
              </w:rPr>
              <w:t>OKATO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7764" w:rsidRPr="00016570" w:rsidRDefault="00127764" w:rsidP="00280B5C">
            <w:pPr>
              <w:rPr>
                <w:color w:val="C00000"/>
              </w:rPr>
            </w:pPr>
            <w:r w:rsidRPr="00016570">
              <w:rPr>
                <w:color w:val="C00000"/>
              </w:rPr>
              <w:t>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7764" w:rsidRPr="00016570" w:rsidRDefault="00127764" w:rsidP="00280B5C">
            <w:pPr>
              <w:jc w:val="center"/>
              <w:rPr>
                <w:color w:val="C00000"/>
                <w:lang w:val="en-US"/>
              </w:rPr>
            </w:pPr>
            <w:r w:rsidRPr="00016570">
              <w:rPr>
                <w:color w:val="C00000"/>
                <w:lang w:val="en-US"/>
              </w:rPr>
              <w:t>T</w:t>
            </w:r>
            <w:r w:rsidRPr="00016570">
              <w:rPr>
                <w:color w:val="C00000"/>
              </w:rPr>
              <w:t>(5)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764" w:rsidRPr="00016570" w:rsidRDefault="00127764" w:rsidP="00280B5C">
            <w:pPr>
              <w:rPr>
                <w:color w:val="C00000"/>
              </w:rPr>
            </w:pPr>
            <w:r w:rsidRPr="00016570">
              <w:rPr>
                <w:color w:val="C00000"/>
              </w:rPr>
              <w:t>Регион страхования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764" w:rsidRPr="00016570" w:rsidRDefault="00127764" w:rsidP="00280B5C">
            <w:pPr>
              <w:rPr>
                <w:color w:val="C00000"/>
              </w:rPr>
            </w:pPr>
            <w:r w:rsidRPr="00016570">
              <w:rPr>
                <w:color w:val="C00000"/>
              </w:rPr>
              <w:t>Указывается ОКАТО территории выдачи ДПФС для полисов старого образца при наличии данных.</w:t>
            </w:r>
          </w:p>
        </w:tc>
      </w:tr>
      <w:tr w:rsidR="00127764" w:rsidRPr="00280B5C" w:rsidTr="00051419">
        <w:trPr>
          <w:trHeight w:val="14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7764" w:rsidRPr="00280B5C" w:rsidRDefault="00127764" w:rsidP="00280B5C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7764" w:rsidRPr="00280B5C" w:rsidRDefault="00127764" w:rsidP="00280B5C">
            <w:r w:rsidRPr="00280B5C">
              <w:t>SMO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7764" w:rsidRPr="00280B5C" w:rsidRDefault="00127764" w:rsidP="00280B5C">
            <w:r w:rsidRPr="00280B5C">
              <w:t>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7764" w:rsidRPr="00280B5C" w:rsidRDefault="00127764" w:rsidP="00280B5C">
            <w:r w:rsidRPr="00280B5C">
              <w:t>T(5)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764" w:rsidRPr="00280B5C" w:rsidRDefault="00127764" w:rsidP="00280B5C">
            <w:r w:rsidRPr="00280B5C">
              <w:t xml:space="preserve">Реестровый номер СМО.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764" w:rsidRPr="00280B5C" w:rsidRDefault="00127764" w:rsidP="00280B5C">
            <w:r w:rsidRPr="00280B5C">
              <w:t xml:space="preserve">Заполняется в обязательном </w:t>
            </w:r>
            <w:proofErr w:type="gramStart"/>
            <w:r w:rsidRPr="00280B5C">
              <w:t>порядке</w:t>
            </w:r>
            <w:proofErr w:type="gramEnd"/>
            <w:r w:rsidRPr="00280B5C">
              <w:t xml:space="preserve">, если SMO_OK=18000. Заполняется в </w:t>
            </w:r>
            <w:proofErr w:type="gramStart"/>
            <w:r w:rsidRPr="00280B5C">
              <w:t>соответствии</w:t>
            </w:r>
            <w:proofErr w:type="gramEnd"/>
            <w:r w:rsidRPr="00280B5C">
              <w:t xml:space="preserve"> со справочником F002. При отсутствии сведений для SMO_OK&lt;&gt;18000  заполняется в обязательном порядке SMO_NAM. </w:t>
            </w:r>
          </w:p>
        </w:tc>
      </w:tr>
      <w:tr w:rsidR="00127764" w:rsidRPr="00280B5C" w:rsidTr="00051419">
        <w:trPr>
          <w:trHeight w:val="63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rFonts w:eastAsia="Calibri"/>
              </w:rPr>
            </w:pPr>
            <w:r w:rsidRPr="00280B5C">
              <w:rPr>
                <w:rFonts w:eastAsia="Calibri"/>
              </w:rPr>
              <w:t>SMO_OGRN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r w:rsidRPr="00280B5C">
              <w:t>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r w:rsidRPr="00280B5C">
              <w:t>T(15)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127764" w:rsidP="00280B5C">
            <w:r w:rsidRPr="00280B5C">
              <w:t>ОГРН СМО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764" w:rsidRPr="00280B5C" w:rsidRDefault="00127764" w:rsidP="00280B5C">
            <w:r w:rsidRPr="00280B5C">
              <w:t>Не заполняется</w:t>
            </w:r>
          </w:p>
        </w:tc>
      </w:tr>
      <w:tr w:rsidR="00127764" w:rsidRPr="00280B5C" w:rsidTr="00051419">
        <w:trPr>
          <w:trHeight w:val="49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7764" w:rsidRPr="00280B5C" w:rsidRDefault="00127764" w:rsidP="00280B5C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7764" w:rsidRPr="00280B5C" w:rsidRDefault="00127764" w:rsidP="00280B5C">
            <w:r w:rsidRPr="00280B5C">
              <w:t>SMO_OK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7764" w:rsidRPr="00280B5C" w:rsidRDefault="00127764" w:rsidP="00280B5C">
            <w:r w:rsidRPr="00280B5C"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7764" w:rsidRPr="00280B5C" w:rsidRDefault="00127764" w:rsidP="00280B5C">
            <w:r w:rsidRPr="00280B5C">
              <w:t>T(5)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764" w:rsidRPr="00280B5C" w:rsidRDefault="00127764" w:rsidP="00280B5C">
            <w:r w:rsidRPr="00280B5C">
              <w:t>ОКАТО территории страхования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764" w:rsidRPr="00280B5C" w:rsidRDefault="00127764" w:rsidP="00280B5C">
            <w:r w:rsidRPr="00280B5C">
              <w:t xml:space="preserve">Код ОКАТО субъекта РФ, в котором застрахован пациент. Для застрахованных </w:t>
            </w:r>
            <w:proofErr w:type="spellStart"/>
            <w:r w:rsidRPr="00280B5C">
              <w:t>Волгоград</w:t>
            </w:r>
            <w:proofErr w:type="gramStart"/>
            <w:r w:rsidRPr="00280B5C">
              <w:t>c</w:t>
            </w:r>
            <w:proofErr w:type="gramEnd"/>
            <w:r w:rsidRPr="00280B5C">
              <w:t>кой</w:t>
            </w:r>
            <w:proofErr w:type="spellEnd"/>
            <w:r w:rsidRPr="00280B5C">
              <w:t xml:space="preserve"> области 18000</w:t>
            </w:r>
          </w:p>
        </w:tc>
      </w:tr>
      <w:tr w:rsidR="00127764" w:rsidRPr="00280B5C" w:rsidTr="00051419">
        <w:trPr>
          <w:trHeight w:val="67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7764" w:rsidRPr="00280B5C" w:rsidRDefault="00127764" w:rsidP="00280B5C">
            <w:pPr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7764" w:rsidRPr="00280B5C" w:rsidRDefault="00127764" w:rsidP="00280B5C">
            <w:pPr>
              <w:rPr>
                <w:rFonts w:eastAsia="Calibri"/>
              </w:rPr>
            </w:pPr>
            <w:r w:rsidRPr="00280B5C">
              <w:rPr>
                <w:rFonts w:eastAsia="Calibri"/>
              </w:rPr>
              <w:t>SMO_NAM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7764" w:rsidRPr="00280B5C" w:rsidRDefault="00127764" w:rsidP="00280B5C">
            <w:r w:rsidRPr="00280B5C">
              <w:t>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7764" w:rsidRPr="00280B5C" w:rsidRDefault="00127764" w:rsidP="00280B5C">
            <w:r w:rsidRPr="00280B5C">
              <w:t>Т(100)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764" w:rsidRPr="00280B5C" w:rsidRDefault="00127764" w:rsidP="00280B5C">
            <w:r w:rsidRPr="00280B5C">
              <w:t>Наименование СМО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764" w:rsidRPr="00280B5C" w:rsidRDefault="00127764" w:rsidP="00280B5C">
            <w:r w:rsidRPr="00280B5C">
              <w:t>Заполняется обязательно, если не заполнено SMO и SMO_OK&lt;&gt;18000</w:t>
            </w:r>
          </w:p>
        </w:tc>
      </w:tr>
      <w:tr w:rsidR="00127764" w:rsidRPr="00280B5C" w:rsidTr="0005141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rFonts w:eastAsia="Calibri"/>
                <w:color w:val="548DD4" w:themeColor="text2" w:themeTint="99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rFonts w:eastAsia="Calibri"/>
                <w:color w:val="548DD4" w:themeColor="text2" w:themeTint="99"/>
              </w:rPr>
            </w:pPr>
            <w:r w:rsidRPr="00280B5C">
              <w:rPr>
                <w:rFonts w:eastAsia="Calibri"/>
                <w:color w:val="548DD4" w:themeColor="text2" w:themeTint="99"/>
              </w:rPr>
              <w:t>NOVOR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color w:val="548DD4" w:themeColor="text2" w:themeTint="99"/>
              </w:rPr>
            </w:pPr>
            <w:r w:rsidRPr="00280B5C">
              <w:rPr>
                <w:color w:val="548DD4" w:themeColor="text2" w:themeTint="99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color w:val="548DD4" w:themeColor="text2" w:themeTint="99"/>
              </w:rPr>
            </w:pPr>
            <w:r w:rsidRPr="00280B5C">
              <w:rPr>
                <w:color w:val="548DD4" w:themeColor="text2" w:themeTint="99"/>
              </w:rPr>
              <w:t>Т(9)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127764" w:rsidP="00280B5C">
            <w:pPr>
              <w:rPr>
                <w:color w:val="548DD4" w:themeColor="text2" w:themeTint="99"/>
              </w:rPr>
            </w:pPr>
            <w:r w:rsidRPr="00280B5C">
              <w:rPr>
                <w:color w:val="548DD4" w:themeColor="text2" w:themeTint="99"/>
              </w:rPr>
              <w:t>Признак новорождённого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127764" w:rsidP="00280B5C">
            <w:pPr>
              <w:rPr>
                <w:color w:val="548DD4" w:themeColor="text2" w:themeTint="99"/>
              </w:rPr>
            </w:pPr>
            <w:r w:rsidRPr="00280B5C">
              <w:rPr>
                <w:color w:val="548DD4" w:themeColor="text2" w:themeTint="99"/>
              </w:rPr>
              <w:t>0 – медицинская помощь оказана не ребенку до государственной регистрации рождения. Если  медицинская помощь оказана ребёнку до государственной регистрации рождения признак  заполняется по следующему шаблону:</w:t>
            </w:r>
          </w:p>
          <w:p w:rsidR="00127764" w:rsidRPr="00280B5C" w:rsidRDefault="00127764" w:rsidP="00280B5C">
            <w:pPr>
              <w:rPr>
                <w:color w:val="548DD4" w:themeColor="text2" w:themeTint="99"/>
              </w:rPr>
            </w:pPr>
            <w:r w:rsidRPr="00280B5C">
              <w:rPr>
                <w:color w:val="548DD4" w:themeColor="text2" w:themeTint="99"/>
              </w:rPr>
              <w:t>ПДДММГГН, где</w:t>
            </w:r>
          </w:p>
          <w:p w:rsidR="00127764" w:rsidRPr="00280B5C" w:rsidRDefault="00127764" w:rsidP="00280B5C">
            <w:pPr>
              <w:rPr>
                <w:color w:val="548DD4" w:themeColor="text2" w:themeTint="99"/>
              </w:rPr>
            </w:pPr>
            <w:r w:rsidRPr="00280B5C">
              <w:rPr>
                <w:color w:val="548DD4" w:themeColor="text2" w:themeTint="99"/>
              </w:rPr>
              <w:t xml:space="preserve">П – пол ребёнка в </w:t>
            </w:r>
            <w:proofErr w:type="gramStart"/>
            <w:r w:rsidRPr="00280B5C">
              <w:rPr>
                <w:color w:val="548DD4" w:themeColor="text2" w:themeTint="99"/>
              </w:rPr>
              <w:t>соответствии</w:t>
            </w:r>
            <w:proofErr w:type="gramEnd"/>
            <w:r w:rsidRPr="00280B5C">
              <w:rPr>
                <w:color w:val="548DD4" w:themeColor="text2" w:themeTint="99"/>
              </w:rPr>
              <w:t xml:space="preserve"> с классификатором V005 </w:t>
            </w:r>
          </w:p>
          <w:p w:rsidR="00127764" w:rsidRPr="00280B5C" w:rsidRDefault="00127764" w:rsidP="00280B5C">
            <w:pPr>
              <w:rPr>
                <w:color w:val="548DD4" w:themeColor="text2" w:themeTint="99"/>
              </w:rPr>
            </w:pPr>
            <w:r w:rsidRPr="00280B5C">
              <w:rPr>
                <w:color w:val="548DD4" w:themeColor="text2" w:themeTint="99"/>
              </w:rPr>
              <w:t>ДД – день рождения;</w:t>
            </w:r>
          </w:p>
          <w:p w:rsidR="00127764" w:rsidRPr="00280B5C" w:rsidRDefault="00127764" w:rsidP="00280B5C">
            <w:pPr>
              <w:rPr>
                <w:color w:val="548DD4" w:themeColor="text2" w:themeTint="99"/>
              </w:rPr>
            </w:pPr>
            <w:proofErr w:type="gramStart"/>
            <w:r w:rsidRPr="00280B5C">
              <w:rPr>
                <w:color w:val="548DD4" w:themeColor="text2" w:themeTint="99"/>
              </w:rPr>
              <w:t>ММ</w:t>
            </w:r>
            <w:proofErr w:type="gramEnd"/>
            <w:r w:rsidRPr="00280B5C">
              <w:rPr>
                <w:color w:val="548DD4" w:themeColor="text2" w:themeTint="99"/>
              </w:rPr>
              <w:t xml:space="preserve"> – месяц рождения;</w:t>
            </w:r>
          </w:p>
          <w:p w:rsidR="00127764" w:rsidRPr="00280B5C" w:rsidRDefault="00127764" w:rsidP="00280B5C">
            <w:pPr>
              <w:rPr>
                <w:color w:val="548DD4" w:themeColor="text2" w:themeTint="99"/>
              </w:rPr>
            </w:pPr>
            <w:proofErr w:type="gramStart"/>
            <w:r w:rsidRPr="00280B5C">
              <w:rPr>
                <w:color w:val="548DD4" w:themeColor="text2" w:themeTint="99"/>
              </w:rPr>
              <w:t>ГГ</w:t>
            </w:r>
            <w:proofErr w:type="gramEnd"/>
            <w:r w:rsidRPr="00280B5C">
              <w:rPr>
                <w:color w:val="548DD4" w:themeColor="text2" w:themeTint="99"/>
              </w:rPr>
              <w:t xml:space="preserve"> – последние две цифры года рождения;</w:t>
            </w:r>
          </w:p>
          <w:p w:rsidR="00127764" w:rsidRPr="00280B5C" w:rsidRDefault="00127764" w:rsidP="00280B5C">
            <w:pPr>
              <w:rPr>
                <w:color w:val="548DD4" w:themeColor="text2" w:themeTint="99"/>
              </w:rPr>
            </w:pPr>
            <w:r w:rsidRPr="00280B5C">
              <w:rPr>
                <w:color w:val="548DD4" w:themeColor="text2" w:themeTint="99"/>
              </w:rPr>
              <w:t xml:space="preserve">Н – порядковый номер ребёнка (до двух знаков). Если </w:t>
            </w:r>
            <w:proofErr w:type="gramStart"/>
            <w:r w:rsidRPr="00280B5C">
              <w:rPr>
                <w:color w:val="548DD4" w:themeColor="text2" w:themeTint="99"/>
              </w:rPr>
              <w:t>родился один ребенок указывается</w:t>
            </w:r>
            <w:proofErr w:type="gramEnd"/>
            <w:r w:rsidRPr="00280B5C">
              <w:rPr>
                <w:color w:val="548DD4" w:themeColor="text2" w:themeTint="99"/>
              </w:rPr>
              <w:t xml:space="preserve"> 01.</w:t>
            </w:r>
          </w:p>
        </w:tc>
      </w:tr>
      <w:tr w:rsidR="00127764" w:rsidRPr="00280B5C" w:rsidTr="0005141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rFonts w:eastAsia="Calibri"/>
              </w:rPr>
            </w:pPr>
            <w:r w:rsidRPr="00280B5C">
              <w:rPr>
                <w:rFonts w:eastAsia="Calibri"/>
              </w:rPr>
              <w:t>MO_PR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r w:rsidRPr="00280B5C">
              <w:t>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r w:rsidRPr="00280B5C">
              <w:t>Т(6)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127764" w:rsidP="00280B5C">
            <w:r w:rsidRPr="00280B5C">
              <w:t>Регистрационный код медицинской организации (CODEM из справочника Т001) прикрепления для оказания амбулаторно-поликлинической помощи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127764" w:rsidP="00280B5C">
            <w:r w:rsidRPr="00280B5C">
              <w:t xml:space="preserve">МО прикрепления для оказания </w:t>
            </w:r>
            <w:proofErr w:type="gramStart"/>
            <w:r w:rsidRPr="00280B5C">
              <w:t>амбулаторно-поликлинической</w:t>
            </w:r>
            <w:proofErr w:type="gramEnd"/>
            <w:r w:rsidRPr="00280B5C">
              <w:t xml:space="preserve"> помощи. Указывается со слов пациента. Если сведения отсутствуют -  не заполняется.</w:t>
            </w:r>
          </w:p>
        </w:tc>
      </w:tr>
      <w:tr w:rsidR="00127764" w:rsidRPr="00280B5C" w:rsidTr="0005141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rFonts w:eastAsia="Calibri"/>
                <w:strike/>
                <w:color w:val="00B05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rFonts w:eastAsia="Calibri"/>
                <w:strike/>
                <w:color w:val="00B050"/>
              </w:rPr>
            </w:pPr>
            <w:r w:rsidRPr="00280B5C">
              <w:rPr>
                <w:rFonts w:eastAsia="Calibri"/>
                <w:strike/>
                <w:color w:val="00B050"/>
              </w:rPr>
              <w:t>VNOV_D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strike/>
                <w:color w:val="00B050"/>
              </w:rPr>
            </w:pPr>
            <w:r w:rsidRPr="00280B5C">
              <w:rPr>
                <w:strike/>
                <w:color w:val="00B050"/>
              </w:rPr>
              <w:t>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strike/>
                <w:color w:val="00B050"/>
              </w:rPr>
            </w:pPr>
            <w:r w:rsidRPr="00280B5C">
              <w:rPr>
                <w:strike/>
                <w:color w:val="00B050"/>
              </w:rPr>
              <w:t>N(4)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127764" w:rsidP="00280B5C">
            <w:pPr>
              <w:rPr>
                <w:strike/>
                <w:color w:val="00B050"/>
              </w:rPr>
            </w:pPr>
            <w:r w:rsidRPr="00280B5C">
              <w:rPr>
                <w:strike/>
                <w:color w:val="00B050"/>
              </w:rPr>
              <w:t xml:space="preserve">Вес в </w:t>
            </w:r>
            <w:proofErr w:type="gramStart"/>
            <w:r w:rsidRPr="00280B5C">
              <w:rPr>
                <w:strike/>
                <w:color w:val="00B050"/>
              </w:rPr>
              <w:t>граммах</w:t>
            </w:r>
            <w:proofErr w:type="gramEnd"/>
            <w:r w:rsidRPr="00280B5C">
              <w:rPr>
                <w:strike/>
                <w:color w:val="00B050"/>
              </w:rPr>
              <w:t xml:space="preserve">  при рождении. Например, 1100, что означает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280B5C">
                <w:rPr>
                  <w:strike/>
                  <w:color w:val="00B050"/>
                </w:rPr>
                <w:t>1 кг</w:t>
              </w:r>
            </w:smartTag>
            <w:r w:rsidRPr="00280B5C">
              <w:rPr>
                <w:strike/>
                <w:color w:val="00B050"/>
              </w:rPr>
              <w:t xml:space="preserve">. </w:t>
            </w:r>
            <w:proofErr w:type="spellStart"/>
            <w:r w:rsidRPr="00280B5C">
              <w:rPr>
                <w:strike/>
                <w:color w:val="00B050"/>
              </w:rPr>
              <w:t>100гр</w:t>
            </w:r>
            <w:proofErr w:type="spellEnd"/>
            <w:r w:rsidRPr="00280B5C">
              <w:rPr>
                <w:strike/>
                <w:color w:val="00B050"/>
              </w:rPr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127764" w:rsidP="00280B5C">
            <w:pPr>
              <w:rPr>
                <w:strike/>
                <w:color w:val="00B050"/>
              </w:rPr>
            </w:pPr>
            <w:r w:rsidRPr="00280B5C">
              <w:rPr>
                <w:strike/>
                <w:color w:val="00B050"/>
              </w:rPr>
              <w:t>Указывается при оказании медицинской помощи недоношенным и маловесным детям. Поле заполняется, если в качестве пациента указан ребенок. См. Примечание 1.</w:t>
            </w:r>
          </w:p>
        </w:tc>
      </w:tr>
      <w:tr w:rsidR="00127764" w:rsidRPr="00280B5C" w:rsidTr="00051419">
        <w:tc>
          <w:tcPr>
            <w:tcW w:w="10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b/>
                <w:color w:val="17365D" w:themeColor="text2" w:themeShade="BF"/>
              </w:rPr>
            </w:pPr>
            <w:r w:rsidRPr="00280B5C">
              <w:rPr>
                <w:b/>
                <w:color w:val="17365D" w:themeColor="text2" w:themeShade="BF"/>
              </w:rPr>
              <w:t>Сведения о случае</w:t>
            </w:r>
          </w:p>
        </w:tc>
      </w:tr>
      <w:tr w:rsidR="00127764" w:rsidRPr="00280B5C" w:rsidTr="0005141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r w:rsidRPr="00280B5C">
              <w:t>SLUCH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rFonts w:eastAsia="Calibri"/>
              </w:rPr>
            </w:pPr>
            <w:r w:rsidRPr="00280B5C">
              <w:rPr>
                <w:rFonts w:eastAsia="Calibri"/>
              </w:rPr>
              <w:t>IDCASE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r w:rsidRPr="00280B5C"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r w:rsidRPr="00280B5C">
              <w:t>N(11)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127764" w:rsidP="00280B5C">
            <w:r w:rsidRPr="00280B5C">
              <w:t>Порядковый номер записи в Реестре случаев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127764" w:rsidP="00280B5C"/>
        </w:tc>
      </w:tr>
      <w:tr w:rsidR="00127764" w:rsidRPr="00280B5C" w:rsidTr="0005141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rFonts w:eastAsia="Calibri"/>
              </w:rPr>
            </w:pPr>
            <w:r w:rsidRPr="00280B5C">
              <w:rPr>
                <w:rFonts w:eastAsia="Calibri"/>
              </w:rPr>
              <w:t>ID_C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r w:rsidRPr="00280B5C"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r w:rsidRPr="00280B5C">
              <w:t>T(36)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127764" w:rsidP="00280B5C">
            <w:r w:rsidRPr="00280B5C">
              <w:t>Уникальный код случая оказания</w:t>
            </w:r>
          </w:p>
          <w:p w:rsidR="00127764" w:rsidRPr="00280B5C" w:rsidRDefault="00127764" w:rsidP="00280B5C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127764" w:rsidP="00280B5C">
            <w:r w:rsidRPr="00280B5C">
              <w:t xml:space="preserve">Формируется МО по алгоритму GUID и не изменяется в дальнейшем при предоставлении сведений в счетах, в сведениях о проведенном СМО контроле, соответственно и при </w:t>
            </w:r>
            <w:r w:rsidRPr="00280B5C">
              <w:lastRenderedPageBreak/>
              <w:t>предоставлении записи после исправления.</w:t>
            </w:r>
          </w:p>
        </w:tc>
      </w:tr>
      <w:tr w:rsidR="00127764" w:rsidRPr="00016570" w:rsidTr="0005141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016570" w:rsidRDefault="00127764" w:rsidP="00280B5C">
            <w:pPr>
              <w:rPr>
                <w:color w:val="C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016570" w:rsidRDefault="00127764" w:rsidP="00280B5C">
            <w:pPr>
              <w:rPr>
                <w:rFonts w:eastAsia="Calibri"/>
                <w:color w:val="C00000"/>
              </w:rPr>
            </w:pPr>
            <w:r w:rsidRPr="00016570">
              <w:rPr>
                <w:color w:val="C00000"/>
              </w:rPr>
              <w:t>DISP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016570" w:rsidRDefault="00C41F85" w:rsidP="00280B5C">
            <w:pPr>
              <w:jc w:val="center"/>
              <w:rPr>
                <w:color w:val="C00000"/>
              </w:rPr>
            </w:pPr>
            <w:r>
              <w:rPr>
                <w:color w:val="C00000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016570" w:rsidRDefault="00127764" w:rsidP="00280B5C">
            <w:pPr>
              <w:jc w:val="center"/>
              <w:rPr>
                <w:color w:val="C00000"/>
              </w:rPr>
            </w:pPr>
            <w:r w:rsidRPr="00016570">
              <w:rPr>
                <w:color w:val="C00000"/>
                <w:lang w:val="en-US"/>
              </w:rPr>
              <w:t>T</w:t>
            </w:r>
            <w:r w:rsidRPr="00016570">
              <w:rPr>
                <w:color w:val="C00000"/>
              </w:rPr>
              <w:t>(</w:t>
            </w:r>
            <w:r w:rsidRPr="00016570">
              <w:rPr>
                <w:color w:val="C00000"/>
                <w:lang w:val="en-US"/>
              </w:rPr>
              <w:t>3</w:t>
            </w:r>
            <w:r w:rsidRPr="00016570">
              <w:rPr>
                <w:color w:val="C00000"/>
              </w:rPr>
              <w:t>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016570" w:rsidRDefault="00127764" w:rsidP="00280B5C">
            <w:pPr>
              <w:rPr>
                <w:color w:val="C00000"/>
              </w:rPr>
            </w:pPr>
            <w:r w:rsidRPr="00016570">
              <w:rPr>
                <w:color w:val="C00000"/>
              </w:rPr>
              <w:t>Тип диспансеризации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016570" w:rsidRDefault="00127764" w:rsidP="00280B5C">
            <w:pPr>
              <w:rPr>
                <w:color w:val="C00000"/>
              </w:rPr>
            </w:pPr>
            <w:r w:rsidRPr="00016570">
              <w:rPr>
                <w:color w:val="C00000"/>
              </w:rPr>
              <w:t xml:space="preserve">Классификатор типов диспансеризации </w:t>
            </w:r>
            <w:r w:rsidRPr="00016570">
              <w:rPr>
                <w:color w:val="C00000"/>
                <w:lang w:val="en-US"/>
              </w:rPr>
              <w:t>V</w:t>
            </w:r>
            <w:r w:rsidRPr="00016570">
              <w:rPr>
                <w:color w:val="C00000"/>
              </w:rPr>
              <w:t>016</w:t>
            </w:r>
          </w:p>
        </w:tc>
      </w:tr>
      <w:tr w:rsidR="00127764" w:rsidRPr="00280B5C" w:rsidTr="0005141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rFonts w:eastAsia="Calibri"/>
              </w:rPr>
            </w:pPr>
            <w:r w:rsidRPr="00280B5C">
              <w:rPr>
                <w:rFonts w:eastAsia="Calibri"/>
              </w:rPr>
              <w:t>USL_OK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r w:rsidRPr="00280B5C"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r w:rsidRPr="00280B5C">
              <w:t>N(2)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127764" w:rsidP="00280B5C">
            <w:r w:rsidRPr="00280B5C">
              <w:t>Условия оказания медицинской помощи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127764" w:rsidP="00280B5C">
            <w:r w:rsidRPr="00280B5C">
              <w:t>Классификатор условий оказания медицинской помощи (V006).</w:t>
            </w:r>
          </w:p>
        </w:tc>
      </w:tr>
      <w:tr w:rsidR="00127764" w:rsidRPr="00280B5C" w:rsidTr="0005141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rFonts w:eastAsia="Calibri"/>
              </w:rPr>
            </w:pPr>
            <w:r w:rsidRPr="00280B5C">
              <w:rPr>
                <w:rFonts w:eastAsia="Calibri"/>
              </w:rPr>
              <w:t>VIDPOM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r w:rsidRPr="00280B5C"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r w:rsidRPr="00280B5C">
              <w:t>N(4)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127764" w:rsidP="00280B5C">
            <w:r w:rsidRPr="00280B5C">
              <w:t>Вид помощи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127764" w:rsidP="00280B5C">
            <w:r w:rsidRPr="00280B5C">
              <w:t xml:space="preserve">Классификатор видов медицинской помощи. Справочник V008 </w:t>
            </w:r>
          </w:p>
        </w:tc>
      </w:tr>
      <w:tr w:rsidR="00127764" w:rsidRPr="00280B5C" w:rsidTr="0005141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7764" w:rsidRPr="00280B5C" w:rsidRDefault="00127764" w:rsidP="00280B5C">
            <w:pPr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7764" w:rsidRPr="00280B5C" w:rsidRDefault="00127764" w:rsidP="00280B5C">
            <w:pPr>
              <w:rPr>
                <w:rFonts w:eastAsia="Calibri"/>
              </w:rPr>
            </w:pPr>
            <w:r w:rsidRPr="00280B5C">
              <w:rPr>
                <w:rFonts w:eastAsia="Calibri"/>
              </w:rPr>
              <w:t>FOR_POM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7764" w:rsidRPr="00280B5C" w:rsidRDefault="00127764" w:rsidP="00280B5C">
            <w:r w:rsidRPr="00280B5C"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7764" w:rsidRPr="00280B5C" w:rsidRDefault="00127764" w:rsidP="00280B5C">
            <w:r w:rsidRPr="00280B5C">
              <w:t>N(1)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764" w:rsidRPr="00280B5C" w:rsidRDefault="00127764" w:rsidP="00280B5C">
            <w:r w:rsidRPr="00280B5C">
              <w:t>Форма оказания медицинской помощи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764" w:rsidRPr="00280B5C" w:rsidRDefault="00127764" w:rsidP="00280B5C">
            <w:r w:rsidRPr="00280B5C">
              <w:t>Классификатор форм оказания медицинской помощи. Классификатор V014.</w:t>
            </w:r>
          </w:p>
        </w:tc>
      </w:tr>
      <w:tr w:rsidR="00127764" w:rsidRPr="00280B5C" w:rsidTr="0005141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7764" w:rsidRPr="00280B5C" w:rsidRDefault="00127764" w:rsidP="00280B5C">
            <w:pPr>
              <w:rPr>
                <w:rFonts w:eastAsia="Calibri"/>
                <w:strike/>
                <w:color w:val="00B05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7764" w:rsidRPr="00280B5C" w:rsidRDefault="00127764" w:rsidP="00280B5C">
            <w:pPr>
              <w:rPr>
                <w:rFonts w:eastAsia="Calibri"/>
                <w:strike/>
                <w:color w:val="00B050"/>
              </w:rPr>
            </w:pPr>
            <w:r w:rsidRPr="00280B5C">
              <w:rPr>
                <w:rFonts w:eastAsia="Calibri"/>
                <w:strike/>
                <w:color w:val="00B050"/>
              </w:rPr>
              <w:t>VID_HMP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7764" w:rsidRPr="00280B5C" w:rsidRDefault="00127764" w:rsidP="00280B5C">
            <w:pPr>
              <w:rPr>
                <w:strike/>
                <w:color w:val="00B050"/>
              </w:rPr>
            </w:pPr>
            <w:r w:rsidRPr="00280B5C">
              <w:rPr>
                <w:strike/>
                <w:color w:val="00B050"/>
              </w:rPr>
              <w:t>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7764" w:rsidRPr="00280B5C" w:rsidRDefault="00127764" w:rsidP="00280B5C">
            <w:pPr>
              <w:rPr>
                <w:strike/>
                <w:color w:val="00B050"/>
              </w:rPr>
            </w:pPr>
            <w:r w:rsidRPr="00280B5C">
              <w:rPr>
                <w:strike/>
                <w:color w:val="00B050"/>
              </w:rPr>
              <w:t>T(12)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764" w:rsidRPr="00280B5C" w:rsidRDefault="00127764" w:rsidP="00280B5C">
            <w:pPr>
              <w:rPr>
                <w:strike/>
                <w:color w:val="00B050"/>
              </w:rPr>
            </w:pPr>
            <w:r w:rsidRPr="00280B5C">
              <w:rPr>
                <w:strike/>
                <w:color w:val="00B050"/>
              </w:rPr>
              <w:t xml:space="preserve">Вид </w:t>
            </w:r>
            <w:proofErr w:type="gramStart"/>
            <w:r w:rsidRPr="00280B5C">
              <w:rPr>
                <w:strike/>
                <w:color w:val="00B050"/>
              </w:rPr>
              <w:t>высокотехнологичной</w:t>
            </w:r>
            <w:proofErr w:type="gramEnd"/>
            <w:r w:rsidRPr="00280B5C">
              <w:rPr>
                <w:strike/>
                <w:color w:val="00B050"/>
              </w:rPr>
              <w:t xml:space="preserve"> медицинской помощи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764" w:rsidRPr="00280B5C" w:rsidRDefault="00127764" w:rsidP="00280B5C">
            <w:pPr>
              <w:rPr>
                <w:strike/>
                <w:color w:val="00B050"/>
              </w:rPr>
            </w:pPr>
            <w:r w:rsidRPr="00280B5C">
              <w:rPr>
                <w:strike/>
                <w:color w:val="00B050"/>
              </w:rPr>
              <w:t xml:space="preserve">Классификатор видов ВМП V018. Заполняется в обязательном </w:t>
            </w:r>
            <w:proofErr w:type="gramStart"/>
            <w:r w:rsidRPr="00280B5C">
              <w:rPr>
                <w:strike/>
                <w:color w:val="00B050"/>
              </w:rPr>
              <w:t>порядке</w:t>
            </w:r>
            <w:proofErr w:type="gramEnd"/>
            <w:r w:rsidRPr="00280B5C">
              <w:rPr>
                <w:strike/>
                <w:color w:val="00B050"/>
              </w:rPr>
              <w:t>, если VIDPOM=32</w:t>
            </w:r>
          </w:p>
        </w:tc>
      </w:tr>
      <w:tr w:rsidR="00127764" w:rsidRPr="00280B5C" w:rsidTr="0005141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7764" w:rsidRPr="00280B5C" w:rsidRDefault="00127764" w:rsidP="00280B5C">
            <w:pPr>
              <w:rPr>
                <w:rFonts w:eastAsia="Calibri"/>
                <w:strike/>
                <w:color w:val="00B05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7764" w:rsidRPr="00280B5C" w:rsidRDefault="00127764" w:rsidP="00280B5C">
            <w:pPr>
              <w:rPr>
                <w:rFonts w:eastAsia="Calibri"/>
                <w:strike/>
                <w:color w:val="00B050"/>
              </w:rPr>
            </w:pPr>
            <w:r w:rsidRPr="00280B5C">
              <w:rPr>
                <w:rFonts w:eastAsia="Calibri"/>
                <w:strike/>
                <w:color w:val="00B050"/>
              </w:rPr>
              <w:t>METOD_HMP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7764" w:rsidRPr="00280B5C" w:rsidRDefault="00127764" w:rsidP="00280B5C">
            <w:pPr>
              <w:rPr>
                <w:strike/>
                <w:color w:val="00B050"/>
              </w:rPr>
            </w:pPr>
            <w:r w:rsidRPr="00280B5C">
              <w:rPr>
                <w:strike/>
                <w:color w:val="00B050"/>
              </w:rPr>
              <w:t>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7764" w:rsidRPr="00280B5C" w:rsidRDefault="00127764" w:rsidP="00280B5C">
            <w:pPr>
              <w:rPr>
                <w:strike/>
                <w:color w:val="00B050"/>
              </w:rPr>
            </w:pPr>
            <w:r w:rsidRPr="00280B5C">
              <w:rPr>
                <w:strike/>
                <w:color w:val="00B050"/>
              </w:rPr>
              <w:t>N(3)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764" w:rsidRPr="00280B5C" w:rsidRDefault="00127764" w:rsidP="00280B5C">
            <w:pPr>
              <w:rPr>
                <w:strike/>
                <w:color w:val="00B050"/>
              </w:rPr>
            </w:pPr>
            <w:r w:rsidRPr="00280B5C">
              <w:rPr>
                <w:strike/>
                <w:color w:val="00B050"/>
              </w:rPr>
              <w:t xml:space="preserve">Метод </w:t>
            </w:r>
            <w:proofErr w:type="gramStart"/>
            <w:r w:rsidRPr="00280B5C">
              <w:rPr>
                <w:strike/>
                <w:color w:val="00B050"/>
              </w:rPr>
              <w:t>высокотехнологичной</w:t>
            </w:r>
            <w:proofErr w:type="gramEnd"/>
            <w:r w:rsidRPr="00280B5C">
              <w:rPr>
                <w:strike/>
                <w:color w:val="00B050"/>
              </w:rPr>
              <w:t xml:space="preserve"> медицинской помощи.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764" w:rsidRPr="00280B5C" w:rsidRDefault="00127764" w:rsidP="00280B5C">
            <w:pPr>
              <w:rPr>
                <w:strike/>
                <w:color w:val="00B050"/>
              </w:rPr>
            </w:pPr>
            <w:r w:rsidRPr="00280B5C">
              <w:rPr>
                <w:strike/>
                <w:color w:val="00B050"/>
              </w:rPr>
              <w:t xml:space="preserve">Классификатор методов </w:t>
            </w:r>
            <w:proofErr w:type="gramStart"/>
            <w:r w:rsidRPr="00280B5C">
              <w:rPr>
                <w:strike/>
                <w:color w:val="00B050"/>
              </w:rPr>
              <w:t>высокотехнологичной</w:t>
            </w:r>
            <w:proofErr w:type="gramEnd"/>
            <w:r w:rsidRPr="00280B5C">
              <w:rPr>
                <w:strike/>
                <w:color w:val="00B050"/>
              </w:rPr>
              <w:t xml:space="preserve"> медицинской помощи V019. Заполняется в обязательном </w:t>
            </w:r>
            <w:proofErr w:type="gramStart"/>
            <w:r w:rsidRPr="00280B5C">
              <w:rPr>
                <w:strike/>
                <w:color w:val="00B050"/>
              </w:rPr>
              <w:t>порядке</w:t>
            </w:r>
            <w:proofErr w:type="gramEnd"/>
            <w:r w:rsidRPr="00280B5C">
              <w:rPr>
                <w:strike/>
                <w:color w:val="00B050"/>
              </w:rPr>
              <w:t>, если VIDPOM=32</w:t>
            </w:r>
          </w:p>
        </w:tc>
      </w:tr>
      <w:tr w:rsidR="00127764" w:rsidRPr="00280B5C" w:rsidTr="0005141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7764" w:rsidRPr="00280B5C" w:rsidRDefault="00127764" w:rsidP="00280B5C">
            <w:pPr>
              <w:rPr>
                <w:rFonts w:eastAsia="Calibri"/>
                <w:strike/>
                <w:color w:val="00B05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7764" w:rsidRPr="00280B5C" w:rsidRDefault="00127764" w:rsidP="00280B5C">
            <w:pPr>
              <w:rPr>
                <w:rFonts w:eastAsia="Calibri"/>
                <w:strike/>
                <w:color w:val="00B050"/>
              </w:rPr>
            </w:pPr>
            <w:r w:rsidRPr="00280B5C">
              <w:rPr>
                <w:rFonts w:eastAsia="Calibri"/>
                <w:strike/>
                <w:color w:val="00B050"/>
              </w:rPr>
              <w:t>NPR_MO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7764" w:rsidRPr="00280B5C" w:rsidRDefault="00127764" w:rsidP="00280B5C">
            <w:pPr>
              <w:rPr>
                <w:strike/>
                <w:color w:val="00B050"/>
              </w:rPr>
            </w:pPr>
            <w:r w:rsidRPr="00280B5C">
              <w:rPr>
                <w:strike/>
                <w:color w:val="00B050"/>
              </w:rPr>
              <w:t>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7764" w:rsidRPr="00280B5C" w:rsidRDefault="00127764" w:rsidP="00280B5C">
            <w:pPr>
              <w:rPr>
                <w:strike/>
                <w:color w:val="00B050"/>
              </w:rPr>
            </w:pPr>
            <w:r w:rsidRPr="00280B5C">
              <w:rPr>
                <w:strike/>
                <w:color w:val="00B050"/>
              </w:rPr>
              <w:t>Т(6)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764" w:rsidRPr="00280B5C" w:rsidRDefault="00127764" w:rsidP="00280B5C">
            <w:pPr>
              <w:rPr>
                <w:strike/>
                <w:color w:val="00B050"/>
              </w:rPr>
            </w:pPr>
            <w:r w:rsidRPr="00280B5C">
              <w:rPr>
                <w:strike/>
                <w:color w:val="00B050"/>
              </w:rPr>
              <w:t>Код МО, направившего на лечение (диагностику, консультацию)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764" w:rsidRPr="00280B5C" w:rsidRDefault="00127764" w:rsidP="00280B5C">
            <w:pPr>
              <w:rPr>
                <w:strike/>
                <w:color w:val="00B050"/>
              </w:rPr>
            </w:pPr>
            <w:r w:rsidRPr="00280B5C">
              <w:rPr>
                <w:strike/>
                <w:color w:val="00B050"/>
              </w:rPr>
              <w:t xml:space="preserve">Код МО – юридического лица. Заполняется в </w:t>
            </w:r>
            <w:proofErr w:type="gramStart"/>
            <w:r w:rsidRPr="00280B5C">
              <w:rPr>
                <w:strike/>
                <w:color w:val="00B050"/>
              </w:rPr>
              <w:t>соответствии</w:t>
            </w:r>
            <w:proofErr w:type="gramEnd"/>
            <w:r w:rsidRPr="00280B5C">
              <w:rPr>
                <w:strike/>
                <w:color w:val="00B050"/>
              </w:rPr>
              <w:t xml:space="preserve"> со справочником F003. Заполняется в случае обязательности наличия направления при оказании медицинской помощи (</w:t>
            </w:r>
            <w:proofErr w:type="gramStart"/>
            <w:r w:rsidRPr="00280B5C">
              <w:rPr>
                <w:strike/>
                <w:color w:val="00B050"/>
              </w:rPr>
              <w:t>например</w:t>
            </w:r>
            <w:proofErr w:type="gramEnd"/>
            <w:r w:rsidRPr="00280B5C">
              <w:rPr>
                <w:strike/>
                <w:color w:val="00B050"/>
              </w:rPr>
              <w:t xml:space="preserve"> лабораторные исследования, выполненные по направлению сторонней МО  или плановая госпитализация)</w:t>
            </w:r>
          </w:p>
        </w:tc>
      </w:tr>
      <w:tr w:rsidR="00127764" w:rsidRPr="00280B5C" w:rsidTr="0005141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rFonts w:eastAsia="Calibri"/>
                <w:strike/>
                <w:color w:val="00B05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rFonts w:eastAsia="Calibri"/>
                <w:strike/>
                <w:color w:val="00B050"/>
              </w:rPr>
            </w:pPr>
            <w:r w:rsidRPr="00280B5C">
              <w:rPr>
                <w:rFonts w:eastAsia="Calibri"/>
                <w:strike/>
                <w:color w:val="00B050"/>
              </w:rPr>
              <w:t>EXTR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strike/>
                <w:color w:val="00B050"/>
              </w:rPr>
            </w:pPr>
            <w:r w:rsidRPr="00280B5C">
              <w:rPr>
                <w:strike/>
                <w:color w:val="00B050"/>
              </w:rPr>
              <w:t>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strike/>
                <w:color w:val="00B050"/>
              </w:rPr>
            </w:pPr>
            <w:r w:rsidRPr="00280B5C">
              <w:rPr>
                <w:strike/>
                <w:color w:val="00B050"/>
              </w:rPr>
              <w:t>N(2)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127764" w:rsidP="00280B5C">
            <w:pPr>
              <w:rPr>
                <w:strike/>
                <w:color w:val="00B050"/>
              </w:rPr>
            </w:pPr>
            <w:r w:rsidRPr="00280B5C">
              <w:rPr>
                <w:strike/>
                <w:color w:val="00B050"/>
              </w:rPr>
              <w:t>Тип госпитализации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127764" w:rsidP="00280B5C">
            <w:pPr>
              <w:rPr>
                <w:strike/>
                <w:color w:val="00B050"/>
              </w:rPr>
            </w:pPr>
            <w:r w:rsidRPr="00280B5C">
              <w:rPr>
                <w:strike/>
                <w:color w:val="00B050"/>
              </w:rPr>
              <w:t xml:space="preserve">1 –плановая; 2 – экстренная. Заполняется обязательно при оказании </w:t>
            </w:r>
            <w:proofErr w:type="gramStart"/>
            <w:r w:rsidRPr="00280B5C">
              <w:rPr>
                <w:strike/>
                <w:color w:val="00B050"/>
              </w:rPr>
              <w:t>стационарной</w:t>
            </w:r>
            <w:proofErr w:type="gramEnd"/>
            <w:r w:rsidRPr="00280B5C">
              <w:rPr>
                <w:strike/>
                <w:color w:val="00B050"/>
              </w:rPr>
              <w:t xml:space="preserve"> помощи. </w:t>
            </w:r>
          </w:p>
        </w:tc>
      </w:tr>
      <w:tr w:rsidR="00127764" w:rsidRPr="00280B5C" w:rsidTr="0005141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rFonts w:eastAsia="Calibri"/>
              </w:rPr>
            </w:pPr>
            <w:r w:rsidRPr="00280B5C">
              <w:rPr>
                <w:rFonts w:eastAsia="Calibri"/>
              </w:rPr>
              <w:t>LPU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r w:rsidRPr="00280B5C"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r w:rsidRPr="00280B5C">
              <w:t>T(6)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127764" w:rsidP="00280B5C">
            <w:r w:rsidRPr="00280B5C">
              <w:t xml:space="preserve">Код МО (поле </w:t>
            </w:r>
            <w:proofErr w:type="spellStart"/>
            <w:r w:rsidRPr="00280B5C">
              <w:t>CodeM</w:t>
            </w:r>
            <w:proofErr w:type="spellEnd"/>
            <w:r w:rsidRPr="00280B5C">
              <w:t xml:space="preserve"> из Справочника Т001)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127764" w:rsidP="00280B5C">
            <w:r w:rsidRPr="00280B5C">
              <w:t>Код МО лечения из справочника Т001.</w:t>
            </w:r>
          </w:p>
        </w:tc>
      </w:tr>
      <w:tr w:rsidR="00127764" w:rsidRPr="00280B5C" w:rsidTr="0005141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rFonts w:eastAsia="Calibri"/>
              </w:rPr>
            </w:pPr>
            <w:r w:rsidRPr="00280B5C">
              <w:rPr>
                <w:rFonts w:eastAsia="Calibri"/>
              </w:rPr>
              <w:t>LPU_1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r w:rsidRPr="00280B5C">
              <w:t>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r w:rsidRPr="00280B5C">
              <w:t>Т(8)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127764" w:rsidP="00280B5C">
            <w:r w:rsidRPr="00280B5C">
              <w:t>Подразделение МО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127764" w:rsidP="00280B5C">
            <w:r w:rsidRPr="00280B5C">
              <w:t>Не заполняется*</w:t>
            </w:r>
          </w:p>
        </w:tc>
      </w:tr>
      <w:tr w:rsidR="00127764" w:rsidRPr="00280B5C" w:rsidTr="0005141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rFonts w:eastAsia="Calibri"/>
              </w:rPr>
            </w:pPr>
            <w:r w:rsidRPr="00280B5C">
              <w:rPr>
                <w:rFonts w:eastAsia="Calibri"/>
              </w:rPr>
              <w:t>PODR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r w:rsidRPr="00280B5C">
              <w:t>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r w:rsidRPr="00280B5C">
              <w:t>N(8)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127764" w:rsidP="00280B5C">
            <w:r w:rsidRPr="00280B5C">
              <w:t>Код отделения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127764" w:rsidP="00280B5C">
            <w:r w:rsidRPr="00280B5C">
              <w:t>Не заполняется*</w:t>
            </w:r>
          </w:p>
        </w:tc>
      </w:tr>
      <w:tr w:rsidR="00127764" w:rsidRPr="00280B5C" w:rsidTr="0005141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rFonts w:eastAsia="Calibri"/>
              </w:rPr>
            </w:pPr>
            <w:r w:rsidRPr="00280B5C">
              <w:rPr>
                <w:rFonts w:eastAsia="Calibri"/>
              </w:rPr>
              <w:t>PROFIL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r w:rsidRPr="00280B5C"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r w:rsidRPr="00280B5C">
              <w:t>N(3)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127764" w:rsidP="00280B5C">
            <w:r w:rsidRPr="00280B5C">
              <w:t>Профиль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127764" w:rsidP="00280B5C">
            <w:r w:rsidRPr="00280B5C">
              <w:t>Классификатор V002 .</w:t>
            </w:r>
          </w:p>
        </w:tc>
      </w:tr>
      <w:tr w:rsidR="00127764" w:rsidRPr="00280B5C" w:rsidTr="0005141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rFonts w:eastAsia="Calibri"/>
                <w:strike/>
                <w:color w:val="00B05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rFonts w:eastAsia="Calibri"/>
                <w:strike/>
                <w:color w:val="00B050"/>
              </w:rPr>
            </w:pPr>
            <w:r w:rsidRPr="00280B5C">
              <w:rPr>
                <w:rFonts w:eastAsia="Calibri"/>
                <w:strike/>
                <w:color w:val="00B050"/>
              </w:rPr>
              <w:t>DET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rFonts w:eastAsia="Calibri"/>
                <w:strike/>
                <w:color w:val="00B050"/>
              </w:rPr>
            </w:pPr>
            <w:r w:rsidRPr="00280B5C">
              <w:rPr>
                <w:rFonts w:eastAsia="Calibri"/>
                <w:strike/>
                <w:color w:val="00B050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rFonts w:eastAsia="Calibri"/>
                <w:strike/>
                <w:color w:val="00B050"/>
              </w:rPr>
            </w:pPr>
            <w:r w:rsidRPr="00280B5C">
              <w:rPr>
                <w:rFonts w:eastAsia="Calibri"/>
                <w:strike/>
                <w:color w:val="00B050"/>
              </w:rPr>
              <w:t>N(1)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127764" w:rsidP="00280B5C">
            <w:pPr>
              <w:rPr>
                <w:rFonts w:eastAsia="Calibri"/>
                <w:strike/>
                <w:color w:val="00B050"/>
              </w:rPr>
            </w:pPr>
            <w:r w:rsidRPr="00280B5C">
              <w:rPr>
                <w:rFonts w:eastAsia="Calibri"/>
                <w:strike/>
                <w:color w:val="00B050"/>
              </w:rPr>
              <w:t>Признак применения детского тарифа.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127764" w:rsidP="00280B5C">
            <w:pPr>
              <w:rPr>
                <w:rFonts w:eastAsia="Calibri"/>
                <w:strike/>
                <w:color w:val="00B050"/>
              </w:rPr>
            </w:pPr>
            <w:r w:rsidRPr="00280B5C">
              <w:rPr>
                <w:rFonts w:eastAsia="Calibri"/>
                <w:strike/>
                <w:color w:val="00B050"/>
              </w:rPr>
              <w:t>0-применен тариф для взрослых, 1-применен тариф для детей.</w:t>
            </w:r>
          </w:p>
        </w:tc>
      </w:tr>
      <w:tr w:rsidR="00127764" w:rsidRPr="00016570" w:rsidTr="0005141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016570" w:rsidRDefault="00127764" w:rsidP="00280B5C">
            <w:pPr>
              <w:rPr>
                <w:rFonts w:eastAsia="Calibri"/>
                <w:color w:val="C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016570" w:rsidRDefault="00127764" w:rsidP="00280B5C">
            <w:pPr>
              <w:rPr>
                <w:rFonts w:eastAsia="Calibri"/>
                <w:color w:val="C00000"/>
                <w:lang w:val="en-US"/>
              </w:rPr>
            </w:pPr>
            <w:r w:rsidRPr="00016570">
              <w:rPr>
                <w:rFonts w:eastAsia="Calibri"/>
                <w:color w:val="C00000"/>
                <w:lang w:val="en-US"/>
              </w:rPr>
              <w:t>VBR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016570" w:rsidRDefault="00127764" w:rsidP="00280B5C">
            <w:pPr>
              <w:rPr>
                <w:color w:val="C00000"/>
                <w:lang w:val="en-US"/>
              </w:rPr>
            </w:pPr>
            <w:r w:rsidRPr="00016570">
              <w:rPr>
                <w:color w:val="C00000"/>
                <w:lang w:val="en-US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016570" w:rsidRDefault="00127764" w:rsidP="00280B5C">
            <w:pPr>
              <w:rPr>
                <w:color w:val="C00000"/>
                <w:lang w:val="en-US"/>
              </w:rPr>
            </w:pPr>
            <w:r w:rsidRPr="00016570">
              <w:rPr>
                <w:color w:val="C00000"/>
                <w:lang w:val="en-US"/>
              </w:rPr>
              <w:t>N(1)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016570" w:rsidRDefault="00127764" w:rsidP="00280B5C">
            <w:pPr>
              <w:rPr>
                <w:color w:val="C00000"/>
              </w:rPr>
            </w:pPr>
            <w:r w:rsidRPr="00016570">
              <w:rPr>
                <w:color w:val="C00000"/>
              </w:rPr>
              <w:t>Признак проведения диспансеризации мобильной медицинской бригадой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016570" w:rsidRDefault="00127764" w:rsidP="00280B5C">
            <w:pPr>
              <w:rPr>
                <w:color w:val="C00000"/>
              </w:rPr>
            </w:pPr>
            <w:r w:rsidRPr="00016570">
              <w:rPr>
                <w:color w:val="C00000"/>
              </w:rPr>
              <w:t>0-нет,</w:t>
            </w:r>
          </w:p>
          <w:p w:rsidR="00127764" w:rsidRPr="00016570" w:rsidRDefault="00127764" w:rsidP="00280B5C">
            <w:pPr>
              <w:rPr>
                <w:color w:val="C00000"/>
              </w:rPr>
            </w:pPr>
            <w:r w:rsidRPr="00016570">
              <w:rPr>
                <w:color w:val="C00000"/>
              </w:rPr>
              <w:t>1-да</w:t>
            </w:r>
          </w:p>
        </w:tc>
      </w:tr>
      <w:tr w:rsidR="00127764" w:rsidRPr="00280B5C" w:rsidTr="0005141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rFonts w:eastAsia="Calibri"/>
              </w:rPr>
            </w:pPr>
            <w:r w:rsidRPr="00280B5C">
              <w:rPr>
                <w:rFonts w:eastAsia="Calibri"/>
              </w:rPr>
              <w:t>NHISTORY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r w:rsidRPr="00280B5C"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r w:rsidRPr="00280B5C">
              <w:t>T(50)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127764" w:rsidP="00280B5C">
            <w:r w:rsidRPr="00280B5C">
              <w:t>Номер первичной медицинской документации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127764" w:rsidP="00280B5C">
            <w:r w:rsidRPr="00280B5C">
              <w:t xml:space="preserve">Номер карты </w:t>
            </w:r>
          </w:p>
        </w:tc>
      </w:tr>
      <w:tr w:rsidR="00127764" w:rsidRPr="00016570" w:rsidTr="0005141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016570" w:rsidRDefault="00127764" w:rsidP="00280B5C">
            <w:pPr>
              <w:rPr>
                <w:rFonts w:eastAsia="Calibri"/>
                <w:color w:val="C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016570" w:rsidRDefault="00127764" w:rsidP="00280B5C">
            <w:pPr>
              <w:pStyle w:val="1"/>
              <w:rPr>
                <w:rFonts w:eastAsia="Calibri"/>
                <w:color w:val="C00000"/>
                <w:sz w:val="20"/>
                <w:szCs w:val="20"/>
                <w:lang w:val="en-US" w:eastAsia="ru-RU"/>
              </w:rPr>
            </w:pPr>
            <w:r w:rsidRPr="00016570">
              <w:rPr>
                <w:rFonts w:eastAsia="Calibri"/>
                <w:color w:val="C00000"/>
                <w:sz w:val="20"/>
                <w:szCs w:val="20"/>
                <w:lang w:val="en-US" w:eastAsia="ru-RU"/>
              </w:rPr>
              <w:t>P_OTK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016570" w:rsidRDefault="00127764" w:rsidP="00280B5C">
            <w:pPr>
              <w:pStyle w:val="1"/>
              <w:rPr>
                <w:color w:val="C00000"/>
                <w:sz w:val="20"/>
                <w:szCs w:val="20"/>
                <w:lang w:val="en-US" w:eastAsia="ru-RU"/>
              </w:rPr>
            </w:pPr>
            <w:r w:rsidRPr="00016570">
              <w:rPr>
                <w:color w:val="C00000"/>
                <w:sz w:val="20"/>
                <w:szCs w:val="20"/>
                <w:lang w:val="en-US" w:eastAsia="ru-RU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016570" w:rsidRDefault="00127764" w:rsidP="00280B5C">
            <w:pPr>
              <w:pStyle w:val="1"/>
              <w:jc w:val="center"/>
              <w:rPr>
                <w:color w:val="C00000"/>
                <w:sz w:val="20"/>
                <w:szCs w:val="20"/>
                <w:lang w:val="en-US" w:eastAsia="ru-RU"/>
              </w:rPr>
            </w:pPr>
            <w:r w:rsidRPr="00016570">
              <w:rPr>
                <w:color w:val="C00000"/>
                <w:sz w:val="20"/>
                <w:szCs w:val="20"/>
                <w:lang w:val="en-US" w:eastAsia="ru-RU"/>
              </w:rPr>
              <w:t>N(1)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016570" w:rsidRDefault="00127764" w:rsidP="00280B5C">
            <w:pPr>
              <w:pStyle w:val="1"/>
              <w:rPr>
                <w:color w:val="C00000"/>
                <w:sz w:val="20"/>
                <w:szCs w:val="20"/>
                <w:lang w:eastAsia="ru-RU"/>
              </w:rPr>
            </w:pPr>
            <w:r w:rsidRPr="00016570">
              <w:rPr>
                <w:color w:val="C00000"/>
                <w:sz w:val="20"/>
                <w:szCs w:val="20"/>
                <w:lang w:eastAsia="ru-RU"/>
              </w:rPr>
              <w:t xml:space="preserve">Признак отказа.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016570" w:rsidRDefault="00127764" w:rsidP="00280B5C">
            <w:pPr>
              <w:rPr>
                <w:color w:val="C00000"/>
                <w:highlight w:val="yellow"/>
              </w:rPr>
            </w:pPr>
            <w:r w:rsidRPr="00016570">
              <w:rPr>
                <w:color w:val="C00000"/>
              </w:rPr>
              <w:t xml:space="preserve">Значение по умолчанию «0». </w:t>
            </w:r>
          </w:p>
          <w:p w:rsidR="00127764" w:rsidRPr="00016570" w:rsidRDefault="00127764" w:rsidP="00280B5C">
            <w:pPr>
              <w:rPr>
                <w:color w:val="C00000"/>
                <w:highlight w:val="yellow"/>
              </w:rPr>
            </w:pPr>
          </w:p>
          <w:p w:rsidR="00127764" w:rsidRPr="00016570" w:rsidRDefault="00127764" w:rsidP="00280B5C">
            <w:pPr>
              <w:rPr>
                <w:color w:val="C00000"/>
              </w:rPr>
            </w:pPr>
            <w:r w:rsidRPr="00016570">
              <w:rPr>
                <w:color w:val="C00000"/>
              </w:rPr>
              <w:t>Значение «1» указывается только в составе случая проведения 1 этапа диспансеризации определенных гру</w:t>
            </w:r>
            <w:proofErr w:type="gramStart"/>
            <w:r w:rsidRPr="00016570">
              <w:rPr>
                <w:color w:val="C00000"/>
              </w:rPr>
              <w:t>пп взр</w:t>
            </w:r>
            <w:proofErr w:type="gramEnd"/>
            <w:r w:rsidRPr="00016570">
              <w:rPr>
                <w:color w:val="C00000"/>
              </w:rPr>
              <w:t>ослого населения, в следующей ситуации:</w:t>
            </w:r>
          </w:p>
          <w:p w:rsidR="00127764" w:rsidRPr="00016570" w:rsidRDefault="00127764" w:rsidP="00280B5C">
            <w:pPr>
              <w:rPr>
                <w:color w:val="C00000"/>
              </w:rPr>
            </w:pPr>
            <w:r w:rsidRPr="00016570">
              <w:rPr>
                <w:color w:val="C00000"/>
              </w:rPr>
              <w:t xml:space="preserve">при  наличии показаний  для проведения 2 этапа пациент отказался от его прохождения </w:t>
            </w:r>
            <w:r w:rsidRPr="00016570">
              <w:rPr>
                <w:color w:val="C00000"/>
              </w:rPr>
              <w:lastRenderedPageBreak/>
              <w:t>(отказ оформляется документально).</w:t>
            </w:r>
          </w:p>
          <w:p w:rsidR="00127764" w:rsidRPr="00016570" w:rsidRDefault="00127764" w:rsidP="00280B5C">
            <w:pPr>
              <w:rPr>
                <w:color w:val="C00000"/>
              </w:rPr>
            </w:pPr>
            <w:r w:rsidRPr="00016570">
              <w:rPr>
                <w:color w:val="C00000"/>
              </w:rPr>
              <w:t xml:space="preserve">При  этом в поле  «Результат обращения» указывается результат обращения, содержащий информацию о направлении на 2 этап. </w:t>
            </w:r>
          </w:p>
        </w:tc>
      </w:tr>
      <w:tr w:rsidR="00127764" w:rsidRPr="00280B5C" w:rsidTr="0005141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rFonts w:eastAsia="Calibri"/>
              </w:rPr>
            </w:pPr>
            <w:r w:rsidRPr="00280B5C">
              <w:rPr>
                <w:rFonts w:eastAsia="Calibri"/>
              </w:rPr>
              <w:t>DATE_1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r w:rsidRPr="00280B5C"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r w:rsidRPr="00280B5C">
              <w:t>D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127764" w:rsidP="00280B5C">
            <w:r w:rsidRPr="00280B5C">
              <w:t>Дата начала проведения диспансеризации (медицинского осмотра)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127764" w:rsidP="00280B5C"/>
        </w:tc>
      </w:tr>
      <w:tr w:rsidR="00127764" w:rsidRPr="00280B5C" w:rsidTr="0005141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rFonts w:eastAsia="Calibri"/>
              </w:rPr>
            </w:pPr>
            <w:r w:rsidRPr="00280B5C">
              <w:rPr>
                <w:rFonts w:eastAsia="Calibri"/>
              </w:rPr>
              <w:t>DATE_2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r w:rsidRPr="00280B5C"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r w:rsidRPr="00280B5C">
              <w:t>D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127764" w:rsidP="00280B5C">
            <w:r w:rsidRPr="00280B5C">
              <w:t>Дата окончания проведения диспансеризации (медицинского осмотра)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127764" w:rsidP="00280B5C"/>
        </w:tc>
      </w:tr>
      <w:tr w:rsidR="00127764" w:rsidRPr="00280B5C" w:rsidTr="0005141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rFonts w:eastAsia="Calibri"/>
                <w:strike/>
                <w:color w:val="00B05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rFonts w:eastAsia="Calibri"/>
                <w:strike/>
                <w:color w:val="00B050"/>
              </w:rPr>
            </w:pPr>
            <w:r w:rsidRPr="00280B5C">
              <w:rPr>
                <w:rFonts w:eastAsia="Calibri"/>
                <w:strike/>
                <w:color w:val="00B050"/>
              </w:rPr>
              <w:t>DS0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strike/>
                <w:color w:val="00B050"/>
              </w:rPr>
            </w:pPr>
            <w:r w:rsidRPr="00280B5C">
              <w:rPr>
                <w:strike/>
                <w:color w:val="00B050"/>
              </w:rPr>
              <w:t>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strike/>
                <w:color w:val="00B050"/>
              </w:rPr>
            </w:pPr>
            <w:r w:rsidRPr="00280B5C">
              <w:rPr>
                <w:strike/>
                <w:color w:val="00B050"/>
              </w:rPr>
              <w:t>T(10)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127764" w:rsidP="00280B5C">
            <w:pPr>
              <w:rPr>
                <w:strike/>
                <w:color w:val="00B050"/>
              </w:rPr>
            </w:pPr>
            <w:r w:rsidRPr="00280B5C">
              <w:rPr>
                <w:strike/>
                <w:color w:val="00B050"/>
              </w:rPr>
              <w:t>Диагноз первичный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127764" w:rsidP="00280B5C">
            <w:pPr>
              <w:rPr>
                <w:strike/>
                <w:color w:val="00B050"/>
              </w:rPr>
            </w:pPr>
            <w:r w:rsidRPr="00280B5C">
              <w:rPr>
                <w:strike/>
                <w:color w:val="00B050"/>
              </w:rPr>
              <w:t>Код из справочника МКБ. Указывается при наличии.</w:t>
            </w:r>
          </w:p>
        </w:tc>
      </w:tr>
      <w:tr w:rsidR="00127764" w:rsidRPr="00280B5C" w:rsidTr="0005141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rFonts w:eastAsia="Calibri"/>
              </w:rPr>
            </w:pPr>
            <w:r w:rsidRPr="00280B5C">
              <w:rPr>
                <w:rFonts w:eastAsia="Calibri"/>
              </w:rPr>
              <w:t>DS1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r w:rsidRPr="00280B5C"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r w:rsidRPr="00280B5C">
              <w:t>T(10)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127764" w:rsidP="00280B5C">
            <w:r w:rsidRPr="00280B5C">
              <w:t>Диагноз основной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127764" w:rsidP="00280B5C">
            <w:r w:rsidRPr="00280B5C">
              <w:t>Код из справочника МКБ. Используются только диагнозы, включенные в ОМС, т.е. оплачиваемые из средств ОМС.</w:t>
            </w:r>
          </w:p>
        </w:tc>
      </w:tr>
      <w:tr w:rsidR="00127764" w:rsidRPr="00016570" w:rsidTr="0005141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016570" w:rsidRDefault="00127764" w:rsidP="00280B5C">
            <w:pPr>
              <w:rPr>
                <w:rFonts w:eastAsia="Calibri"/>
                <w:color w:val="C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016570" w:rsidRDefault="00127764" w:rsidP="00280B5C">
            <w:pPr>
              <w:rPr>
                <w:rFonts w:eastAsia="Calibri"/>
                <w:color w:val="C00000"/>
                <w:lang w:val="en-US"/>
              </w:rPr>
            </w:pPr>
            <w:r w:rsidRPr="00016570">
              <w:rPr>
                <w:rFonts w:eastAsia="Calibri"/>
                <w:color w:val="C00000"/>
                <w:lang w:val="en-US"/>
              </w:rPr>
              <w:t>DS1_PR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016570" w:rsidRDefault="00127764" w:rsidP="00280B5C">
            <w:pPr>
              <w:jc w:val="center"/>
              <w:rPr>
                <w:color w:val="C00000"/>
              </w:rPr>
            </w:pPr>
            <w:r w:rsidRPr="00016570">
              <w:rPr>
                <w:color w:val="C00000"/>
              </w:rPr>
              <w:t>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016570" w:rsidRDefault="00127764" w:rsidP="00280B5C">
            <w:pPr>
              <w:jc w:val="center"/>
              <w:rPr>
                <w:color w:val="C00000"/>
                <w:lang w:val="en-US"/>
              </w:rPr>
            </w:pPr>
            <w:r w:rsidRPr="00016570">
              <w:rPr>
                <w:color w:val="C00000"/>
                <w:lang w:val="en-US"/>
              </w:rPr>
              <w:t>N(1)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016570" w:rsidRDefault="00127764" w:rsidP="00280B5C">
            <w:pPr>
              <w:rPr>
                <w:color w:val="C00000"/>
              </w:rPr>
            </w:pPr>
            <w:r w:rsidRPr="00016570">
              <w:rPr>
                <w:color w:val="C00000"/>
              </w:rPr>
              <w:t>Признак первичного установления  основного диагноза (диагноз основной выявлен впервые)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016570" w:rsidRDefault="00127764" w:rsidP="00280B5C">
            <w:pPr>
              <w:rPr>
                <w:color w:val="C00000"/>
              </w:rPr>
            </w:pPr>
            <w:r w:rsidRPr="00016570">
              <w:rPr>
                <w:color w:val="C00000"/>
              </w:rPr>
              <w:t>Обязательно указывается «1», если основной диагноз выявлен впервые в результате проведённой диспансеризации / медицинского осмотра</w:t>
            </w:r>
          </w:p>
        </w:tc>
      </w:tr>
      <w:tr w:rsidR="00127764" w:rsidRPr="00016570" w:rsidTr="0005141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016570" w:rsidRDefault="00127764" w:rsidP="00280B5C">
            <w:pPr>
              <w:rPr>
                <w:rFonts w:eastAsia="Calibri"/>
                <w:color w:val="C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016570" w:rsidRDefault="00127764" w:rsidP="00280B5C">
            <w:pPr>
              <w:rPr>
                <w:rFonts w:eastAsia="Calibri"/>
                <w:color w:val="C00000"/>
                <w:lang w:val="en-US"/>
              </w:rPr>
            </w:pPr>
            <w:r w:rsidRPr="00016570">
              <w:rPr>
                <w:rFonts w:eastAsia="Calibri"/>
                <w:color w:val="C00000"/>
                <w:lang w:val="en-US"/>
              </w:rPr>
              <w:t>PR_D_N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016570" w:rsidRDefault="00127764" w:rsidP="00B84799">
            <w:pPr>
              <w:jc w:val="center"/>
              <w:rPr>
                <w:color w:val="C00000"/>
              </w:rPr>
            </w:pPr>
            <w:r w:rsidRPr="00016570">
              <w:rPr>
                <w:color w:val="C00000"/>
              </w:rPr>
              <w:t>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016570" w:rsidRDefault="00127764" w:rsidP="00280B5C">
            <w:pPr>
              <w:rPr>
                <w:color w:val="C00000"/>
                <w:lang w:val="en-US"/>
              </w:rPr>
            </w:pPr>
            <w:r w:rsidRPr="00016570">
              <w:rPr>
                <w:color w:val="C00000"/>
                <w:lang w:val="en-US"/>
              </w:rPr>
              <w:t>N(1)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016570" w:rsidRDefault="00127764" w:rsidP="00280B5C">
            <w:pPr>
              <w:rPr>
                <w:color w:val="C00000"/>
              </w:rPr>
            </w:pPr>
            <w:r w:rsidRPr="00016570">
              <w:rPr>
                <w:color w:val="C00000"/>
              </w:rPr>
              <w:t xml:space="preserve">Признак необходимости диспансерного наблюдения по поводу диагноза, указанного в поле </w:t>
            </w:r>
            <w:r w:rsidRPr="00016570">
              <w:rPr>
                <w:color w:val="C00000"/>
                <w:lang w:val="en-US"/>
              </w:rPr>
              <w:t>DS</w:t>
            </w:r>
            <w:r w:rsidRPr="00016570">
              <w:rPr>
                <w:color w:val="C00000"/>
              </w:rPr>
              <w:t xml:space="preserve">1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016570" w:rsidRDefault="00127764" w:rsidP="00280B5C">
            <w:pPr>
              <w:rPr>
                <w:color w:val="C00000"/>
              </w:rPr>
            </w:pPr>
            <w:r w:rsidRPr="00016570">
              <w:rPr>
                <w:color w:val="C00000"/>
              </w:rPr>
              <w:t xml:space="preserve"> 0 – нет необходимости в диспансерном наблюдении,</w:t>
            </w:r>
          </w:p>
          <w:p w:rsidR="00127764" w:rsidRPr="00016570" w:rsidRDefault="00127764" w:rsidP="00280B5C">
            <w:pPr>
              <w:rPr>
                <w:color w:val="C00000"/>
              </w:rPr>
            </w:pPr>
            <w:r w:rsidRPr="00016570">
              <w:rPr>
                <w:color w:val="C00000"/>
              </w:rPr>
              <w:t xml:space="preserve"> 1 – </w:t>
            </w:r>
            <w:proofErr w:type="gramStart"/>
            <w:r w:rsidRPr="00016570">
              <w:rPr>
                <w:color w:val="C00000"/>
              </w:rPr>
              <w:t>взят</w:t>
            </w:r>
            <w:proofErr w:type="gramEnd"/>
            <w:r w:rsidRPr="00016570">
              <w:rPr>
                <w:color w:val="C00000"/>
              </w:rPr>
              <w:t xml:space="preserve"> на диспансерное наблюдение, по итогам диспансеризации (медицинского осмотра),</w:t>
            </w:r>
          </w:p>
          <w:p w:rsidR="00127764" w:rsidRPr="00016570" w:rsidRDefault="00127764" w:rsidP="00280B5C">
            <w:pPr>
              <w:rPr>
                <w:color w:val="C00000"/>
              </w:rPr>
            </w:pPr>
            <w:r w:rsidRPr="00016570">
              <w:rPr>
                <w:color w:val="C00000"/>
              </w:rPr>
              <w:t xml:space="preserve"> 2 - ранее состоял на диспансерном </w:t>
            </w:r>
            <w:proofErr w:type="gramStart"/>
            <w:r w:rsidRPr="00016570">
              <w:rPr>
                <w:color w:val="C00000"/>
              </w:rPr>
              <w:t>наблюдении</w:t>
            </w:r>
            <w:proofErr w:type="gramEnd"/>
          </w:p>
        </w:tc>
      </w:tr>
      <w:tr w:rsidR="00127764" w:rsidRPr="00016570" w:rsidTr="0005141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016570" w:rsidRDefault="00127764" w:rsidP="00280B5C">
            <w:pPr>
              <w:rPr>
                <w:rFonts w:eastAsia="Calibri"/>
                <w:color w:val="C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016570" w:rsidRDefault="00127764" w:rsidP="00280B5C">
            <w:pPr>
              <w:rPr>
                <w:rFonts w:eastAsia="Calibri"/>
                <w:color w:val="C00000"/>
                <w:lang w:val="en-US"/>
              </w:rPr>
            </w:pPr>
            <w:r w:rsidRPr="00016570">
              <w:rPr>
                <w:rFonts w:eastAsia="Calibri"/>
                <w:color w:val="C00000"/>
                <w:lang w:val="en-US"/>
              </w:rPr>
              <w:t>DS2_N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016570" w:rsidRDefault="00127764" w:rsidP="00280B5C">
            <w:pPr>
              <w:jc w:val="center"/>
              <w:rPr>
                <w:color w:val="C00000"/>
                <w:lang w:val="en-US"/>
              </w:rPr>
            </w:pPr>
            <w:r w:rsidRPr="00016570">
              <w:rPr>
                <w:color w:val="C00000"/>
              </w:rPr>
              <w:t>УМ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016570" w:rsidRDefault="00127764" w:rsidP="00280B5C">
            <w:pPr>
              <w:jc w:val="center"/>
              <w:rPr>
                <w:color w:val="C00000"/>
                <w:lang w:val="en-US"/>
              </w:rPr>
            </w:pPr>
            <w:r w:rsidRPr="00016570">
              <w:rPr>
                <w:color w:val="C00000"/>
                <w:lang w:val="en-US"/>
              </w:rPr>
              <w:t>S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016570" w:rsidRDefault="00127764" w:rsidP="00280B5C">
            <w:pPr>
              <w:rPr>
                <w:color w:val="C00000"/>
              </w:rPr>
            </w:pPr>
            <w:r w:rsidRPr="00016570">
              <w:rPr>
                <w:color w:val="C00000"/>
              </w:rPr>
              <w:t>Сопутствующие заболевания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016570" w:rsidRDefault="00127764" w:rsidP="00280B5C">
            <w:pPr>
              <w:rPr>
                <w:color w:val="C00000"/>
              </w:rPr>
            </w:pPr>
            <w:r w:rsidRPr="00016570">
              <w:rPr>
                <w:color w:val="C00000"/>
              </w:rPr>
              <w:t>Указываются</w:t>
            </w:r>
            <w:r w:rsidRPr="00016570">
              <w:rPr>
                <w:color w:val="C00000"/>
                <w:lang w:val="en-US"/>
              </w:rPr>
              <w:t xml:space="preserve"> </w:t>
            </w:r>
            <w:r w:rsidRPr="00016570">
              <w:rPr>
                <w:color w:val="C00000"/>
              </w:rPr>
              <w:t>выявленные сопутствующие заболевания</w:t>
            </w:r>
          </w:p>
        </w:tc>
      </w:tr>
      <w:tr w:rsidR="00127764" w:rsidRPr="00280B5C" w:rsidTr="0005141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rFonts w:eastAsia="Calibri"/>
                <w:strike/>
                <w:color w:val="00B05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rFonts w:eastAsia="Calibri"/>
                <w:strike/>
                <w:color w:val="00B050"/>
              </w:rPr>
            </w:pPr>
            <w:r w:rsidRPr="00280B5C">
              <w:rPr>
                <w:rFonts w:eastAsia="Calibri"/>
                <w:strike/>
                <w:color w:val="00B050"/>
              </w:rPr>
              <w:t>DS2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strike/>
                <w:color w:val="00B050"/>
              </w:rPr>
            </w:pPr>
            <w:r w:rsidRPr="00280B5C">
              <w:rPr>
                <w:strike/>
                <w:color w:val="00B050"/>
              </w:rPr>
              <w:t>УМ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strike/>
                <w:color w:val="00B050"/>
              </w:rPr>
            </w:pPr>
            <w:r w:rsidRPr="00280B5C">
              <w:rPr>
                <w:strike/>
                <w:color w:val="00B050"/>
              </w:rPr>
              <w:t>T(10)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127764" w:rsidP="00280B5C">
            <w:pPr>
              <w:rPr>
                <w:strike/>
                <w:color w:val="00B050"/>
              </w:rPr>
            </w:pPr>
            <w:r w:rsidRPr="00280B5C">
              <w:rPr>
                <w:strike/>
                <w:color w:val="00B050"/>
              </w:rPr>
              <w:t>Диагноз сопутствующего заболевания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127764" w:rsidP="00280B5C">
            <w:pPr>
              <w:rPr>
                <w:strike/>
                <w:color w:val="00B050"/>
              </w:rPr>
            </w:pPr>
            <w:r w:rsidRPr="00280B5C">
              <w:rPr>
                <w:strike/>
                <w:color w:val="00B050"/>
              </w:rPr>
              <w:t xml:space="preserve">Код из справочника МКБ. Указывается в </w:t>
            </w:r>
            <w:proofErr w:type="gramStart"/>
            <w:r w:rsidRPr="00280B5C">
              <w:rPr>
                <w:strike/>
                <w:color w:val="00B050"/>
              </w:rPr>
              <w:t>случае</w:t>
            </w:r>
            <w:proofErr w:type="gramEnd"/>
            <w:r w:rsidRPr="00280B5C">
              <w:rPr>
                <w:strike/>
                <w:color w:val="00B050"/>
              </w:rPr>
              <w:t xml:space="preserve"> установления в соответствии с медицинской документацией. Указываются все имевшие место сопутствующие заболевания.</w:t>
            </w:r>
          </w:p>
        </w:tc>
      </w:tr>
      <w:tr w:rsidR="00127764" w:rsidRPr="00280B5C" w:rsidTr="0005141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rFonts w:eastAsia="Calibri"/>
                <w:strike/>
                <w:color w:val="00B05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rFonts w:eastAsia="Calibri"/>
                <w:strike/>
                <w:color w:val="00B050"/>
              </w:rPr>
            </w:pPr>
            <w:r w:rsidRPr="00280B5C">
              <w:rPr>
                <w:rFonts w:eastAsia="Calibri"/>
                <w:strike/>
                <w:color w:val="00B050"/>
              </w:rPr>
              <w:t>DS3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strike/>
                <w:color w:val="00B050"/>
              </w:rPr>
            </w:pPr>
            <w:r w:rsidRPr="00280B5C">
              <w:rPr>
                <w:strike/>
                <w:color w:val="00B050"/>
              </w:rPr>
              <w:t>УМ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strike/>
                <w:color w:val="00B050"/>
              </w:rPr>
            </w:pPr>
            <w:r w:rsidRPr="00280B5C">
              <w:rPr>
                <w:strike/>
                <w:color w:val="00B050"/>
              </w:rPr>
              <w:t>T(10)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127764" w:rsidP="00280B5C">
            <w:pPr>
              <w:rPr>
                <w:strike/>
                <w:color w:val="00B050"/>
              </w:rPr>
            </w:pPr>
            <w:r w:rsidRPr="00280B5C">
              <w:rPr>
                <w:strike/>
                <w:color w:val="00B050"/>
              </w:rPr>
              <w:t>Диагноз осложнения заболевания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127764" w:rsidP="00280B5C">
            <w:pPr>
              <w:rPr>
                <w:strike/>
                <w:color w:val="00B050"/>
              </w:rPr>
            </w:pPr>
            <w:r w:rsidRPr="00280B5C">
              <w:rPr>
                <w:strike/>
                <w:color w:val="00B050"/>
              </w:rPr>
              <w:t xml:space="preserve">Код из справочника МКБ. Указывается в </w:t>
            </w:r>
            <w:proofErr w:type="gramStart"/>
            <w:r w:rsidRPr="00280B5C">
              <w:rPr>
                <w:strike/>
                <w:color w:val="00B050"/>
              </w:rPr>
              <w:t>случае</w:t>
            </w:r>
            <w:proofErr w:type="gramEnd"/>
            <w:r w:rsidRPr="00280B5C">
              <w:rPr>
                <w:strike/>
                <w:color w:val="00B050"/>
              </w:rPr>
              <w:t xml:space="preserve"> установления в соответствии с медицинской документацией. Указываются все имевшие место диагнозы осложнения заболевания.</w:t>
            </w:r>
          </w:p>
        </w:tc>
      </w:tr>
      <w:tr w:rsidR="00127764" w:rsidRPr="00280B5C" w:rsidTr="0005141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rFonts w:eastAsia="Calibri"/>
                <w:strike/>
                <w:color w:val="00B050"/>
              </w:rPr>
            </w:pPr>
            <w:r w:rsidRPr="00280B5C">
              <w:rPr>
                <w:rFonts w:eastAsia="Calibri"/>
                <w:strike/>
                <w:color w:val="00B050"/>
              </w:rPr>
              <w:t>VNOV_M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strike/>
                <w:color w:val="00B050"/>
              </w:rPr>
            </w:pPr>
            <w:r w:rsidRPr="00280B5C">
              <w:rPr>
                <w:strike/>
                <w:color w:val="00B050"/>
              </w:rPr>
              <w:t>УМ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strike/>
                <w:color w:val="00B050"/>
              </w:rPr>
            </w:pPr>
            <w:r w:rsidRPr="00280B5C">
              <w:rPr>
                <w:strike/>
                <w:color w:val="00B050"/>
              </w:rPr>
              <w:t>N(4)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127764" w:rsidP="00280B5C">
            <w:pPr>
              <w:rPr>
                <w:strike/>
                <w:color w:val="00B050"/>
              </w:rPr>
            </w:pPr>
            <w:r w:rsidRPr="00280B5C">
              <w:rPr>
                <w:strike/>
                <w:color w:val="00B050"/>
              </w:rPr>
              <w:t>Вес при рождении в граммах.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764" w:rsidRPr="00280B5C" w:rsidRDefault="00127764" w:rsidP="00280B5C">
            <w:pPr>
              <w:rPr>
                <w:strike/>
                <w:color w:val="00B050"/>
              </w:rPr>
            </w:pPr>
            <w:r w:rsidRPr="00280B5C">
              <w:rPr>
                <w:strike/>
                <w:color w:val="00B050"/>
              </w:rPr>
              <w:t xml:space="preserve">Указывается при оказании медицинской помощи недоношенным и маловесным детям. Поле заполняется, если в качестве пациента указана мать. См. Примечание 2.  </w:t>
            </w:r>
          </w:p>
        </w:tc>
      </w:tr>
      <w:tr w:rsidR="00127764" w:rsidRPr="00280B5C" w:rsidTr="0005141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rFonts w:eastAsia="Calibri"/>
              </w:rPr>
            </w:pPr>
            <w:r w:rsidRPr="00280B5C">
              <w:rPr>
                <w:rFonts w:eastAsia="Calibri"/>
              </w:rPr>
              <w:t>CODE_MES1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r w:rsidRPr="00280B5C">
              <w:t>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r w:rsidRPr="00280B5C">
              <w:t>Т(20)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127764" w:rsidP="00280B5C">
            <w:r w:rsidRPr="00280B5C">
              <w:t xml:space="preserve">Код законченного случая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764" w:rsidRPr="00280B5C" w:rsidRDefault="00127764" w:rsidP="00280B5C">
            <w:r w:rsidRPr="00280B5C">
              <w:t xml:space="preserve">Заполняется только в </w:t>
            </w:r>
            <w:proofErr w:type="gramStart"/>
            <w:r w:rsidRPr="00280B5C">
              <w:t>случае</w:t>
            </w:r>
            <w:proofErr w:type="gramEnd"/>
            <w:r w:rsidRPr="00280B5C">
              <w:t xml:space="preserve"> применения способа оплаты по законченному случаю. Указывается код законченного случая.</w:t>
            </w:r>
          </w:p>
        </w:tc>
      </w:tr>
      <w:tr w:rsidR="00127764" w:rsidRPr="00280B5C" w:rsidTr="0005141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rFonts w:eastAsia="Calibri"/>
                <w:strike/>
                <w:color w:val="00B050"/>
              </w:rPr>
            </w:pPr>
            <w:r w:rsidRPr="00280B5C">
              <w:rPr>
                <w:rFonts w:eastAsia="Calibri"/>
                <w:strike/>
                <w:color w:val="00B050"/>
              </w:rPr>
              <w:t>CODE_MES2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strike/>
                <w:color w:val="00B050"/>
              </w:rPr>
            </w:pPr>
            <w:r w:rsidRPr="00280B5C">
              <w:rPr>
                <w:strike/>
                <w:color w:val="00B050"/>
              </w:rPr>
              <w:t>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strike/>
                <w:color w:val="00B050"/>
              </w:rPr>
            </w:pPr>
            <w:r w:rsidRPr="00280B5C">
              <w:rPr>
                <w:strike/>
                <w:color w:val="00B050"/>
              </w:rPr>
              <w:t>Т(20)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127764" w:rsidP="00280B5C">
            <w:pPr>
              <w:rPr>
                <w:strike/>
                <w:color w:val="00B050"/>
              </w:rPr>
            </w:pPr>
            <w:r w:rsidRPr="00280B5C">
              <w:rPr>
                <w:strike/>
                <w:color w:val="00B050"/>
              </w:rPr>
              <w:t>Код МЭС сопутствующего заболевания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764" w:rsidRPr="00280B5C" w:rsidRDefault="00127764" w:rsidP="00280B5C">
            <w:pPr>
              <w:rPr>
                <w:strike/>
                <w:color w:val="00B050"/>
              </w:rPr>
            </w:pPr>
            <w:r w:rsidRPr="00280B5C">
              <w:rPr>
                <w:strike/>
                <w:color w:val="00B050"/>
              </w:rPr>
              <w:t>Не заполняется</w:t>
            </w:r>
          </w:p>
        </w:tc>
      </w:tr>
      <w:tr w:rsidR="00127764" w:rsidRPr="00280B5C" w:rsidTr="0005141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rFonts w:eastAsia="Calibri"/>
              </w:rPr>
            </w:pPr>
            <w:r w:rsidRPr="00280B5C">
              <w:rPr>
                <w:rFonts w:eastAsia="Calibri"/>
              </w:rPr>
              <w:t>RSLT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r w:rsidRPr="00280B5C"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r w:rsidRPr="00280B5C">
              <w:t>N(3)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127764" w:rsidP="00280B5C">
            <w:r w:rsidRPr="00280B5C">
              <w:t>Результат обращения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127764" w:rsidP="00280B5C">
            <w:r w:rsidRPr="00280B5C">
              <w:t xml:space="preserve">Классификатор результатов обращения за медицинской помощью (V009). </w:t>
            </w:r>
          </w:p>
        </w:tc>
      </w:tr>
      <w:tr w:rsidR="00127764" w:rsidRPr="00016570" w:rsidTr="0005141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016570" w:rsidRDefault="00127764" w:rsidP="00280B5C">
            <w:pPr>
              <w:rPr>
                <w:rFonts w:eastAsia="Calibri"/>
                <w:color w:val="C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F12C68" w:rsidRDefault="00127764" w:rsidP="00F12C68">
            <w:pPr>
              <w:rPr>
                <w:rFonts w:eastAsia="Calibri"/>
                <w:color w:val="C00000"/>
                <w:highlight w:val="yellow"/>
                <w:lang w:val="en-US"/>
              </w:rPr>
            </w:pPr>
            <w:r w:rsidRPr="00F12C68">
              <w:rPr>
                <w:rFonts w:eastAsia="Calibri"/>
                <w:color w:val="C00000"/>
                <w:highlight w:val="yellow"/>
                <w:lang w:val="en-US"/>
              </w:rPr>
              <w:t>PRESCRIPTION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F12C68" w:rsidRDefault="00127764" w:rsidP="00280B5C">
            <w:pPr>
              <w:rPr>
                <w:color w:val="C00000"/>
                <w:highlight w:val="yellow"/>
              </w:rPr>
            </w:pPr>
            <w:r w:rsidRPr="00F12C68">
              <w:rPr>
                <w:color w:val="C00000"/>
                <w:highlight w:val="yellow"/>
              </w:rPr>
              <w:t>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F12C68" w:rsidRDefault="00127764" w:rsidP="00280B5C">
            <w:pPr>
              <w:rPr>
                <w:color w:val="C00000"/>
                <w:highlight w:val="yellow"/>
                <w:lang w:val="en-US"/>
              </w:rPr>
            </w:pPr>
            <w:r w:rsidRPr="00F12C68">
              <w:rPr>
                <w:color w:val="C00000"/>
                <w:highlight w:val="yellow"/>
                <w:lang w:val="en-US"/>
              </w:rPr>
              <w:t>S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F12C68" w:rsidRDefault="00127764" w:rsidP="00280B5C">
            <w:pPr>
              <w:rPr>
                <w:color w:val="C00000"/>
                <w:highlight w:val="yellow"/>
              </w:rPr>
            </w:pPr>
            <w:r w:rsidRPr="00F12C68">
              <w:rPr>
                <w:color w:val="C00000"/>
                <w:highlight w:val="yellow"/>
              </w:rPr>
              <w:t>Назначения, рекомендации по результатам проведенной диспансеризации, медицинского осмотра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F12C68" w:rsidRDefault="00127764" w:rsidP="00280B5C">
            <w:pPr>
              <w:rPr>
                <w:color w:val="C00000"/>
                <w:highlight w:val="yellow"/>
              </w:rPr>
            </w:pPr>
            <w:r w:rsidRPr="00F12C68">
              <w:rPr>
                <w:color w:val="C00000"/>
                <w:highlight w:val="yellow"/>
              </w:rPr>
              <w:t xml:space="preserve">Заполняется обязательно при присвоении группы здоровья, кроме I или II, по результатам </w:t>
            </w:r>
            <w:r w:rsidRPr="00F12C68">
              <w:rPr>
                <w:i/>
                <w:color w:val="C00000"/>
                <w:highlight w:val="yellow"/>
              </w:rPr>
              <w:t>завершенных</w:t>
            </w:r>
            <w:r w:rsidRPr="00F12C68">
              <w:rPr>
                <w:color w:val="C00000"/>
                <w:highlight w:val="yellow"/>
              </w:rPr>
              <w:t xml:space="preserve"> случаев проведения диспансеризации (медицинского осмотра),   состоящих как из одного этапа, так и для двух этапных.</w:t>
            </w:r>
          </w:p>
          <w:p w:rsidR="00127764" w:rsidRPr="00F12C68" w:rsidRDefault="00127764" w:rsidP="00280B5C">
            <w:pPr>
              <w:rPr>
                <w:color w:val="C00000"/>
                <w:highlight w:val="yellow"/>
              </w:rPr>
            </w:pPr>
          </w:p>
          <w:p w:rsidR="00127764" w:rsidRPr="00F12C68" w:rsidRDefault="00127764" w:rsidP="00280B5C">
            <w:pPr>
              <w:rPr>
                <w:color w:val="C00000"/>
                <w:highlight w:val="yellow"/>
              </w:rPr>
            </w:pPr>
            <w:r w:rsidRPr="00F12C68">
              <w:rPr>
                <w:color w:val="C00000"/>
                <w:highlight w:val="yellow"/>
              </w:rPr>
              <w:t xml:space="preserve">Не заполняется, если по </w:t>
            </w:r>
            <w:proofErr w:type="gramStart"/>
            <w:r w:rsidRPr="00F12C68">
              <w:rPr>
                <w:color w:val="C00000"/>
                <w:highlight w:val="yellow"/>
              </w:rPr>
              <w:t>завершении</w:t>
            </w:r>
            <w:proofErr w:type="gramEnd"/>
            <w:r w:rsidRPr="00F12C68">
              <w:rPr>
                <w:color w:val="C00000"/>
                <w:highlight w:val="yellow"/>
              </w:rPr>
              <w:t xml:space="preserve"> первого этапа диспансеризации определенных групп взрослого населения гражданин направлен на второй этап.</w:t>
            </w:r>
          </w:p>
          <w:p w:rsidR="00127764" w:rsidRPr="00016570" w:rsidRDefault="00127764" w:rsidP="00280B5C">
            <w:pPr>
              <w:rPr>
                <w:color w:val="C00000"/>
              </w:rPr>
            </w:pPr>
            <w:r w:rsidRPr="00F12C68">
              <w:rPr>
                <w:color w:val="C00000"/>
                <w:highlight w:val="yellow"/>
              </w:rPr>
              <w:t>При этом «Результат обращения» (классификатор результатов обращения за медицинской помощью V009) – обязательно указывается «направлен на II этап диспансеризации, предварительно присвоена группа здоровья».</w:t>
            </w:r>
          </w:p>
        </w:tc>
      </w:tr>
      <w:tr w:rsidR="00127764" w:rsidRPr="00280B5C" w:rsidTr="0005141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rFonts w:eastAsia="Calibri"/>
              </w:rPr>
            </w:pPr>
            <w:r w:rsidRPr="00280B5C">
              <w:rPr>
                <w:rFonts w:eastAsia="Calibri"/>
              </w:rPr>
              <w:t>ISHOD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r w:rsidRPr="00280B5C"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r w:rsidRPr="00280B5C">
              <w:t>N(3)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127764" w:rsidP="00280B5C">
            <w:r w:rsidRPr="00280B5C">
              <w:t>Исход заболевания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127764" w:rsidP="00280B5C">
            <w:r w:rsidRPr="00280B5C">
              <w:t>Классификатор исходов заболевания (V012).</w:t>
            </w:r>
          </w:p>
        </w:tc>
      </w:tr>
      <w:tr w:rsidR="00127764" w:rsidRPr="00280B5C" w:rsidTr="0005141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rFonts w:eastAsia="Calibri"/>
              </w:rPr>
            </w:pPr>
            <w:r w:rsidRPr="00280B5C">
              <w:rPr>
                <w:rFonts w:eastAsia="Calibri"/>
              </w:rPr>
              <w:t>PRVS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r w:rsidRPr="00280B5C"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BB62F3" w:rsidRDefault="000764B0" w:rsidP="00280B5C">
            <w:pPr>
              <w:rPr>
                <w:color w:val="C00000"/>
              </w:rPr>
            </w:pPr>
            <w:r w:rsidRPr="00BB62F3">
              <w:rPr>
                <w:color w:val="C00000"/>
              </w:rPr>
              <w:t>N(</w:t>
            </w:r>
            <w:r w:rsidRPr="00BB62F3">
              <w:rPr>
                <w:color w:val="C00000"/>
                <w:lang w:val="en-US"/>
              </w:rPr>
              <w:t>4</w:t>
            </w:r>
            <w:r w:rsidR="00127764" w:rsidRPr="00BB62F3">
              <w:rPr>
                <w:color w:val="C00000"/>
              </w:rPr>
              <w:t>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127764" w:rsidP="00280B5C">
            <w:r w:rsidRPr="00280B5C">
              <w:t>Специальность лечащего врача/ врача, закрывшего талон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127764" w:rsidP="00280B5C">
            <w:r w:rsidRPr="00280B5C">
              <w:t>Классификатор медицинских специальностей V015.</w:t>
            </w:r>
          </w:p>
        </w:tc>
      </w:tr>
      <w:tr w:rsidR="00127764" w:rsidRPr="00280B5C" w:rsidTr="0005141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rFonts w:eastAsia="Calibri"/>
              </w:rPr>
            </w:pPr>
            <w:r w:rsidRPr="00280B5C">
              <w:rPr>
                <w:rFonts w:eastAsia="Calibri"/>
              </w:rPr>
              <w:t>IDDOKT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r w:rsidRPr="00280B5C"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r w:rsidRPr="00280B5C">
              <w:t>Т(25)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127764" w:rsidP="00280B5C">
            <w:r w:rsidRPr="00280B5C">
              <w:t>Код врача, закрывшего талон/историю болезни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127764" w:rsidP="00280B5C">
            <w:r w:rsidRPr="00280B5C">
              <w:t xml:space="preserve">Заполняется в </w:t>
            </w:r>
            <w:proofErr w:type="gramStart"/>
            <w:r w:rsidRPr="00280B5C">
              <w:t>соответствии</w:t>
            </w:r>
            <w:proofErr w:type="gramEnd"/>
            <w:r w:rsidRPr="00280B5C">
              <w:t xml:space="preserve"> с письмом «ТФОМС Волгоградской области» №07-1503 от 07.04.2015</w:t>
            </w:r>
          </w:p>
        </w:tc>
      </w:tr>
      <w:tr w:rsidR="00127764" w:rsidRPr="00280B5C" w:rsidTr="0005141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rFonts w:eastAsia="Calibri"/>
                <w:strike/>
                <w:color w:val="00B05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rFonts w:eastAsia="Calibri"/>
                <w:strike/>
                <w:color w:val="00B050"/>
              </w:rPr>
            </w:pPr>
            <w:r w:rsidRPr="00280B5C">
              <w:rPr>
                <w:rFonts w:eastAsia="Calibri"/>
                <w:strike/>
                <w:color w:val="00B050"/>
              </w:rPr>
              <w:t>OS_SLUCH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strike/>
                <w:color w:val="00B050"/>
              </w:rPr>
            </w:pPr>
            <w:r w:rsidRPr="00280B5C">
              <w:rPr>
                <w:strike/>
                <w:color w:val="00B050"/>
              </w:rPr>
              <w:t>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strike/>
                <w:color w:val="00B050"/>
              </w:rPr>
            </w:pPr>
            <w:r w:rsidRPr="00280B5C">
              <w:rPr>
                <w:strike/>
                <w:color w:val="00B050"/>
              </w:rPr>
              <w:t>N(1)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127764" w:rsidP="00280B5C">
            <w:pPr>
              <w:rPr>
                <w:strike/>
                <w:color w:val="00B050"/>
              </w:rPr>
            </w:pPr>
            <w:r w:rsidRPr="00280B5C">
              <w:rPr>
                <w:strike/>
                <w:color w:val="00B050"/>
              </w:rPr>
              <w:t>Признак "Особый случай" при регистрации обращения за медицинской помощью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127764" w:rsidP="00280B5C">
            <w:pPr>
              <w:rPr>
                <w:strike/>
                <w:color w:val="00B050"/>
              </w:rPr>
            </w:pPr>
            <w:r w:rsidRPr="00280B5C">
              <w:rPr>
                <w:strike/>
                <w:color w:val="00B050"/>
              </w:rPr>
              <w:t>Заполняется:</w:t>
            </w:r>
          </w:p>
          <w:p w:rsidR="00127764" w:rsidRPr="00280B5C" w:rsidRDefault="00127764" w:rsidP="00280B5C">
            <w:pPr>
              <w:rPr>
                <w:strike/>
                <w:color w:val="00B050"/>
              </w:rPr>
            </w:pPr>
            <w:r w:rsidRPr="00280B5C">
              <w:rPr>
                <w:strike/>
                <w:color w:val="00B050"/>
              </w:rPr>
              <w:t>3-первый этап диспансеризации определенных гру</w:t>
            </w:r>
            <w:proofErr w:type="gramStart"/>
            <w:r w:rsidRPr="00280B5C">
              <w:rPr>
                <w:strike/>
                <w:color w:val="00B050"/>
              </w:rPr>
              <w:t>пп взр</w:t>
            </w:r>
            <w:proofErr w:type="gramEnd"/>
            <w:r w:rsidRPr="00280B5C">
              <w:rPr>
                <w:strike/>
                <w:color w:val="00B050"/>
              </w:rPr>
              <w:t xml:space="preserve">ослого населения, детей сирот, профилактических  или предварительных осмотров несовершеннолетних, </w:t>
            </w:r>
          </w:p>
          <w:p w:rsidR="00127764" w:rsidRPr="00280B5C" w:rsidRDefault="00127764" w:rsidP="00280B5C">
            <w:pPr>
              <w:rPr>
                <w:strike/>
                <w:color w:val="00B050"/>
              </w:rPr>
            </w:pPr>
            <w:r w:rsidRPr="00280B5C">
              <w:rPr>
                <w:strike/>
                <w:color w:val="00B050"/>
              </w:rPr>
              <w:t>4- второй этап диспансеризации определенных гру</w:t>
            </w:r>
            <w:proofErr w:type="gramStart"/>
            <w:r w:rsidRPr="00280B5C">
              <w:rPr>
                <w:strike/>
                <w:color w:val="00B050"/>
              </w:rPr>
              <w:t>пп взр</w:t>
            </w:r>
            <w:proofErr w:type="gramEnd"/>
            <w:r w:rsidRPr="00280B5C">
              <w:rPr>
                <w:strike/>
                <w:color w:val="00B050"/>
              </w:rPr>
              <w:t>ослого населения, проведение диспансеризации детей-сирот, профилактических или предварительных осмотров несовершеннолетних в составе двух этапов.</w:t>
            </w:r>
          </w:p>
        </w:tc>
      </w:tr>
      <w:tr w:rsidR="00127764" w:rsidRPr="00280B5C" w:rsidTr="0005141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rFonts w:eastAsia="Calibri"/>
              </w:rPr>
            </w:pPr>
            <w:r w:rsidRPr="00280B5C">
              <w:rPr>
                <w:rFonts w:eastAsia="Calibri"/>
              </w:rPr>
              <w:t>IDSP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r w:rsidRPr="00280B5C"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r w:rsidRPr="00280B5C">
              <w:t>N(2)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127764" w:rsidP="00280B5C">
            <w:r w:rsidRPr="00280B5C">
              <w:t>Код способа оплаты медицинской помощи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127764" w:rsidP="00280B5C">
            <w:r w:rsidRPr="00280B5C">
              <w:t>Классификатор способов оплаты медицинской помощи V010</w:t>
            </w:r>
          </w:p>
        </w:tc>
      </w:tr>
      <w:tr w:rsidR="00127764" w:rsidRPr="00280B5C" w:rsidTr="0005141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rFonts w:eastAsia="Calibri"/>
              </w:rPr>
            </w:pPr>
            <w:r w:rsidRPr="00280B5C">
              <w:rPr>
                <w:rFonts w:eastAsia="Calibri"/>
              </w:rPr>
              <w:t>ED_COL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r w:rsidRPr="00280B5C">
              <w:t>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r w:rsidRPr="00280B5C">
              <w:t>N(5.2)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127764" w:rsidP="00280B5C">
            <w:r w:rsidRPr="00280B5C">
              <w:t>Количество единиц оплаты медицинской помощи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127764" w:rsidP="00280B5C">
            <w:r w:rsidRPr="00280B5C">
              <w:t xml:space="preserve">Указывается только в </w:t>
            </w:r>
            <w:proofErr w:type="gramStart"/>
            <w:r w:rsidRPr="00280B5C">
              <w:t>случае</w:t>
            </w:r>
            <w:proofErr w:type="gramEnd"/>
            <w:r w:rsidRPr="00280B5C">
              <w:t xml:space="preserve"> применения способа оплаты по законченному случаю. Заполняется 1.</w:t>
            </w:r>
          </w:p>
        </w:tc>
      </w:tr>
      <w:tr w:rsidR="00127764" w:rsidRPr="00280B5C" w:rsidTr="0005141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rFonts w:eastAsia="Calibri"/>
              </w:rPr>
            </w:pPr>
            <w:r w:rsidRPr="00280B5C">
              <w:rPr>
                <w:rFonts w:eastAsia="Calibri"/>
              </w:rPr>
              <w:t>TARIF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r w:rsidRPr="00280B5C">
              <w:t>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r w:rsidRPr="00280B5C">
              <w:t>N(15.2)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127764" w:rsidP="00280B5C">
            <w:r w:rsidRPr="00280B5C">
              <w:t>Тариф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127764" w:rsidP="00280B5C">
            <w:pPr>
              <w:rPr>
                <w:rFonts w:eastAsia="MS Mincho"/>
              </w:rPr>
            </w:pPr>
            <w:r w:rsidRPr="00280B5C">
              <w:rPr>
                <w:rFonts w:eastAsia="MS Mincho"/>
              </w:rPr>
              <w:t xml:space="preserve">Заполняется только в </w:t>
            </w:r>
            <w:proofErr w:type="gramStart"/>
            <w:r w:rsidRPr="00280B5C">
              <w:rPr>
                <w:rFonts w:eastAsia="MS Mincho"/>
              </w:rPr>
              <w:t>случае</w:t>
            </w:r>
            <w:proofErr w:type="gramEnd"/>
            <w:r w:rsidRPr="00280B5C">
              <w:rPr>
                <w:rFonts w:eastAsia="MS Mincho"/>
              </w:rPr>
              <w:t xml:space="preserve"> применения способа оплаты по </w:t>
            </w:r>
            <w:r w:rsidRPr="00280B5C">
              <w:rPr>
                <w:rFonts w:eastAsia="MS Mincho"/>
              </w:rPr>
              <w:lastRenderedPageBreak/>
              <w:t>законченному случаю. Заполняется тарифом на соответствующий законченный случай.</w:t>
            </w:r>
          </w:p>
        </w:tc>
      </w:tr>
      <w:tr w:rsidR="00127764" w:rsidRPr="00280B5C" w:rsidTr="0005141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rFonts w:eastAsia="Calibri"/>
              </w:rPr>
            </w:pPr>
            <w:r w:rsidRPr="00280B5C">
              <w:rPr>
                <w:rFonts w:eastAsia="Calibri"/>
              </w:rPr>
              <w:t>SUMV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r w:rsidRPr="00280B5C"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r w:rsidRPr="00280B5C">
              <w:t>N(15.2)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127764" w:rsidP="00280B5C">
            <w:r w:rsidRPr="00280B5C">
              <w:t>Сумма, выставленная к оплате по случаю.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127764" w:rsidP="00280B5C">
            <w:pPr>
              <w:spacing w:after="60"/>
            </w:pPr>
            <w:r w:rsidRPr="00280B5C">
              <w:rPr>
                <w:rFonts w:eastAsia="MS Mincho"/>
              </w:rPr>
              <w:t>Сумма, выставленная на оплату по данному случаю.</w:t>
            </w:r>
          </w:p>
          <w:p w:rsidR="00127764" w:rsidRPr="00280B5C" w:rsidRDefault="00127764" w:rsidP="00280B5C">
            <w:pPr>
              <w:spacing w:after="60"/>
              <w:rPr>
                <w:rFonts w:eastAsia="MS Mincho"/>
              </w:rPr>
            </w:pPr>
            <w:r w:rsidRPr="00280B5C">
              <w:rPr>
                <w:rFonts w:eastAsia="MS Mincho"/>
              </w:rPr>
              <w:t xml:space="preserve"> </w:t>
            </w:r>
          </w:p>
          <w:p w:rsidR="00127764" w:rsidRPr="00280B5C" w:rsidRDefault="00127764" w:rsidP="00280B5C">
            <w:pPr>
              <w:spacing w:after="60"/>
              <w:rPr>
                <w:rFonts w:eastAsia="MS Mincho"/>
              </w:rPr>
            </w:pPr>
          </w:p>
        </w:tc>
      </w:tr>
      <w:tr w:rsidR="00127764" w:rsidRPr="00280B5C" w:rsidTr="0005141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strike/>
                <w:color w:val="00B05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strike/>
                <w:color w:val="00B050"/>
                <w:lang w:val="en-US"/>
              </w:rPr>
            </w:pPr>
            <w:r w:rsidRPr="00280B5C">
              <w:rPr>
                <w:strike/>
                <w:color w:val="00B050"/>
                <w:lang w:val="en-US"/>
              </w:rPr>
              <w:t>IT_SL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strike/>
                <w:color w:val="00B050"/>
                <w:lang w:val="en-US"/>
              </w:rPr>
            </w:pPr>
            <w:r w:rsidRPr="00280B5C">
              <w:rPr>
                <w:strike/>
                <w:color w:val="00B050"/>
              </w:rPr>
              <w:t>У</w:t>
            </w:r>
          </w:p>
          <w:p w:rsidR="00127764" w:rsidRPr="00280B5C" w:rsidRDefault="00127764" w:rsidP="00280B5C">
            <w:pPr>
              <w:rPr>
                <w:i/>
                <w:strike/>
                <w:color w:val="00B05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strike/>
                <w:color w:val="00B050"/>
                <w:lang w:val="en-US"/>
              </w:rPr>
            </w:pPr>
            <w:r w:rsidRPr="00280B5C">
              <w:rPr>
                <w:strike/>
                <w:color w:val="00B050"/>
                <w:lang w:val="en-US"/>
              </w:rPr>
              <w:t>N(1.2)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127764" w:rsidP="00280B5C">
            <w:pPr>
              <w:rPr>
                <w:rFonts w:asciiTheme="minorHAnsi" w:eastAsiaTheme="minorEastAsia" w:hAnsiTheme="minorHAnsi" w:cstheme="minorBidi"/>
                <w:strike/>
                <w:color w:val="00B050"/>
              </w:rPr>
            </w:pPr>
            <w:r w:rsidRPr="00280B5C">
              <w:rPr>
                <w:strike/>
                <w:color w:val="00B050"/>
              </w:rPr>
              <w:t xml:space="preserve">Итоговой коэффициент сложности лечения для случая.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127764" w:rsidP="00280B5C">
            <w:pPr>
              <w:rPr>
                <w:rFonts w:eastAsiaTheme="minorEastAsia"/>
                <w:strike/>
                <w:color w:val="00B050"/>
              </w:rPr>
            </w:pPr>
            <w:r w:rsidRPr="00280B5C">
              <w:rPr>
                <w:rFonts w:eastAsiaTheme="minorEastAsia"/>
                <w:strike/>
                <w:color w:val="00B050"/>
              </w:rPr>
              <w:t xml:space="preserve">Указывается в обязательном </w:t>
            </w:r>
            <w:proofErr w:type="gramStart"/>
            <w:r w:rsidRPr="00280B5C">
              <w:rPr>
                <w:rFonts w:eastAsiaTheme="minorEastAsia"/>
                <w:strike/>
                <w:color w:val="00B050"/>
              </w:rPr>
              <w:t>порядке</w:t>
            </w:r>
            <w:proofErr w:type="gramEnd"/>
            <w:r w:rsidRPr="00280B5C">
              <w:rPr>
                <w:rFonts w:eastAsiaTheme="minorEastAsia"/>
                <w:strike/>
                <w:color w:val="00B050"/>
              </w:rPr>
              <w:t xml:space="preserve">, если для случая применялся КСЛП. Определяется в </w:t>
            </w:r>
            <w:proofErr w:type="gramStart"/>
            <w:r w:rsidRPr="00280B5C">
              <w:rPr>
                <w:rFonts w:eastAsiaTheme="minorEastAsia"/>
                <w:strike/>
                <w:color w:val="00B050"/>
              </w:rPr>
              <w:t>соответствии</w:t>
            </w:r>
            <w:proofErr w:type="gramEnd"/>
            <w:r w:rsidRPr="00280B5C">
              <w:rPr>
                <w:rFonts w:eastAsiaTheme="minorEastAsia"/>
                <w:strike/>
                <w:color w:val="00B050"/>
              </w:rPr>
              <w:t xml:space="preserve">  с письмом  «ТФОМС Волгоградской области» №12-20-241 от 22.04.2016 </w:t>
            </w:r>
          </w:p>
        </w:tc>
      </w:tr>
      <w:tr w:rsidR="00127764" w:rsidRPr="00280B5C" w:rsidTr="0005141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rFonts w:eastAsia="Calibri"/>
                <w:strike/>
                <w:color w:val="00B05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rFonts w:eastAsia="Calibri"/>
                <w:strike/>
                <w:color w:val="00B050"/>
              </w:rPr>
            </w:pPr>
            <w:r w:rsidRPr="00280B5C">
              <w:rPr>
                <w:rFonts w:eastAsia="Calibri"/>
                <w:strike/>
                <w:color w:val="00B050"/>
              </w:rPr>
              <w:t>OPLATA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strike/>
                <w:color w:val="00B050"/>
              </w:rPr>
            </w:pPr>
            <w:r w:rsidRPr="00280B5C">
              <w:rPr>
                <w:strike/>
                <w:color w:val="00B050"/>
              </w:rPr>
              <w:t>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strike/>
                <w:color w:val="00B050"/>
              </w:rPr>
            </w:pPr>
            <w:r w:rsidRPr="00280B5C">
              <w:rPr>
                <w:strike/>
                <w:color w:val="00B050"/>
              </w:rPr>
              <w:t>N(1)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127764" w:rsidP="00280B5C">
            <w:pPr>
              <w:rPr>
                <w:rFonts w:eastAsia="MS Mincho"/>
                <w:strike/>
                <w:color w:val="00B050"/>
              </w:rPr>
            </w:pPr>
            <w:r w:rsidRPr="00280B5C">
              <w:rPr>
                <w:rFonts w:eastAsia="MS Mincho"/>
                <w:strike/>
                <w:color w:val="00B050"/>
              </w:rPr>
              <w:t>Тип оплаты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127764" w:rsidP="00280B5C">
            <w:pPr>
              <w:rPr>
                <w:rFonts w:eastAsia="MS Mincho"/>
                <w:strike/>
                <w:color w:val="00B050"/>
              </w:rPr>
            </w:pPr>
            <w:r w:rsidRPr="00280B5C">
              <w:rPr>
                <w:rFonts w:eastAsia="MS Mincho"/>
                <w:strike/>
                <w:color w:val="00B050"/>
              </w:rPr>
              <w:t>Не заполняется</w:t>
            </w:r>
          </w:p>
        </w:tc>
      </w:tr>
      <w:tr w:rsidR="00127764" w:rsidRPr="00280B5C" w:rsidTr="0005141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rFonts w:eastAsia="Calibri"/>
                <w:strike/>
                <w:color w:val="00B05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rFonts w:eastAsia="Calibri"/>
                <w:strike/>
                <w:color w:val="00B050"/>
              </w:rPr>
            </w:pPr>
            <w:r w:rsidRPr="00280B5C">
              <w:rPr>
                <w:rFonts w:eastAsia="Calibri"/>
                <w:strike/>
                <w:color w:val="00B050"/>
              </w:rPr>
              <w:t>SUMP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strike/>
                <w:color w:val="00B050"/>
              </w:rPr>
            </w:pPr>
            <w:r w:rsidRPr="00280B5C">
              <w:rPr>
                <w:strike/>
                <w:color w:val="00B050"/>
              </w:rPr>
              <w:t>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strike/>
                <w:color w:val="00B050"/>
              </w:rPr>
            </w:pPr>
            <w:r w:rsidRPr="00280B5C">
              <w:rPr>
                <w:strike/>
                <w:color w:val="00B050"/>
              </w:rPr>
              <w:t>N(15.2)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127764" w:rsidP="00280B5C">
            <w:pPr>
              <w:rPr>
                <w:strike/>
                <w:color w:val="00B050"/>
              </w:rPr>
            </w:pPr>
            <w:r w:rsidRPr="00280B5C">
              <w:rPr>
                <w:strike/>
                <w:color w:val="00B050"/>
              </w:rPr>
              <w:t>Сумма, принятая к оплате СМО (ТФОМС)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127764" w:rsidP="00280B5C">
            <w:pPr>
              <w:rPr>
                <w:strike/>
                <w:color w:val="00B050"/>
              </w:rPr>
            </w:pPr>
            <w:r w:rsidRPr="00280B5C">
              <w:rPr>
                <w:strike/>
                <w:color w:val="00B050"/>
              </w:rPr>
              <w:t>Не заполняется</w:t>
            </w:r>
          </w:p>
        </w:tc>
      </w:tr>
      <w:tr w:rsidR="00127764" w:rsidRPr="00280B5C" w:rsidTr="0005141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r w:rsidRPr="00280B5C">
              <w:t>USL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r w:rsidRPr="00280B5C">
              <w:t>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r w:rsidRPr="00280B5C">
              <w:t>S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127764" w:rsidP="00280B5C">
            <w:r w:rsidRPr="00280B5C">
              <w:t>Сведения об оказанных медицинских услугах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127764" w:rsidP="00280B5C"/>
        </w:tc>
      </w:tr>
      <w:tr w:rsidR="00127764" w:rsidRPr="00280B5C" w:rsidTr="0005141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strike/>
                <w:color w:val="00B05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strike/>
                <w:color w:val="00B050"/>
                <w:lang w:val="en-US"/>
              </w:rPr>
            </w:pPr>
            <w:r w:rsidRPr="00280B5C">
              <w:rPr>
                <w:strike/>
                <w:color w:val="00B050"/>
                <w:lang w:val="en-US"/>
              </w:rPr>
              <w:t>SL_KOEFF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strike/>
                <w:color w:val="00B050"/>
              </w:rPr>
            </w:pPr>
            <w:r w:rsidRPr="00280B5C">
              <w:rPr>
                <w:strike/>
                <w:color w:val="00B050"/>
              </w:rPr>
              <w:t>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strike/>
                <w:color w:val="00B050"/>
                <w:lang w:val="en-US"/>
              </w:rPr>
            </w:pPr>
            <w:r w:rsidRPr="00280B5C">
              <w:rPr>
                <w:strike/>
                <w:color w:val="00B050"/>
                <w:lang w:val="en-US"/>
              </w:rPr>
              <w:t>S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strike/>
                <w:color w:val="00B050"/>
              </w:rPr>
            </w:pPr>
            <w:r w:rsidRPr="00280B5C">
              <w:rPr>
                <w:strike/>
                <w:color w:val="00B050"/>
              </w:rPr>
              <w:t>Записи о примененных коэффициентах сложности лечения пациента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strike/>
                <w:color w:val="00B050"/>
              </w:rPr>
            </w:pPr>
            <w:r w:rsidRPr="00280B5C">
              <w:rPr>
                <w:strike/>
                <w:color w:val="00B050"/>
              </w:rPr>
              <w:t>Указывается в обязательном порядке, если для случая применяются коэффициен</w:t>
            </w:r>
            <w:proofErr w:type="gramStart"/>
            <w:r w:rsidRPr="00280B5C">
              <w:rPr>
                <w:strike/>
                <w:color w:val="00B050"/>
              </w:rPr>
              <w:t>т(</w:t>
            </w:r>
            <w:proofErr w:type="gramEnd"/>
            <w:r w:rsidRPr="00280B5C">
              <w:rPr>
                <w:strike/>
                <w:color w:val="00B050"/>
              </w:rPr>
              <w:t>-</w:t>
            </w:r>
            <w:proofErr w:type="spellStart"/>
            <w:r w:rsidRPr="00280B5C">
              <w:rPr>
                <w:strike/>
                <w:color w:val="00B050"/>
              </w:rPr>
              <w:t>ы</w:t>
            </w:r>
            <w:proofErr w:type="spellEnd"/>
            <w:r w:rsidRPr="00280B5C">
              <w:rPr>
                <w:strike/>
                <w:color w:val="00B050"/>
              </w:rPr>
              <w:t xml:space="preserve">) сложности лечения.  Порядок применения изложен в </w:t>
            </w:r>
            <w:proofErr w:type="gramStart"/>
            <w:r w:rsidRPr="00280B5C">
              <w:rPr>
                <w:rFonts w:eastAsiaTheme="minorEastAsia"/>
                <w:strike/>
                <w:color w:val="00B050"/>
              </w:rPr>
              <w:t>письме</w:t>
            </w:r>
            <w:proofErr w:type="gramEnd"/>
            <w:r w:rsidRPr="00280B5C">
              <w:rPr>
                <w:rFonts w:eastAsiaTheme="minorEastAsia"/>
                <w:strike/>
                <w:color w:val="00B050"/>
              </w:rPr>
              <w:t xml:space="preserve"> «ТФОМС Волгоградской области» №12-20-241 от 22.04.2016</w:t>
            </w:r>
          </w:p>
        </w:tc>
      </w:tr>
      <w:tr w:rsidR="00127764" w:rsidRPr="00280B5C" w:rsidTr="0005141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rFonts w:eastAsia="Calibri"/>
              </w:rPr>
            </w:pPr>
            <w:r w:rsidRPr="00280B5C">
              <w:rPr>
                <w:rFonts w:eastAsia="Calibri"/>
              </w:rPr>
              <w:t>COMENTSL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r w:rsidRPr="00280B5C">
              <w:t>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r w:rsidRPr="00280B5C">
              <w:t>T(250)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127764" w:rsidP="00280B5C">
            <w:r w:rsidRPr="00280B5C">
              <w:t>Служебное поле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5D2" w:rsidRPr="00280B5C" w:rsidRDefault="00A855D2" w:rsidP="00A855D2">
            <w:r w:rsidRPr="00280B5C">
              <w:t xml:space="preserve">Заполняется в обязательном </w:t>
            </w:r>
            <w:proofErr w:type="gramStart"/>
            <w:r w:rsidRPr="00280B5C">
              <w:t>порядке</w:t>
            </w:r>
            <w:proofErr w:type="gramEnd"/>
            <w:r w:rsidRPr="00280B5C">
              <w:t xml:space="preserve"> при проведении диспансеризации определенных групп взрослого населения:</w:t>
            </w:r>
          </w:p>
          <w:p w:rsidR="00A855D2" w:rsidRPr="00FD3529" w:rsidRDefault="00A855D2" w:rsidP="00A855D2">
            <w:pPr>
              <w:rPr>
                <w:sz w:val="18"/>
                <w:szCs w:val="18"/>
              </w:rPr>
            </w:pPr>
            <w:r w:rsidRPr="00FD3529">
              <w:rPr>
                <w:sz w:val="18"/>
                <w:szCs w:val="18"/>
              </w:rPr>
              <w:t>10 – неработающие застрахованные лица,</w:t>
            </w:r>
          </w:p>
          <w:p w:rsidR="00A855D2" w:rsidRPr="00FD3529" w:rsidRDefault="00A855D2" w:rsidP="00A855D2">
            <w:pPr>
              <w:rPr>
                <w:sz w:val="18"/>
                <w:szCs w:val="18"/>
              </w:rPr>
            </w:pPr>
            <w:proofErr w:type="gramStart"/>
            <w:r w:rsidRPr="00FD3529">
              <w:rPr>
                <w:sz w:val="18"/>
                <w:szCs w:val="18"/>
              </w:rPr>
              <w:t xml:space="preserve">11– </w:t>
            </w:r>
            <w:r w:rsidRPr="00FD3529">
              <w:rPr>
                <w:b/>
                <w:sz w:val="18"/>
                <w:szCs w:val="18"/>
              </w:rPr>
              <w:t>неработающие</w:t>
            </w:r>
            <w:r>
              <w:rPr>
                <w:b/>
                <w:sz w:val="18"/>
                <w:szCs w:val="18"/>
              </w:rPr>
              <w:t>:</w:t>
            </w:r>
            <w:r w:rsidRPr="00FD3529">
              <w:rPr>
                <w:sz w:val="18"/>
                <w:szCs w:val="18"/>
              </w:rPr>
              <w:t xml:space="preserve"> инвалиды Великой Отечественной войны, лица, награжденные знаком "Жителю блокадного Ленинграда" и признанные инвалидами вследствие общего заболевания, трудового увечья и других причин (кроме лиц, инвалидность которых наступила вследствие их противоправных действий), бывши</w:t>
            </w:r>
            <w:r>
              <w:rPr>
                <w:sz w:val="18"/>
                <w:szCs w:val="18"/>
              </w:rPr>
              <w:t>е</w:t>
            </w:r>
            <w:r w:rsidRPr="00FD3529">
              <w:rPr>
                <w:sz w:val="18"/>
                <w:szCs w:val="18"/>
              </w:rPr>
              <w:t xml:space="preserve"> несовершеннолетни</w:t>
            </w:r>
            <w:r>
              <w:rPr>
                <w:sz w:val="18"/>
                <w:szCs w:val="18"/>
              </w:rPr>
              <w:t>е</w:t>
            </w:r>
            <w:r w:rsidRPr="00FD3529">
              <w:rPr>
                <w:sz w:val="18"/>
                <w:szCs w:val="18"/>
              </w:rPr>
              <w:t xml:space="preserve"> узник</w:t>
            </w:r>
            <w:r>
              <w:rPr>
                <w:sz w:val="18"/>
                <w:szCs w:val="18"/>
              </w:rPr>
              <w:t xml:space="preserve">и </w:t>
            </w:r>
            <w:r w:rsidRPr="00FD3529">
              <w:rPr>
                <w:sz w:val="18"/>
                <w:szCs w:val="18"/>
              </w:rPr>
              <w:t>концлагерей, гетто, других мест принудительного содержания, созданны</w:t>
            </w:r>
            <w:r>
              <w:rPr>
                <w:sz w:val="18"/>
                <w:szCs w:val="18"/>
              </w:rPr>
              <w:t>е</w:t>
            </w:r>
            <w:r w:rsidRPr="00FD3529">
              <w:rPr>
                <w:sz w:val="18"/>
                <w:szCs w:val="18"/>
              </w:rPr>
              <w:t xml:space="preserve"> фашистами и их союзниками в период второй мировой войны, признанны</w:t>
            </w:r>
            <w:r>
              <w:rPr>
                <w:sz w:val="18"/>
                <w:szCs w:val="18"/>
              </w:rPr>
              <w:t>е</w:t>
            </w:r>
            <w:r w:rsidRPr="00FD3529">
              <w:rPr>
                <w:sz w:val="18"/>
                <w:szCs w:val="18"/>
              </w:rPr>
              <w:t xml:space="preserve"> инвалидами вследствие общего заболевания, трудового увечья и других</w:t>
            </w:r>
            <w:proofErr w:type="gramEnd"/>
            <w:r w:rsidRPr="00FD3529">
              <w:rPr>
                <w:sz w:val="18"/>
                <w:szCs w:val="18"/>
              </w:rPr>
              <w:t xml:space="preserve"> </w:t>
            </w:r>
            <w:proofErr w:type="gramStart"/>
            <w:r w:rsidRPr="00FD3529">
              <w:rPr>
                <w:sz w:val="18"/>
                <w:szCs w:val="18"/>
              </w:rPr>
              <w:t>причин (за исключением лиц, инвалидность которых наступила вследствие их противоправных действий</w:t>
            </w:r>
            <w:proofErr w:type="gramEnd"/>
          </w:p>
          <w:p w:rsidR="00A855D2" w:rsidRPr="00FD3529" w:rsidRDefault="00A855D2" w:rsidP="00A855D2">
            <w:pPr>
              <w:rPr>
                <w:sz w:val="18"/>
                <w:szCs w:val="18"/>
              </w:rPr>
            </w:pPr>
            <w:r w:rsidRPr="00FD3529">
              <w:rPr>
                <w:sz w:val="18"/>
                <w:szCs w:val="18"/>
              </w:rPr>
              <w:t xml:space="preserve">14 - </w:t>
            </w:r>
            <w:proofErr w:type="gramStart"/>
            <w:r w:rsidRPr="00FD3529">
              <w:rPr>
                <w:sz w:val="18"/>
                <w:szCs w:val="18"/>
              </w:rPr>
              <w:t>обучающиеся</w:t>
            </w:r>
            <w:proofErr w:type="gramEnd"/>
            <w:r w:rsidRPr="00FD3529">
              <w:rPr>
                <w:sz w:val="18"/>
                <w:szCs w:val="18"/>
              </w:rPr>
              <w:t xml:space="preserve"> в образовательных организациях по очной форме, </w:t>
            </w:r>
          </w:p>
          <w:p w:rsidR="00A855D2" w:rsidRPr="00FD3529" w:rsidRDefault="00A855D2" w:rsidP="00A855D2">
            <w:pPr>
              <w:rPr>
                <w:sz w:val="18"/>
                <w:szCs w:val="18"/>
              </w:rPr>
            </w:pPr>
            <w:r w:rsidRPr="00FD3529">
              <w:rPr>
                <w:sz w:val="18"/>
                <w:szCs w:val="18"/>
              </w:rPr>
              <w:t>20 – работающие застрахованные лица,</w:t>
            </w:r>
          </w:p>
          <w:p w:rsidR="00127764" w:rsidRPr="00280B5C" w:rsidRDefault="00A855D2" w:rsidP="00A855D2">
            <w:proofErr w:type="gramStart"/>
            <w:r w:rsidRPr="00FD3529">
              <w:rPr>
                <w:sz w:val="18"/>
                <w:szCs w:val="18"/>
              </w:rPr>
              <w:t>21 –</w:t>
            </w:r>
            <w:r w:rsidRPr="00FD3529">
              <w:rPr>
                <w:b/>
                <w:sz w:val="18"/>
                <w:szCs w:val="18"/>
              </w:rPr>
              <w:t>работающие:</w:t>
            </w:r>
            <w:r w:rsidRPr="00FD3529">
              <w:rPr>
                <w:sz w:val="18"/>
                <w:szCs w:val="18"/>
              </w:rPr>
              <w:t xml:space="preserve"> инвалиды Великой Отечественной войны, лица, награжденные знаком "Жителю блокадного Ленинграда" и </w:t>
            </w:r>
            <w:r w:rsidRPr="00FD3529">
              <w:rPr>
                <w:sz w:val="18"/>
                <w:szCs w:val="18"/>
              </w:rPr>
              <w:lastRenderedPageBreak/>
              <w:t>признанные инвалидами вследствие общего заболевания, трудового увечья и других причин (кроме лиц, инвалидность которых наступила вследствие их противоправных действий)</w:t>
            </w:r>
            <w:r>
              <w:rPr>
                <w:sz w:val="18"/>
                <w:szCs w:val="18"/>
              </w:rPr>
              <w:t>,</w:t>
            </w:r>
            <w:r w:rsidRPr="00FD3529">
              <w:rPr>
                <w:sz w:val="18"/>
                <w:szCs w:val="18"/>
              </w:rPr>
              <w:t xml:space="preserve"> бывши</w:t>
            </w:r>
            <w:r>
              <w:rPr>
                <w:sz w:val="18"/>
                <w:szCs w:val="18"/>
              </w:rPr>
              <w:t>е</w:t>
            </w:r>
            <w:r w:rsidRPr="00FD3529">
              <w:rPr>
                <w:sz w:val="18"/>
                <w:szCs w:val="18"/>
              </w:rPr>
              <w:t xml:space="preserve"> несовершеннолетни</w:t>
            </w:r>
            <w:r>
              <w:rPr>
                <w:sz w:val="18"/>
                <w:szCs w:val="18"/>
              </w:rPr>
              <w:t>е</w:t>
            </w:r>
            <w:r w:rsidRPr="00FD3529">
              <w:rPr>
                <w:sz w:val="18"/>
                <w:szCs w:val="18"/>
              </w:rPr>
              <w:t xml:space="preserve"> узник</w:t>
            </w:r>
            <w:r>
              <w:rPr>
                <w:sz w:val="18"/>
                <w:szCs w:val="18"/>
              </w:rPr>
              <w:t xml:space="preserve">и </w:t>
            </w:r>
            <w:r w:rsidRPr="00FD3529">
              <w:rPr>
                <w:sz w:val="18"/>
                <w:szCs w:val="18"/>
              </w:rPr>
              <w:t>концлагерей, гетто, других мест принудительного содержания, созданны</w:t>
            </w:r>
            <w:r>
              <w:rPr>
                <w:sz w:val="18"/>
                <w:szCs w:val="18"/>
              </w:rPr>
              <w:t>е</w:t>
            </w:r>
            <w:r w:rsidRPr="00FD3529">
              <w:rPr>
                <w:sz w:val="18"/>
                <w:szCs w:val="18"/>
              </w:rPr>
              <w:t xml:space="preserve"> фашистами и их союзниками в период второй мировой войны, признанны</w:t>
            </w:r>
            <w:r>
              <w:rPr>
                <w:sz w:val="18"/>
                <w:szCs w:val="18"/>
              </w:rPr>
              <w:t>е</w:t>
            </w:r>
            <w:r w:rsidRPr="00FD3529">
              <w:rPr>
                <w:sz w:val="18"/>
                <w:szCs w:val="18"/>
              </w:rPr>
              <w:t xml:space="preserve"> инвалидами вследствие общего заболевания, трудового увечья и других</w:t>
            </w:r>
            <w:proofErr w:type="gramEnd"/>
            <w:r w:rsidRPr="00FD3529">
              <w:rPr>
                <w:sz w:val="18"/>
                <w:szCs w:val="18"/>
              </w:rPr>
              <w:t xml:space="preserve"> </w:t>
            </w:r>
            <w:proofErr w:type="gramStart"/>
            <w:r w:rsidRPr="00FD3529">
              <w:rPr>
                <w:sz w:val="18"/>
                <w:szCs w:val="18"/>
              </w:rPr>
              <w:t>причин (за исключением лиц, инвалидность которых наступила вследствие их противоправных действий</w:t>
            </w:r>
            <w:proofErr w:type="gramEnd"/>
          </w:p>
        </w:tc>
      </w:tr>
      <w:tr w:rsidR="00127764" w:rsidRPr="00280B5C" w:rsidTr="00051419">
        <w:tc>
          <w:tcPr>
            <w:tcW w:w="10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color w:val="17365D" w:themeColor="text2" w:themeShade="BF"/>
              </w:rPr>
            </w:pPr>
            <w:r w:rsidRPr="00016570">
              <w:rPr>
                <w:b/>
                <w:color w:val="17365D" w:themeColor="text2" w:themeShade="BF"/>
              </w:rPr>
              <w:lastRenderedPageBreak/>
              <w:t>Сопутствующие заболевания</w:t>
            </w:r>
          </w:p>
        </w:tc>
      </w:tr>
      <w:tr w:rsidR="00127764" w:rsidRPr="00016570" w:rsidTr="0005141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016570" w:rsidRDefault="00127764" w:rsidP="00280B5C">
            <w:pPr>
              <w:rPr>
                <w:rFonts w:eastAsia="Calibri"/>
                <w:color w:val="C00000"/>
              </w:rPr>
            </w:pPr>
            <w:r w:rsidRPr="00016570">
              <w:rPr>
                <w:rFonts w:eastAsia="Calibri"/>
                <w:color w:val="C00000"/>
                <w:lang w:val="en-US"/>
              </w:rPr>
              <w:t>DS2_N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016570" w:rsidRDefault="00127764" w:rsidP="00280B5C">
            <w:pPr>
              <w:pStyle w:val="1"/>
              <w:rPr>
                <w:rFonts w:eastAsia="Calibri"/>
                <w:color w:val="C00000"/>
                <w:sz w:val="20"/>
                <w:szCs w:val="20"/>
                <w:lang w:eastAsia="ru-RU"/>
              </w:rPr>
            </w:pPr>
            <w:r w:rsidRPr="00016570">
              <w:rPr>
                <w:rFonts w:eastAsia="Calibri"/>
                <w:color w:val="C00000"/>
                <w:sz w:val="20"/>
                <w:szCs w:val="20"/>
                <w:lang w:val="en-US" w:eastAsia="ru-RU"/>
              </w:rPr>
              <w:t>DS</w:t>
            </w:r>
            <w:r w:rsidRPr="00016570">
              <w:rPr>
                <w:rFonts w:eastAsia="Calibri"/>
                <w:color w:val="C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016570" w:rsidRDefault="00127764" w:rsidP="00280B5C">
            <w:pPr>
              <w:pStyle w:val="1"/>
              <w:jc w:val="center"/>
              <w:rPr>
                <w:color w:val="C00000"/>
                <w:sz w:val="20"/>
                <w:szCs w:val="20"/>
                <w:lang w:eastAsia="ru-RU"/>
              </w:rPr>
            </w:pPr>
            <w:r w:rsidRPr="00016570">
              <w:rPr>
                <w:color w:val="C00000"/>
                <w:sz w:val="20"/>
                <w:szCs w:val="20"/>
                <w:lang w:eastAsia="ru-RU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016570" w:rsidRDefault="00127764" w:rsidP="00280B5C">
            <w:pPr>
              <w:pStyle w:val="1"/>
              <w:jc w:val="center"/>
              <w:rPr>
                <w:color w:val="C00000"/>
                <w:sz w:val="20"/>
                <w:szCs w:val="20"/>
                <w:lang w:eastAsia="ru-RU"/>
              </w:rPr>
            </w:pPr>
            <w:r w:rsidRPr="00016570">
              <w:rPr>
                <w:color w:val="C00000"/>
                <w:sz w:val="20"/>
                <w:szCs w:val="20"/>
                <w:lang w:val="en-US" w:eastAsia="ru-RU"/>
              </w:rPr>
              <w:t>T(</w:t>
            </w:r>
            <w:r w:rsidRPr="00016570">
              <w:rPr>
                <w:color w:val="C00000"/>
                <w:sz w:val="20"/>
                <w:szCs w:val="20"/>
                <w:lang w:eastAsia="ru-RU"/>
              </w:rPr>
              <w:t>10)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016570" w:rsidRDefault="00127764" w:rsidP="00280B5C">
            <w:pPr>
              <w:pStyle w:val="1"/>
              <w:rPr>
                <w:color w:val="C00000"/>
                <w:sz w:val="20"/>
                <w:szCs w:val="20"/>
                <w:lang w:eastAsia="ru-RU"/>
              </w:rPr>
            </w:pPr>
            <w:r w:rsidRPr="00016570">
              <w:rPr>
                <w:color w:val="C00000"/>
                <w:sz w:val="20"/>
                <w:szCs w:val="20"/>
                <w:lang w:eastAsia="ru-RU"/>
              </w:rPr>
              <w:t>Диагноз сопутствующего заболевания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016570" w:rsidRDefault="00127764" w:rsidP="00280B5C">
            <w:pPr>
              <w:pStyle w:val="1"/>
              <w:rPr>
                <w:color w:val="C00000"/>
                <w:sz w:val="20"/>
                <w:szCs w:val="20"/>
                <w:lang w:eastAsia="ru-RU"/>
              </w:rPr>
            </w:pPr>
            <w:r w:rsidRPr="00016570">
              <w:rPr>
                <w:color w:val="C00000"/>
                <w:sz w:val="20"/>
                <w:szCs w:val="20"/>
                <w:lang w:eastAsia="ru-RU"/>
              </w:rPr>
              <w:t xml:space="preserve">Код из справочника МКБ до уровня </w:t>
            </w:r>
            <w:proofErr w:type="spellStart"/>
            <w:r w:rsidRPr="00016570">
              <w:rPr>
                <w:color w:val="C00000"/>
                <w:sz w:val="20"/>
                <w:szCs w:val="20"/>
                <w:lang w:eastAsia="ru-RU"/>
              </w:rPr>
              <w:t>подрубрики</w:t>
            </w:r>
            <w:proofErr w:type="spellEnd"/>
            <w:r w:rsidRPr="00016570">
              <w:rPr>
                <w:color w:val="C00000"/>
                <w:sz w:val="20"/>
                <w:szCs w:val="20"/>
                <w:lang w:eastAsia="ru-RU"/>
              </w:rPr>
              <w:t xml:space="preserve">. Указывается в </w:t>
            </w:r>
            <w:proofErr w:type="gramStart"/>
            <w:r w:rsidRPr="00016570">
              <w:rPr>
                <w:color w:val="C00000"/>
                <w:sz w:val="20"/>
                <w:szCs w:val="20"/>
                <w:lang w:eastAsia="ru-RU"/>
              </w:rPr>
              <w:t>случае</w:t>
            </w:r>
            <w:proofErr w:type="gramEnd"/>
            <w:r w:rsidRPr="00016570">
              <w:rPr>
                <w:color w:val="C00000"/>
                <w:sz w:val="20"/>
                <w:szCs w:val="20"/>
                <w:lang w:eastAsia="ru-RU"/>
              </w:rPr>
              <w:t xml:space="preserve"> установления в соответствии с медицинской документацией.</w:t>
            </w:r>
          </w:p>
        </w:tc>
      </w:tr>
      <w:tr w:rsidR="00127764" w:rsidRPr="00016570" w:rsidTr="0005141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016570" w:rsidRDefault="00127764" w:rsidP="00280B5C">
            <w:pPr>
              <w:rPr>
                <w:rFonts w:eastAsia="Calibri"/>
                <w:color w:val="C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016570" w:rsidRDefault="00127764" w:rsidP="00280B5C">
            <w:pPr>
              <w:pStyle w:val="1"/>
              <w:rPr>
                <w:rFonts w:eastAsia="Calibri"/>
                <w:color w:val="C00000"/>
                <w:sz w:val="20"/>
                <w:szCs w:val="20"/>
                <w:lang w:val="en-US"/>
              </w:rPr>
            </w:pPr>
            <w:r w:rsidRPr="00016570">
              <w:rPr>
                <w:rFonts w:eastAsia="Calibri"/>
                <w:color w:val="C00000"/>
                <w:sz w:val="20"/>
                <w:szCs w:val="20"/>
                <w:lang w:val="en-US"/>
              </w:rPr>
              <w:t>DS2_PR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016570" w:rsidRDefault="00127764" w:rsidP="00280B5C">
            <w:pPr>
              <w:jc w:val="center"/>
              <w:rPr>
                <w:color w:val="C00000"/>
              </w:rPr>
            </w:pPr>
            <w:r w:rsidRPr="00016570">
              <w:rPr>
                <w:color w:val="C00000"/>
              </w:rPr>
              <w:t>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016570" w:rsidRDefault="00127764" w:rsidP="00280B5C">
            <w:pPr>
              <w:jc w:val="center"/>
              <w:rPr>
                <w:color w:val="C00000"/>
                <w:lang w:val="en-US"/>
              </w:rPr>
            </w:pPr>
            <w:r w:rsidRPr="00016570">
              <w:rPr>
                <w:color w:val="C00000"/>
                <w:lang w:val="en-US"/>
              </w:rPr>
              <w:t>N(1)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016570" w:rsidRDefault="00127764" w:rsidP="00280B5C">
            <w:pPr>
              <w:rPr>
                <w:color w:val="C00000"/>
              </w:rPr>
            </w:pPr>
            <w:proofErr w:type="gramStart"/>
            <w:r w:rsidRPr="00016570">
              <w:rPr>
                <w:color w:val="C00000"/>
              </w:rPr>
              <w:t>Установлен</w:t>
            </w:r>
            <w:proofErr w:type="gramEnd"/>
            <w:r w:rsidRPr="00016570">
              <w:rPr>
                <w:color w:val="C00000"/>
              </w:rPr>
              <w:t xml:space="preserve">  впервые (сопутствующий)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016570" w:rsidRDefault="00127764" w:rsidP="00280B5C">
            <w:pPr>
              <w:rPr>
                <w:color w:val="C00000"/>
              </w:rPr>
            </w:pPr>
            <w:r w:rsidRPr="00016570">
              <w:rPr>
                <w:color w:val="C00000"/>
              </w:rPr>
              <w:t>Обязательно указывается «1», если данный сопутствующий диагноз выявлен впервые в результате проведённой диспансеризации / профилактического медицинского осмотра</w:t>
            </w:r>
          </w:p>
        </w:tc>
      </w:tr>
      <w:tr w:rsidR="00127764" w:rsidRPr="00016570" w:rsidTr="0005141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016570" w:rsidRDefault="00127764" w:rsidP="00280B5C">
            <w:pPr>
              <w:rPr>
                <w:rFonts w:eastAsia="Calibri"/>
                <w:color w:val="C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016570" w:rsidRDefault="00127764" w:rsidP="00280B5C">
            <w:pPr>
              <w:rPr>
                <w:rFonts w:eastAsia="Calibri"/>
                <w:color w:val="C00000"/>
              </w:rPr>
            </w:pPr>
            <w:r w:rsidRPr="00016570">
              <w:rPr>
                <w:rFonts w:eastAsia="Calibri"/>
                <w:color w:val="C00000"/>
                <w:lang w:val="en-US"/>
              </w:rPr>
              <w:t>PR_D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016570" w:rsidRDefault="00127764" w:rsidP="00280B5C">
            <w:pPr>
              <w:rPr>
                <w:color w:val="C00000"/>
              </w:rPr>
            </w:pPr>
            <w:r w:rsidRPr="00016570">
              <w:rPr>
                <w:color w:val="C00000"/>
              </w:rPr>
              <w:t>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016570" w:rsidRDefault="00127764" w:rsidP="00280B5C">
            <w:pPr>
              <w:rPr>
                <w:color w:val="C00000"/>
                <w:lang w:val="en-US"/>
              </w:rPr>
            </w:pPr>
            <w:r w:rsidRPr="00016570">
              <w:rPr>
                <w:color w:val="C00000"/>
                <w:lang w:val="en-US"/>
              </w:rPr>
              <w:t>N(1)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016570" w:rsidRDefault="00127764" w:rsidP="00280B5C">
            <w:pPr>
              <w:rPr>
                <w:color w:val="C00000"/>
              </w:rPr>
            </w:pPr>
            <w:r w:rsidRPr="00016570">
              <w:rPr>
                <w:color w:val="C00000"/>
              </w:rPr>
              <w:t xml:space="preserve">Признак необходимости в диспансерном наблюдении по поводу диагноза, указанного в поле </w:t>
            </w:r>
            <w:r w:rsidRPr="00016570">
              <w:rPr>
                <w:color w:val="C00000"/>
                <w:lang w:val="en-US"/>
              </w:rPr>
              <w:t>DS</w:t>
            </w:r>
            <w:r w:rsidRPr="00016570">
              <w:rPr>
                <w:color w:val="C00000"/>
              </w:rPr>
              <w:t>2 диспансерного наблюдения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016570" w:rsidRDefault="00127764" w:rsidP="00280B5C">
            <w:pPr>
              <w:rPr>
                <w:color w:val="C00000"/>
              </w:rPr>
            </w:pPr>
            <w:r w:rsidRPr="00016570">
              <w:rPr>
                <w:color w:val="C00000"/>
              </w:rPr>
              <w:t xml:space="preserve"> 0 – нет необходимости в диспансерном наблюдении,</w:t>
            </w:r>
          </w:p>
          <w:p w:rsidR="00127764" w:rsidRPr="00016570" w:rsidRDefault="00127764" w:rsidP="00280B5C">
            <w:pPr>
              <w:rPr>
                <w:color w:val="C00000"/>
              </w:rPr>
            </w:pPr>
            <w:r w:rsidRPr="00016570">
              <w:rPr>
                <w:color w:val="C00000"/>
              </w:rPr>
              <w:t xml:space="preserve"> 1 – </w:t>
            </w:r>
            <w:proofErr w:type="gramStart"/>
            <w:r w:rsidRPr="00016570">
              <w:rPr>
                <w:color w:val="C00000"/>
              </w:rPr>
              <w:t>взят</w:t>
            </w:r>
            <w:proofErr w:type="gramEnd"/>
            <w:r w:rsidRPr="00016570">
              <w:rPr>
                <w:color w:val="C00000"/>
              </w:rPr>
              <w:t xml:space="preserve"> на диспансерное наблюдение, по итогам диспансеризации (медицинского осмотра),</w:t>
            </w:r>
          </w:p>
          <w:p w:rsidR="00127764" w:rsidRPr="00016570" w:rsidRDefault="00127764" w:rsidP="00280B5C">
            <w:pPr>
              <w:rPr>
                <w:color w:val="C00000"/>
              </w:rPr>
            </w:pPr>
            <w:r w:rsidRPr="00016570">
              <w:rPr>
                <w:color w:val="C00000"/>
              </w:rPr>
              <w:t xml:space="preserve"> 2 - ранее состоял на диспансерном </w:t>
            </w:r>
            <w:proofErr w:type="gramStart"/>
            <w:r w:rsidRPr="00016570">
              <w:rPr>
                <w:color w:val="C00000"/>
              </w:rPr>
              <w:t>наблюдении</w:t>
            </w:r>
            <w:proofErr w:type="gramEnd"/>
          </w:p>
        </w:tc>
      </w:tr>
      <w:tr w:rsidR="00127764" w:rsidRPr="00280B5C" w:rsidTr="00051419">
        <w:tc>
          <w:tcPr>
            <w:tcW w:w="10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color w:val="17365D" w:themeColor="text2" w:themeShade="BF"/>
              </w:rPr>
            </w:pPr>
            <w:r w:rsidRPr="00016570">
              <w:rPr>
                <w:b/>
                <w:color w:val="17365D" w:themeColor="text2" w:themeShade="BF"/>
              </w:rPr>
              <w:t>Назначения</w:t>
            </w:r>
          </w:p>
        </w:tc>
      </w:tr>
      <w:tr w:rsidR="00127764" w:rsidRPr="00016570" w:rsidTr="0005141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016570" w:rsidRDefault="00127764" w:rsidP="00280B5C">
            <w:pPr>
              <w:rPr>
                <w:rFonts w:eastAsia="Calibri"/>
                <w:color w:val="C00000"/>
              </w:rPr>
            </w:pPr>
            <w:r w:rsidRPr="00016570">
              <w:rPr>
                <w:rFonts w:eastAsia="Calibri"/>
                <w:color w:val="C00000"/>
                <w:lang w:val="en-US"/>
              </w:rPr>
              <w:t>PRESCRIPTION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016570" w:rsidRDefault="00127764" w:rsidP="00280B5C">
            <w:pPr>
              <w:rPr>
                <w:rFonts w:eastAsia="Calibri"/>
                <w:color w:val="C00000"/>
                <w:lang w:val="en-US"/>
              </w:rPr>
            </w:pPr>
            <w:r w:rsidRPr="00016570">
              <w:rPr>
                <w:rFonts w:eastAsia="Calibri"/>
                <w:color w:val="C00000"/>
                <w:lang w:val="en-US"/>
              </w:rPr>
              <w:t>PRESCRIPTIONS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016570" w:rsidRDefault="00127764" w:rsidP="00280B5C">
            <w:pPr>
              <w:jc w:val="center"/>
              <w:rPr>
                <w:color w:val="C00000"/>
              </w:rPr>
            </w:pPr>
            <w:r w:rsidRPr="00016570">
              <w:rPr>
                <w:color w:val="C00000"/>
              </w:rPr>
              <w:t>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016570" w:rsidRDefault="00127764" w:rsidP="00280B5C">
            <w:pPr>
              <w:jc w:val="center"/>
              <w:rPr>
                <w:color w:val="C00000"/>
                <w:lang w:val="en-US"/>
              </w:rPr>
            </w:pPr>
            <w:r w:rsidRPr="00016570">
              <w:rPr>
                <w:color w:val="C00000"/>
                <w:lang w:val="en-US"/>
              </w:rPr>
              <w:t>S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016570" w:rsidRDefault="00127764" w:rsidP="00280B5C">
            <w:pPr>
              <w:rPr>
                <w:color w:val="C00000"/>
              </w:rPr>
            </w:pPr>
            <w:r w:rsidRPr="00016570">
              <w:rPr>
                <w:color w:val="C00000"/>
              </w:rPr>
              <w:t>Назначение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016570" w:rsidRDefault="00127764" w:rsidP="00280B5C">
            <w:pPr>
              <w:rPr>
                <w:color w:val="C00000"/>
              </w:rPr>
            </w:pPr>
            <w:r w:rsidRPr="00016570">
              <w:rPr>
                <w:color w:val="C00000"/>
              </w:rPr>
              <w:t xml:space="preserve">В одной записи описывается  одно назначение, соответствующее одному коду из поля </w:t>
            </w:r>
            <w:r w:rsidRPr="00016570">
              <w:rPr>
                <w:color w:val="C00000"/>
                <w:lang w:val="en-US"/>
              </w:rPr>
              <w:t>NAZR</w:t>
            </w:r>
            <w:r w:rsidRPr="00016570">
              <w:rPr>
                <w:color w:val="C00000"/>
              </w:rPr>
              <w:t>.</w:t>
            </w:r>
          </w:p>
        </w:tc>
      </w:tr>
      <w:tr w:rsidR="00127764" w:rsidRPr="00016570" w:rsidTr="0005141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016570" w:rsidRDefault="00127764" w:rsidP="00280B5C">
            <w:pPr>
              <w:rPr>
                <w:rFonts w:eastAsia="Calibri"/>
                <w:color w:val="C00000"/>
              </w:rPr>
            </w:pPr>
            <w:r w:rsidRPr="00016570">
              <w:rPr>
                <w:rFonts w:eastAsia="Calibri"/>
                <w:color w:val="C00000"/>
                <w:lang w:val="en-US"/>
              </w:rPr>
              <w:t>PRESCRIPTIONS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016570" w:rsidRDefault="00127764" w:rsidP="00280B5C">
            <w:pPr>
              <w:rPr>
                <w:rFonts w:eastAsia="Calibri"/>
                <w:color w:val="C00000"/>
              </w:rPr>
            </w:pPr>
            <w:r w:rsidRPr="00016570">
              <w:rPr>
                <w:rFonts w:eastAsia="Calibri"/>
                <w:color w:val="C00000"/>
                <w:lang w:val="en-US"/>
              </w:rPr>
              <w:t>NAZR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016570" w:rsidRDefault="00127764" w:rsidP="00280B5C">
            <w:pPr>
              <w:jc w:val="center"/>
              <w:rPr>
                <w:color w:val="C00000"/>
              </w:rPr>
            </w:pPr>
            <w:r w:rsidRPr="00016570">
              <w:rPr>
                <w:color w:val="C00000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016570" w:rsidRDefault="00127764" w:rsidP="00280B5C">
            <w:pPr>
              <w:jc w:val="center"/>
              <w:rPr>
                <w:color w:val="C00000"/>
              </w:rPr>
            </w:pPr>
            <w:r w:rsidRPr="00016570">
              <w:rPr>
                <w:color w:val="C00000"/>
                <w:lang w:val="en-US"/>
              </w:rPr>
              <w:t>N</w:t>
            </w:r>
            <w:r w:rsidRPr="00016570">
              <w:rPr>
                <w:color w:val="C00000"/>
              </w:rPr>
              <w:t>(2)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016570" w:rsidRDefault="00127764" w:rsidP="00280B5C">
            <w:pPr>
              <w:rPr>
                <w:color w:val="C00000"/>
              </w:rPr>
            </w:pPr>
            <w:r w:rsidRPr="00016570">
              <w:rPr>
                <w:color w:val="C00000"/>
              </w:rPr>
              <w:t>Код назначения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016570" w:rsidRDefault="00127764" w:rsidP="00280B5C">
            <w:pPr>
              <w:rPr>
                <w:color w:val="C00000"/>
              </w:rPr>
            </w:pPr>
            <w:r w:rsidRPr="00016570">
              <w:rPr>
                <w:color w:val="C00000"/>
              </w:rPr>
              <w:t>Указывается один из кодов</w:t>
            </w:r>
          </w:p>
          <w:p w:rsidR="00127764" w:rsidRPr="00016570" w:rsidRDefault="00127764" w:rsidP="00280B5C">
            <w:pPr>
              <w:rPr>
                <w:color w:val="C00000"/>
              </w:rPr>
            </w:pPr>
            <w:r w:rsidRPr="00016570">
              <w:rPr>
                <w:color w:val="C00000"/>
              </w:rPr>
              <w:t xml:space="preserve">1 – </w:t>
            </w:r>
            <w:proofErr w:type="gramStart"/>
            <w:r w:rsidRPr="00016570">
              <w:rPr>
                <w:color w:val="C00000"/>
              </w:rPr>
              <w:t>направлен</w:t>
            </w:r>
            <w:proofErr w:type="gramEnd"/>
            <w:r w:rsidRPr="00016570">
              <w:rPr>
                <w:color w:val="C00000"/>
              </w:rPr>
              <w:t xml:space="preserve"> на консультацию в медицинскую организацию по месту прикрепления (</w:t>
            </w:r>
            <w:r w:rsidRPr="00016570">
              <w:rPr>
                <w:color w:val="C00000"/>
                <w:lang w:val="en-US"/>
              </w:rPr>
              <w:t>NAZ</w:t>
            </w:r>
            <w:r w:rsidRPr="00016570">
              <w:rPr>
                <w:color w:val="C00000"/>
              </w:rPr>
              <w:t>_</w:t>
            </w:r>
            <w:r w:rsidRPr="00016570">
              <w:rPr>
                <w:color w:val="C00000"/>
                <w:lang w:val="en-US"/>
              </w:rPr>
              <w:t>SP</w:t>
            </w:r>
            <w:r w:rsidRPr="00016570">
              <w:rPr>
                <w:color w:val="C00000"/>
              </w:rPr>
              <w:t>);</w:t>
            </w:r>
          </w:p>
          <w:p w:rsidR="00127764" w:rsidRPr="00016570" w:rsidRDefault="00127764" w:rsidP="00280B5C">
            <w:pPr>
              <w:rPr>
                <w:color w:val="C00000"/>
              </w:rPr>
            </w:pPr>
            <w:r w:rsidRPr="00016570">
              <w:rPr>
                <w:color w:val="C00000"/>
              </w:rPr>
              <w:t xml:space="preserve">2 – </w:t>
            </w:r>
            <w:proofErr w:type="gramStart"/>
            <w:r w:rsidRPr="00016570">
              <w:rPr>
                <w:color w:val="C00000"/>
              </w:rPr>
              <w:t>направлен</w:t>
            </w:r>
            <w:proofErr w:type="gramEnd"/>
            <w:r w:rsidRPr="00016570">
              <w:rPr>
                <w:color w:val="C00000"/>
              </w:rPr>
              <w:t xml:space="preserve"> на консультацию в иную медицинскую организацию (</w:t>
            </w:r>
            <w:r w:rsidRPr="00016570">
              <w:rPr>
                <w:color w:val="C00000"/>
                <w:lang w:val="en-US"/>
              </w:rPr>
              <w:t>NAZ</w:t>
            </w:r>
            <w:r w:rsidRPr="00016570">
              <w:rPr>
                <w:color w:val="C00000"/>
              </w:rPr>
              <w:t>_</w:t>
            </w:r>
            <w:r w:rsidRPr="00016570">
              <w:rPr>
                <w:color w:val="C00000"/>
                <w:lang w:val="en-US"/>
              </w:rPr>
              <w:t>SP</w:t>
            </w:r>
            <w:r w:rsidRPr="00016570">
              <w:rPr>
                <w:color w:val="C00000"/>
              </w:rPr>
              <w:t>);</w:t>
            </w:r>
          </w:p>
          <w:p w:rsidR="00127764" w:rsidRPr="00016570" w:rsidRDefault="00127764" w:rsidP="00280B5C">
            <w:pPr>
              <w:rPr>
                <w:color w:val="C00000"/>
              </w:rPr>
            </w:pPr>
            <w:r w:rsidRPr="00016570">
              <w:rPr>
                <w:color w:val="C00000"/>
              </w:rPr>
              <w:t xml:space="preserve">3 – </w:t>
            </w:r>
            <w:proofErr w:type="gramStart"/>
            <w:r w:rsidRPr="00016570">
              <w:rPr>
                <w:color w:val="C00000"/>
              </w:rPr>
              <w:t>направлен</w:t>
            </w:r>
            <w:proofErr w:type="gramEnd"/>
            <w:r w:rsidRPr="00016570">
              <w:rPr>
                <w:color w:val="C00000"/>
              </w:rPr>
              <w:t xml:space="preserve"> на обследование(</w:t>
            </w:r>
            <w:r w:rsidRPr="00016570">
              <w:rPr>
                <w:color w:val="C00000"/>
                <w:lang w:val="en-US"/>
              </w:rPr>
              <w:t>NAZ</w:t>
            </w:r>
            <w:r w:rsidRPr="00016570">
              <w:rPr>
                <w:color w:val="C00000"/>
              </w:rPr>
              <w:t>_</w:t>
            </w:r>
            <w:r w:rsidRPr="00016570">
              <w:rPr>
                <w:color w:val="C00000"/>
                <w:lang w:val="en-US"/>
              </w:rPr>
              <w:t>V</w:t>
            </w:r>
            <w:r w:rsidRPr="00016570">
              <w:rPr>
                <w:color w:val="C00000"/>
              </w:rPr>
              <w:t>);</w:t>
            </w:r>
          </w:p>
          <w:p w:rsidR="00127764" w:rsidRPr="00016570" w:rsidRDefault="00127764" w:rsidP="00280B5C">
            <w:pPr>
              <w:rPr>
                <w:color w:val="C00000"/>
              </w:rPr>
            </w:pPr>
            <w:r w:rsidRPr="00016570">
              <w:rPr>
                <w:color w:val="C00000"/>
              </w:rPr>
              <w:t>4 – направлен в дневной стационар (</w:t>
            </w:r>
            <w:r w:rsidRPr="00016570">
              <w:rPr>
                <w:rFonts w:eastAsia="Calibri"/>
                <w:color w:val="C00000"/>
                <w:lang w:val="en-US"/>
              </w:rPr>
              <w:t>NAZ</w:t>
            </w:r>
            <w:r w:rsidRPr="00016570">
              <w:rPr>
                <w:rFonts w:eastAsia="Calibri"/>
                <w:color w:val="C00000"/>
              </w:rPr>
              <w:t>_</w:t>
            </w:r>
            <w:r w:rsidRPr="00016570">
              <w:rPr>
                <w:rFonts w:eastAsia="Calibri"/>
                <w:color w:val="C00000"/>
                <w:lang w:val="en-US"/>
              </w:rPr>
              <w:t>PMP</w:t>
            </w:r>
            <w:r w:rsidRPr="00016570">
              <w:rPr>
                <w:color w:val="C00000"/>
              </w:rPr>
              <w:t>);</w:t>
            </w:r>
          </w:p>
          <w:p w:rsidR="00127764" w:rsidRPr="00016570" w:rsidRDefault="00127764" w:rsidP="00280B5C">
            <w:pPr>
              <w:rPr>
                <w:color w:val="C00000"/>
              </w:rPr>
            </w:pPr>
            <w:r w:rsidRPr="00016570">
              <w:rPr>
                <w:color w:val="C00000"/>
              </w:rPr>
              <w:t>5 – направлен в круглосуточный стационар (</w:t>
            </w:r>
            <w:r w:rsidRPr="00016570">
              <w:rPr>
                <w:rFonts w:eastAsia="Calibri"/>
                <w:color w:val="C00000"/>
                <w:lang w:val="en-US"/>
              </w:rPr>
              <w:t>NAZ</w:t>
            </w:r>
            <w:r w:rsidRPr="00016570">
              <w:rPr>
                <w:rFonts w:eastAsia="Calibri"/>
                <w:color w:val="C00000"/>
              </w:rPr>
              <w:t>_</w:t>
            </w:r>
            <w:r w:rsidRPr="00016570">
              <w:rPr>
                <w:rFonts w:eastAsia="Calibri"/>
                <w:color w:val="C00000"/>
                <w:lang w:val="en-US"/>
              </w:rPr>
              <w:t>PMP</w:t>
            </w:r>
            <w:r w:rsidRPr="00016570">
              <w:rPr>
                <w:rFonts w:eastAsia="Calibri"/>
                <w:color w:val="C00000"/>
              </w:rPr>
              <w:t>)</w:t>
            </w:r>
            <w:r w:rsidRPr="00016570">
              <w:rPr>
                <w:color w:val="C00000"/>
              </w:rPr>
              <w:t>;</w:t>
            </w:r>
          </w:p>
          <w:p w:rsidR="00127764" w:rsidRPr="00016570" w:rsidRDefault="00127764" w:rsidP="00280B5C">
            <w:pPr>
              <w:rPr>
                <w:color w:val="C00000"/>
              </w:rPr>
            </w:pPr>
            <w:r w:rsidRPr="00016570">
              <w:rPr>
                <w:color w:val="C00000"/>
              </w:rPr>
              <w:t xml:space="preserve">6 – </w:t>
            </w:r>
            <w:proofErr w:type="gramStart"/>
            <w:r w:rsidRPr="00016570">
              <w:rPr>
                <w:color w:val="C00000"/>
              </w:rPr>
              <w:t>направлен</w:t>
            </w:r>
            <w:proofErr w:type="gramEnd"/>
            <w:r w:rsidRPr="00016570">
              <w:rPr>
                <w:color w:val="C00000"/>
              </w:rPr>
              <w:t xml:space="preserve"> в реабилитационное отделение (</w:t>
            </w:r>
            <w:r w:rsidRPr="00016570">
              <w:rPr>
                <w:rFonts w:eastAsia="Calibri"/>
                <w:color w:val="C00000"/>
                <w:lang w:val="en-US"/>
              </w:rPr>
              <w:t>NAZ</w:t>
            </w:r>
            <w:r w:rsidRPr="00016570">
              <w:rPr>
                <w:rFonts w:eastAsia="Calibri"/>
                <w:color w:val="C00000"/>
              </w:rPr>
              <w:t>_</w:t>
            </w:r>
            <w:r w:rsidRPr="00016570">
              <w:rPr>
                <w:rFonts w:eastAsia="Calibri"/>
                <w:color w:val="C00000"/>
                <w:lang w:val="en-US"/>
              </w:rPr>
              <w:t>PK</w:t>
            </w:r>
            <w:r w:rsidRPr="00016570">
              <w:rPr>
                <w:color w:val="C00000"/>
              </w:rPr>
              <w:t>).</w:t>
            </w:r>
          </w:p>
        </w:tc>
      </w:tr>
      <w:tr w:rsidR="00127764" w:rsidRPr="00016570" w:rsidTr="0005141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016570" w:rsidRDefault="00127764" w:rsidP="00280B5C">
            <w:pPr>
              <w:rPr>
                <w:rFonts w:eastAsia="Calibri"/>
                <w:color w:val="C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016570" w:rsidRDefault="00127764" w:rsidP="00280B5C">
            <w:pPr>
              <w:rPr>
                <w:rFonts w:eastAsia="Calibri"/>
                <w:color w:val="C00000"/>
                <w:lang w:val="en-US"/>
              </w:rPr>
            </w:pPr>
            <w:r w:rsidRPr="00016570">
              <w:rPr>
                <w:rFonts w:eastAsia="Calibri"/>
                <w:color w:val="C00000"/>
                <w:lang w:val="en-US"/>
              </w:rPr>
              <w:t>NAZ_SP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016570" w:rsidRDefault="00127764" w:rsidP="00280B5C">
            <w:pPr>
              <w:jc w:val="center"/>
              <w:rPr>
                <w:color w:val="C00000"/>
              </w:rPr>
            </w:pPr>
            <w:r w:rsidRPr="00016570">
              <w:rPr>
                <w:color w:val="C00000"/>
              </w:rPr>
              <w:t>УМ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016570" w:rsidRDefault="00127764" w:rsidP="00280B5C">
            <w:pPr>
              <w:jc w:val="center"/>
              <w:rPr>
                <w:color w:val="C00000"/>
              </w:rPr>
            </w:pPr>
            <w:r w:rsidRPr="00016570">
              <w:rPr>
                <w:color w:val="C00000"/>
                <w:lang w:val="en-US"/>
              </w:rPr>
              <w:t>N(4)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016570" w:rsidRDefault="00127764" w:rsidP="00280B5C">
            <w:pPr>
              <w:rPr>
                <w:color w:val="C00000"/>
              </w:rPr>
            </w:pPr>
            <w:r w:rsidRPr="00016570">
              <w:rPr>
                <w:color w:val="C00000"/>
              </w:rPr>
              <w:t>Специальность врача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016570" w:rsidRDefault="00127764" w:rsidP="00280B5C">
            <w:pPr>
              <w:rPr>
                <w:color w:val="C00000"/>
              </w:rPr>
            </w:pPr>
            <w:r w:rsidRPr="00016570">
              <w:rPr>
                <w:color w:val="C00000"/>
              </w:rPr>
              <w:t xml:space="preserve">Заполняется обязательно, если в поле </w:t>
            </w:r>
            <w:r w:rsidRPr="00016570">
              <w:rPr>
                <w:rFonts w:eastAsia="Calibri"/>
                <w:color w:val="C00000"/>
                <w:lang w:val="en-US"/>
              </w:rPr>
              <w:t>NAZR</w:t>
            </w:r>
            <w:r w:rsidRPr="00016570">
              <w:rPr>
                <w:color w:val="C00000"/>
              </w:rPr>
              <w:t xml:space="preserve"> проставлены коды 1 </w:t>
            </w:r>
            <w:r w:rsidRPr="00016570">
              <w:rPr>
                <w:color w:val="C00000"/>
              </w:rPr>
              <w:lastRenderedPageBreak/>
              <w:t>или 2. Указываются все  специальности врачей, к которым был направлен пациент в соответствии с кодом 1 или 2.</w:t>
            </w:r>
          </w:p>
          <w:p w:rsidR="00127764" w:rsidRPr="00016570" w:rsidRDefault="00127764" w:rsidP="00280B5C">
            <w:pPr>
              <w:rPr>
                <w:color w:val="C00000"/>
              </w:rPr>
            </w:pPr>
            <w:r w:rsidRPr="00016570">
              <w:rPr>
                <w:color w:val="C00000"/>
              </w:rPr>
              <w:t xml:space="preserve">Классификатор </w:t>
            </w:r>
            <w:r w:rsidRPr="00016570">
              <w:rPr>
                <w:color w:val="C00000"/>
                <w:lang w:val="en-US"/>
              </w:rPr>
              <w:t>V015.</w:t>
            </w:r>
          </w:p>
        </w:tc>
      </w:tr>
      <w:tr w:rsidR="00127764" w:rsidRPr="00016570" w:rsidTr="0005141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016570" w:rsidRDefault="00127764" w:rsidP="00280B5C">
            <w:pPr>
              <w:rPr>
                <w:rFonts w:eastAsia="Calibri"/>
                <w:color w:val="C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016570" w:rsidRDefault="00127764" w:rsidP="00280B5C">
            <w:pPr>
              <w:rPr>
                <w:rFonts w:eastAsia="Calibri"/>
                <w:color w:val="C00000"/>
                <w:lang w:val="en-US"/>
              </w:rPr>
            </w:pPr>
            <w:r w:rsidRPr="00016570">
              <w:rPr>
                <w:rFonts w:eastAsia="Calibri"/>
                <w:color w:val="C00000"/>
                <w:lang w:val="en-US"/>
              </w:rPr>
              <w:t>NAZ_V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016570" w:rsidRDefault="00127764" w:rsidP="00280B5C">
            <w:pPr>
              <w:jc w:val="center"/>
              <w:rPr>
                <w:color w:val="C00000"/>
                <w:lang w:val="en-US"/>
              </w:rPr>
            </w:pPr>
            <w:r w:rsidRPr="00016570">
              <w:rPr>
                <w:color w:val="C00000"/>
              </w:rPr>
              <w:t>УМ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016570" w:rsidRDefault="00127764" w:rsidP="00280B5C">
            <w:pPr>
              <w:jc w:val="center"/>
              <w:rPr>
                <w:color w:val="C00000"/>
                <w:lang w:val="en-US"/>
              </w:rPr>
            </w:pPr>
            <w:r w:rsidRPr="00016570">
              <w:rPr>
                <w:color w:val="C00000"/>
                <w:lang w:val="en-US"/>
              </w:rPr>
              <w:t>N(1)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016570" w:rsidRDefault="00127764" w:rsidP="00280B5C">
            <w:pPr>
              <w:rPr>
                <w:color w:val="C00000"/>
              </w:rPr>
            </w:pPr>
            <w:r w:rsidRPr="00016570">
              <w:rPr>
                <w:color w:val="C00000"/>
              </w:rPr>
              <w:t>Вид обследования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016570" w:rsidRDefault="00127764" w:rsidP="00280B5C">
            <w:pPr>
              <w:rPr>
                <w:color w:val="C00000"/>
              </w:rPr>
            </w:pPr>
            <w:r w:rsidRPr="00016570">
              <w:rPr>
                <w:color w:val="C00000"/>
              </w:rPr>
              <w:t xml:space="preserve">Заполняется обязательно, если в поле </w:t>
            </w:r>
            <w:r w:rsidRPr="00016570">
              <w:rPr>
                <w:rFonts w:eastAsia="Calibri"/>
                <w:color w:val="C00000"/>
                <w:lang w:val="en-US"/>
              </w:rPr>
              <w:t>NAZR</w:t>
            </w:r>
            <w:r w:rsidRPr="00016570">
              <w:rPr>
                <w:color w:val="C00000"/>
              </w:rPr>
              <w:t xml:space="preserve"> проставлен код 3.</w:t>
            </w:r>
          </w:p>
          <w:p w:rsidR="00127764" w:rsidRPr="00016570" w:rsidRDefault="00127764" w:rsidP="00280B5C">
            <w:pPr>
              <w:rPr>
                <w:color w:val="C00000"/>
              </w:rPr>
            </w:pPr>
            <w:r w:rsidRPr="00016570">
              <w:rPr>
                <w:color w:val="C00000"/>
              </w:rPr>
              <w:t>1 – лабораторная диагностика</w:t>
            </w:r>
          </w:p>
          <w:p w:rsidR="00127764" w:rsidRPr="00016570" w:rsidRDefault="00127764" w:rsidP="00280B5C">
            <w:pPr>
              <w:rPr>
                <w:color w:val="C00000"/>
              </w:rPr>
            </w:pPr>
            <w:r w:rsidRPr="00016570">
              <w:rPr>
                <w:color w:val="C00000"/>
              </w:rPr>
              <w:t>2 – инструментальная диагностика</w:t>
            </w:r>
          </w:p>
          <w:p w:rsidR="00127764" w:rsidRPr="00016570" w:rsidRDefault="00127764" w:rsidP="00280B5C">
            <w:pPr>
              <w:rPr>
                <w:color w:val="C00000"/>
              </w:rPr>
            </w:pPr>
            <w:r w:rsidRPr="00016570">
              <w:rPr>
                <w:color w:val="C00000"/>
              </w:rPr>
              <w:t>3 – методы лучевой диагностики</w:t>
            </w:r>
          </w:p>
        </w:tc>
      </w:tr>
      <w:tr w:rsidR="00127764" w:rsidRPr="00016570" w:rsidTr="0005141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016570" w:rsidRDefault="00127764" w:rsidP="00280B5C">
            <w:pPr>
              <w:rPr>
                <w:rFonts w:eastAsia="Calibri"/>
                <w:color w:val="C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016570" w:rsidRDefault="00127764" w:rsidP="00280B5C">
            <w:pPr>
              <w:rPr>
                <w:rFonts w:eastAsia="Calibri"/>
                <w:color w:val="C00000"/>
                <w:lang w:val="en-US"/>
              </w:rPr>
            </w:pPr>
            <w:r w:rsidRPr="00016570">
              <w:rPr>
                <w:rFonts w:eastAsia="Calibri"/>
                <w:color w:val="C00000"/>
                <w:lang w:val="en-US"/>
              </w:rPr>
              <w:t>NAZ_PMP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016570" w:rsidRDefault="00127764" w:rsidP="00280B5C">
            <w:pPr>
              <w:jc w:val="center"/>
              <w:rPr>
                <w:color w:val="C00000"/>
              </w:rPr>
            </w:pPr>
            <w:r w:rsidRPr="00016570">
              <w:rPr>
                <w:color w:val="C00000"/>
              </w:rPr>
              <w:t>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016570" w:rsidRDefault="00127764" w:rsidP="00280B5C">
            <w:pPr>
              <w:jc w:val="center"/>
              <w:rPr>
                <w:color w:val="C00000"/>
                <w:lang w:val="en-US"/>
              </w:rPr>
            </w:pPr>
            <w:r w:rsidRPr="00016570">
              <w:rPr>
                <w:color w:val="C00000"/>
                <w:lang w:val="en-US"/>
              </w:rPr>
              <w:t>N(3)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016570" w:rsidRDefault="00127764" w:rsidP="00280B5C">
            <w:pPr>
              <w:rPr>
                <w:color w:val="C00000"/>
              </w:rPr>
            </w:pPr>
            <w:r w:rsidRPr="00016570">
              <w:rPr>
                <w:color w:val="C00000"/>
              </w:rPr>
              <w:t>Профиль медицинской помощи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016570" w:rsidRDefault="00127764" w:rsidP="00280B5C">
            <w:pPr>
              <w:rPr>
                <w:color w:val="C00000"/>
              </w:rPr>
            </w:pPr>
            <w:r w:rsidRPr="00016570">
              <w:rPr>
                <w:color w:val="C00000"/>
              </w:rPr>
              <w:t xml:space="preserve">Заполняется обязательно, если в поле </w:t>
            </w:r>
            <w:r w:rsidRPr="00016570">
              <w:rPr>
                <w:rFonts w:eastAsia="Calibri"/>
                <w:color w:val="C00000"/>
                <w:lang w:val="en-US"/>
              </w:rPr>
              <w:t>NAZR</w:t>
            </w:r>
            <w:r w:rsidRPr="00016570">
              <w:rPr>
                <w:color w:val="C00000"/>
              </w:rPr>
              <w:t xml:space="preserve"> проставлены коды 4 или 5.</w:t>
            </w:r>
          </w:p>
          <w:p w:rsidR="00127764" w:rsidRPr="00016570" w:rsidRDefault="00127764" w:rsidP="00280B5C">
            <w:pPr>
              <w:rPr>
                <w:color w:val="C00000"/>
              </w:rPr>
            </w:pPr>
            <w:r w:rsidRPr="00016570">
              <w:rPr>
                <w:color w:val="C00000"/>
              </w:rPr>
              <w:t xml:space="preserve">Классификатор </w:t>
            </w:r>
            <w:r w:rsidRPr="00016570">
              <w:rPr>
                <w:color w:val="C00000"/>
                <w:lang w:val="en-US"/>
              </w:rPr>
              <w:t>V0</w:t>
            </w:r>
            <w:r w:rsidRPr="00016570">
              <w:rPr>
                <w:color w:val="C00000"/>
              </w:rPr>
              <w:t>02</w:t>
            </w:r>
            <w:r w:rsidRPr="00016570">
              <w:rPr>
                <w:color w:val="C00000"/>
                <w:lang w:val="en-US"/>
              </w:rPr>
              <w:t>.</w:t>
            </w:r>
          </w:p>
        </w:tc>
      </w:tr>
      <w:tr w:rsidR="00127764" w:rsidRPr="00016570" w:rsidTr="0005141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016570" w:rsidRDefault="00127764" w:rsidP="00280B5C">
            <w:pPr>
              <w:rPr>
                <w:rFonts w:eastAsia="Calibri"/>
                <w:color w:val="C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016570" w:rsidRDefault="00127764" w:rsidP="00280B5C">
            <w:pPr>
              <w:rPr>
                <w:rFonts w:eastAsia="Calibri"/>
                <w:color w:val="C00000"/>
                <w:lang w:val="en-US"/>
              </w:rPr>
            </w:pPr>
            <w:r w:rsidRPr="00016570">
              <w:rPr>
                <w:rFonts w:eastAsia="Calibri"/>
                <w:color w:val="C00000"/>
                <w:lang w:val="en-US"/>
              </w:rPr>
              <w:t>NAZ_PK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016570" w:rsidRDefault="00127764" w:rsidP="00280B5C">
            <w:pPr>
              <w:jc w:val="center"/>
              <w:rPr>
                <w:color w:val="C00000"/>
              </w:rPr>
            </w:pPr>
            <w:r w:rsidRPr="00016570">
              <w:rPr>
                <w:color w:val="C00000"/>
              </w:rPr>
              <w:t>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016570" w:rsidRDefault="00127764" w:rsidP="00280B5C">
            <w:pPr>
              <w:jc w:val="center"/>
              <w:rPr>
                <w:color w:val="C00000"/>
                <w:lang w:val="en-US"/>
              </w:rPr>
            </w:pPr>
            <w:r w:rsidRPr="00016570">
              <w:rPr>
                <w:color w:val="C00000"/>
                <w:lang w:val="en-US"/>
              </w:rPr>
              <w:t>N(3)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016570" w:rsidRDefault="00127764" w:rsidP="00280B5C">
            <w:pPr>
              <w:rPr>
                <w:color w:val="C00000"/>
              </w:rPr>
            </w:pPr>
            <w:r w:rsidRPr="00016570">
              <w:rPr>
                <w:color w:val="C00000"/>
              </w:rPr>
              <w:t>Профиль койки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016570" w:rsidRDefault="00127764" w:rsidP="00280B5C">
            <w:pPr>
              <w:rPr>
                <w:color w:val="C00000"/>
              </w:rPr>
            </w:pPr>
            <w:r w:rsidRPr="00016570">
              <w:rPr>
                <w:color w:val="C00000"/>
              </w:rPr>
              <w:t xml:space="preserve">Заполняется обязательно, если в поле </w:t>
            </w:r>
            <w:r w:rsidRPr="00016570">
              <w:rPr>
                <w:rFonts w:eastAsia="Calibri"/>
                <w:color w:val="C00000"/>
                <w:lang w:val="en-US"/>
              </w:rPr>
              <w:t>NAZR</w:t>
            </w:r>
            <w:r w:rsidR="00016570">
              <w:rPr>
                <w:color w:val="C00000"/>
              </w:rPr>
              <w:t xml:space="preserve"> указан</w:t>
            </w:r>
            <w:r w:rsidRPr="00016570">
              <w:rPr>
                <w:color w:val="C00000"/>
              </w:rPr>
              <w:t xml:space="preserve"> код 6.</w:t>
            </w:r>
          </w:p>
          <w:p w:rsidR="00127764" w:rsidRPr="00016570" w:rsidRDefault="00127764" w:rsidP="00280B5C">
            <w:pPr>
              <w:rPr>
                <w:color w:val="C00000"/>
              </w:rPr>
            </w:pPr>
            <w:r w:rsidRPr="00016570">
              <w:rPr>
                <w:color w:val="C00000"/>
              </w:rPr>
              <w:t xml:space="preserve">Классификатор </w:t>
            </w:r>
            <w:r w:rsidRPr="00016570">
              <w:rPr>
                <w:color w:val="C00000"/>
                <w:lang w:val="en-US"/>
              </w:rPr>
              <w:t>V0</w:t>
            </w:r>
            <w:r w:rsidRPr="00016570">
              <w:rPr>
                <w:color w:val="C00000"/>
              </w:rPr>
              <w:t>20</w:t>
            </w:r>
            <w:r w:rsidRPr="00016570">
              <w:rPr>
                <w:color w:val="C00000"/>
                <w:lang w:val="en-US"/>
              </w:rPr>
              <w:t>.</w:t>
            </w:r>
          </w:p>
        </w:tc>
      </w:tr>
      <w:tr w:rsidR="00127764" w:rsidRPr="00280B5C" w:rsidTr="00051419">
        <w:tc>
          <w:tcPr>
            <w:tcW w:w="10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016570" w:rsidRDefault="00127764" w:rsidP="00280B5C">
            <w:pPr>
              <w:rPr>
                <w:b/>
                <w:color w:val="1F497D" w:themeColor="text2"/>
              </w:rPr>
            </w:pPr>
            <w:r w:rsidRPr="00016570">
              <w:rPr>
                <w:b/>
                <w:color w:val="17365D" w:themeColor="text2" w:themeShade="BF"/>
              </w:rPr>
              <w:t>Сведения об услугах</w:t>
            </w:r>
          </w:p>
        </w:tc>
      </w:tr>
      <w:tr w:rsidR="00127764" w:rsidRPr="00280B5C" w:rsidTr="0005141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rFonts w:eastAsia="Calibri"/>
              </w:rPr>
            </w:pPr>
            <w:r w:rsidRPr="00280B5C">
              <w:t>USL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rFonts w:eastAsia="Calibri"/>
              </w:rPr>
            </w:pPr>
            <w:r w:rsidRPr="00280B5C">
              <w:rPr>
                <w:rFonts w:eastAsia="Calibri"/>
              </w:rPr>
              <w:t>IDSERV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r w:rsidRPr="00280B5C"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r w:rsidRPr="00280B5C">
              <w:t>Т(36)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127764" w:rsidP="00280B5C">
            <w:r w:rsidRPr="00280B5C">
              <w:t>Номер записи в реестре услуг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127764" w:rsidP="00280B5C">
            <w:r w:rsidRPr="00280B5C">
              <w:t>Порядковый номер записи о медицинской услуге для всего Реестра случаев.</w:t>
            </w:r>
          </w:p>
        </w:tc>
      </w:tr>
      <w:tr w:rsidR="00127764" w:rsidRPr="00280B5C" w:rsidTr="0005141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rFonts w:eastAsia="Calibri"/>
              </w:rPr>
            </w:pPr>
            <w:r w:rsidRPr="00280B5C">
              <w:rPr>
                <w:rFonts w:eastAsia="Calibri"/>
              </w:rPr>
              <w:t>ID_U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r w:rsidRPr="00280B5C"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r w:rsidRPr="00280B5C">
              <w:t>T(36)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127764" w:rsidP="00280B5C">
            <w:r w:rsidRPr="00280B5C">
              <w:t xml:space="preserve">Уникальный код записи об оказанной услуге.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127764" w:rsidP="00280B5C">
            <w:r w:rsidRPr="00280B5C">
              <w:t>Формируется  МО по алгоритму GUID и в дальнейшем не изменяется, соответственно и при предоставлении записи после исправления</w:t>
            </w:r>
          </w:p>
        </w:tc>
      </w:tr>
      <w:tr w:rsidR="00127764" w:rsidRPr="00280B5C" w:rsidTr="0005141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rFonts w:eastAsia="Calibri"/>
              </w:rPr>
            </w:pPr>
            <w:r w:rsidRPr="00280B5C">
              <w:rPr>
                <w:rFonts w:eastAsia="Calibri"/>
              </w:rPr>
              <w:t>LPU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r w:rsidRPr="00280B5C"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lang w:val="en-US"/>
              </w:rPr>
            </w:pPr>
            <w:r w:rsidRPr="00280B5C">
              <w:t>Т(6)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127764" w:rsidP="00280B5C">
            <w:r w:rsidRPr="00280B5C">
              <w:t>Код МО.</w:t>
            </w:r>
          </w:p>
          <w:p w:rsidR="00127764" w:rsidRPr="00280B5C" w:rsidRDefault="00127764" w:rsidP="00280B5C">
            <w:r w:rsidRPr="00280B5C">
              <w:t xml:space="preserve">Соответствует </w:t>
            </w:r>
            <w:proofErr w:type="spellStart"/>
            <w:r w:rsidRPr="00280B5C">
              <w:t>CodeM</w:t>
            </w:r>
            <w:proofErr w:type="spellEnd"/>
            <w:r w:rsidRPr="00280B5C">
              <w:t xml:space="preserve"> из Справочника Т001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127764" w:rsidP="00280B5C">
            <w:r w:rsidRPr="00280B5C">
              <w:t xml:space="preserve">Соответствует </w:t>
            </w:r>
            <w:proofErr w:type="spellStart"/>
            <w:r w:rsidRPr="00280B5C">
              <w:t>CodeM</w:t>
            </w:r>
            <w:proofErr w:type="spellEnd"/>
            <w:r w:rsidRPr="00280B5C">
              <w:t xml:space="preserve"> из Справочника Т001. </w:t>
            </w:r>
          </w:p>
        </w:tc>
      </w:tr>
      <w:tr w:rsidR="00127764" w:rsidRPr="00280B5C" w:rsidTr="0005141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rFonts w:eastAsia="Calibri"/>
              </w:rPr>
            </w:pPr>
            <w:r w:rsidRPr="00280B5C">
              <w:rPr>
                <w:rFonts w:eastAsia="Calibri"/>
              </w:rPr>
              <w:t>LPU_1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r w:rsidRPr="00280B5C">
              <w:t>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r w:rsidRPr="00280B5C">
              <w:t>Т(8)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127764" w:rsidP="00280B5C">
            <w:r w:rsidRPr="00280B5C">
              <w:t>Подразделение МО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127764" w:rsidP="00280B5C">
            <w:r w:rsidRPr="00280B5C">
              <w:t>Не заполняется*</w:t>
            </w:r>
          </w:p>
        </w:tc>
      </w:tr>
      <w:tr w:rsidR="00127764" w:rsidRPr="00280B5C" w:rsidTr="0005141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rFonts w:eastAsia="Calibri"/>
              </w:rPr>
            </w:pPr>
            <w:r w:rsidRPr="00280B5C">
              <w:rPr>
                <w:rFonts w:eastAsia="Calibri"/>
              </w:rPr>
              <w:t>PODR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r w:rsidRPr="00280B5C">
              <w:t>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r w:rsidRPr="00280B5C">
              <w:t>N(8)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127764" w:rsidP="00280B5C">
            <w:r w:rsidRPr="00280B5C">
              <w:t>Код отделения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127764" w:rsidP="00280B5C">
            <w:r w:rsidRPr="00280B5C">
              <w:t>Не заполняется</w:t>
            </w:r>
          </w:p>
        </w:tc>
      </w:tr>
      <w:tr w:rsidR="00127764" w:rsidRPr="00280B5C" w:rsidTr="00051419">
        <w:trPr>
          <w:trHeight w:val="29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rFonts w:eastAsia="Calibri"/>
              </w:rPr>
            </w:pPr>
            <w:r w:rsidRPr="00280B5C">
              <w:rPr>
                <w:rFonts w:eastAsia="Calibri"/>
              </w:rPr>
              <w:t>PROFIL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r w:rsidRPr="00280B5C"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r w:rsidRPr="00280B5C">
              <w:t>N(3)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127764" w:rsidP="00280B5C">
            <w:r w:rsidRPr="00280B5C">
              <w:t xml:space="preserve">Профиль </w:t>
            </w:r>
            <w:proofErr w:type="gramStart"/>
            <w:r w:rsidRPr="00280B5C">
              <w:t>оказанной</w:t>
            </w:r>
            <w:proofErr w:type="gramEnd"/>
            <w:r w:rsidRPr="00280B5C">
              <w:t xml:space="preserve"> медицинской помощи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127764" w:rsidP="00280B5C">
            <w:r w:rsidRPr="00280B5C">
              <w:t xml:space="preserve">Классификатор V002. </w:t>
            </w:r>
          </w:p>
        </w:tc>
      </w:tr>
      <w:tr w:rsidR="00127764" w:rsidRPr="00280B5C" w:rsidTr="0005141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rFonts w:eastAsia="Calibri"/>
                <w:strike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rFonts w:eastAsia="Calibri"/>
                <w:strike/>
                <w:color w:val="00B050"/>
              </w:rPr>
            </w:pPr>
            <w:r w:rsidRPr="00280B5C">
              <w:rPr>
                <w:strike/>
                <w:color w:val="00B050"/>
              </w:rPr>
              <w:t>VID_VME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strike/>
                <w:color w:val="00B050"/>
              </w:rPr>
            </w:pPr>
            <w:r w:rsidRPr="00280B5C">
              <w:rPr>
                <w:strike/>
                <w:color w:val="00B050"/>
              </w:rPr>
              <w:t>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strike/>
                <w:color w:val="00B050"/>
              </w:rPr>
            </w:pPr>
            <w:r w:rsidRPr="00280B5C">
              <w:rPr>
                <w:strike/>
                <w:color w:val="00B050"/>
              </w:rPr>
              <w:t>Т(15)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127764" w:rsidP="00280B5C">
            <w:pPr>
              <w:rPr>
                <w:strike/>
                <w:color w:val="00B050"/>
              </w:rPr>
            </w:pPr>
            <w:r w:rsidRPr="00280B5C">
              <w:rPr>
                <w:strike/>
                <w:color w:val="00B050"/>
              </w:rPr>
              <w:t>Вид медицинского вмешательства. Не заполняется.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127764" w:rsidP="00280B5C">
            <w:pPr>
              <w:rPr>
                <w:strike/>
                <w:color w:val="00B050"/>
              </w:rPr>
            </w:pPr>
          </w:p>
        </w:tc>
      </w:tr>
      <w:tr w:rsidR="00127764" w:rsidRPr="00280B5C" w:rsidTr="0005141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rFonts w:eastAsia="Calibri"/>
                <w:strike/>
                <w:color w:val="00B05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rFonts w:eastAsia="Calibri"/>
                <w:strike/>
                <w:color w:val="00B050"/>
              </w:rPr>
            </w:pPr>
            <w:r w:rsidRPr="00280B5C">
              <w:rPr>
                <w:rFonts w:eastAsia="Calibri"/>
                <w:strike/>
                <w:color w:val="00B050"/>
              </w:rPr>
              <w:t>DET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strike/>
                <w:color w:val="00B050"/>
              </w:rPr>
            </w:pPr>
            <w:r w:rsidRPr="00280B5C">
              <w:rPr>
                <w:strike/>
                <w:color w:val="00B050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strike/>
                <w:color w:val="00B050"/>
              </w:rPr>
            </w:pPr>
            <w:r w:rsidRPr="00280B5C">
              <w:rPr>
                <w:strike/>
                <w:color w:val="00B050"/>
              </w:rPr>
              <w:t>N(1)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127764" w:rsidP="00280B5C">
            <w:pPr>
              <w:rPr>
                <w:strike/>
                <w:color w:val="00B050"/>
              </w:rPr>
            </w:pPr>
            <w:r w:rsidRPr="00280B5C">
              <w:rPr>
                <w:strike/>
                <w:color w:val="00B050"/>
              </w:rPr>
              <w:t>Признак применения детского тарифа.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127764" w:rsidP="00280B5C">
            <w:pPr>
              <w:rPr>
                <w:strike/>
                <w:color w:val="00B050"/>
              </w:rPr>
            </w:pPr>
            <w:r w:rsidRPr="00280B5C">
              <w:rPr>
                <w:strike/>
                <w:color w:val="00B050"/>
              </w:rPr>
              <w:t>0-применен тариф для взрослых, 1-применен тариф для детей.</w:t>
            </w:r>
          </w:p>
        </w:tc>
      </w:tr>
      <w:tr w:rsidR="00127764" w:rsidRPr="00280B5C" w:rsidTr="0005141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rFonts w:eastAsia="Calibri"/>
              </w:rPr>
            </w:pPr>
            <w:r w:rsidRPr="00280B5C">
              <w:rPr>
                <w:rFonts w:eastAsia="Calibri"/>
              </w:rPr>
              <w:t>DATE_IN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r w:rsidRPr="00280B5C"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r w:rsidRPr="00280B5C">
              <w:t>D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127764" w:rsidP="00280B5C">
            <w:r w:rsidRPr="00280B5C">
              <w:t>Дата начала оказания услуги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127764" w:rsidP="00280B5C"/>
        </w:tc>
      </w:tr>
      <w:tr w:rsidR="00127764" w:rsidRPr="00280B5C" w:rsidTr="0005141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rFonts w:eastAsia="Calibri"/>
              </w:rPr>
            </w:pPr>
            <w:r w:rsidRPr="00280B5C">
              <w:rPr>
                <w:rFonts w:eastAsia="Calibri"/>
              </w:rPr>
              <w:t>DATE_OUT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r w:rsidRPr="00280B5C"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r w:rsidRPr="00280B5C">
              <w:t>D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127764" w:rsidP="00280B5C">
            <w:r w:rsidRPr="00280B5C">
              <w:t>Дата окончания оказания услуги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127764" w:rsidP="00280B5C"/>
        </w:tc>
      </w:tr>
      <w:tr w:rsidR="00127764" w:rsidRPr="00016570" w:rsidTr="0005141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016570" w:rsidRDefault="00127764" w:rsidP="00280B5C">
            <w:pPr>
              <w:rPr>
                <w:rFonts w:eastAsia="Calibri"/>
                <w:color w:val="C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016570" w:rsidRDefault="00127764" w:rsidP="00280B5C">
            <w:pPr>
              <w:pStyle w:val="1"/>
              <w:rPr>
                <w:rFonts w:eastAsia="Calibri"/>
                <w:color w:val="C00000"/>
                <w:sz w:val="20"/>
                <w:szCs w:val="20"/>
                <w:lang w:val="en-US" w:eastAsia="ru-RU"/>
              </w:rPr>
            </w:pPr>
            <w:r w:rsidRPr="00016570">
              <w:rPr>
                <w:rFonts w:eastAsia="Calibri"/>
                <w:color w:val="C00000"/>
                <w:sz w:val="20"/>
                <w:szCs w:val="20"/>
                <w:lang w:val="en-US" w:eastAsia="ru-RU"/>
              </w:rPr>
              <w:t>P</w:t>
            </w:r>
            <w:r w:rsidRPr="00016570">
              <w:rPr>
                <w:rFonts w:eastAsia="Calibri"/>
                <w:color w:val="C00000"/>
                <w:sz w:val="20"/>
                <w:szCs w:val="20"/>
                <w:lang w:eastAsia="ru-RU"/>
              </w:rPr>
              <w:t>_</w:t>
            </w:r>
            <w:r w:rsidRPr="00016570">
              <w:rPr>
                <w:rFonts w:eastAsia="Calibri"/>
                <w:color w:val="C00000"/>
                <w:sz w:val="20"/>
                <w:szCs w:val="20"/>
                <w:lang w:val="en-US" w:eastAsia="ru-RU"/>
              </w:rPr>
              <w:t>OTK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016570" w:rsidRDefault="00127764" w:rsidP="00280B5C">
            <w:pPr>
              <w:pStyle w:val="1"/>
              <w:jc w:val="center"/>
              <w:rPr>
                <w:color w:val="C00000"/>
                <w:sz w:val="20"/>
                <w:szCs w:val="20"/>
                <w:lang w:eastAsia="ru-RU"/>
              </w:rPr>
            </w:pPr>
            <w:r w:rsidRPr="00016570">
              <w:rPr>
                <w:color w:val="C00000"/>
                <w:sz w:val="20"/>
                <w:szCs w:val="20"/>
                <w:lang w:eastAsia="ru-RU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016570" w:rsidRDefault="00127764" w:rsidP="00280B5C">
            <w:pPr>
              <w:pStyle w:val="1"/>
              <w:jc w:val="center"/>
              <w:rPr>
                <w:color w:val="C00000"/>
                <w:sz w:val="20"/>
                <w:szCs w:val="20"/>
                <w:lang w:eastAsia="ru-RU"/>
              </w:rPr>
            </w:pPr>
            <w:r w:rsidRPr="00016570">
              <w:rPr>
                <w:color w:val="C00000"/>
                <w:sz w:val="20"/>
                <w:szCs w:val="20"/>
                <w:lang w:val="en-US" w:eastAsia="ru-RU"/>
              </w:rPr>
              <w:t>N</w:t>
            </w:r>
            <w:r w:rsidRPr="00016570">
              <w:rPr>
                <w:color w:val="C00000"/>
                <w:sz w:val="20"/>
                <w:szCs w:val="20"/>
                <w:lang w:eastAsia="ru-RU"/>
              </w:rPr>
              <w:t>(1)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016570" w:rsidRDefault="00127764" w:rsidP="00280B5C">
            <w:pPr>
              <w:pStyle w:val="1"/>
              <w:rPr>
                <w:color w:val="C00000"/>
                <w:sz w:val="20"/>
                <w:szCs w:val="20"/>
                <w:lang w:eastAsia="ru-RU"/>
              </w:rPr>
            </w:pPr>
            <w:r w:rsidRPr="00016570">
              <w:rPr>
                <w:color w:val="C00000"/>
                <w:sz w:val="20"/>
                <w:szCs w:val="20"/>
                <w:lang w:eastAsia="ru-RU"/>
              </w:rPr>
              <w:t>Признак отказа от услуги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016570" w:rsidRDefault="00127764" w:rsidP="00280B5C">
            <w:pPr>
              <w:pStyle w:val="1"/>
              <w:rPr>
                <w:color w:val="C00000"/>
                <w:sz w:val="20"/>
                <w:szCs w:val="20"/>
                <w:lang w:eastAsia="ru-RU"/>
              </w:rPr>
            </w:pPr>
            <w:r w:rsidRPr="00016570">
              <w:rPr>
                <w:color w:val="C00000"/>
                <w:sz w:val="20"/>
                <w:szCs w:val="20"/>
                <w:lang w:eastAsia="ru-RU"/>
              </w:rPr>
              <w:t>Значение по умолчанию «0».</w:t>
            </w:r>
          </w:p>
          <w:p w:rsidR="00127764" w:rsidRPr="00016570" w:rsidRDefault="00127764" w:rsidP="00127764">
            <w:pPr>
              <w:ind w:right="-422"/>
              <w:rPr>
                <w:color w:val="C00000"/>
                <w:kern w:val="24"/>
              </w:rPr>
            </w:pPr>
            <w:r w:rsidRPr="00016570">
              <w:rPr>
                <w:color w:val="C00000"/>
                <w:kern w:val="24"/>
              </w:rPr>
              <w:t>При проведении диспансеризации определенных гру</w:t>
            </w:r>
            <w:proofErr w:type="gramStart"/>
            <w:r w:rsidRPr="00016570">
              <w:rPr>
                <w:color w:val="C00000"/>
                <w:kern w:val="24"/>
              </w:rPr>
              <w:t>пп взр</w:t>
            </w:r>
            <w:proofErr w:type="gramEnd"/>
            <w:r w:rsidRPr="00016570">
              <w:rPr>
                <w:color w:val="C00000"/>
                <w:kern w:val="24"/>
              </w:rPr>
              <w:t>ослого населения (профилактического медицинского осмотра) в случае отказа от услуги указывается значение «1».</w:t>
            </w:r>
          </w:p>
          <w:p w:rsidR="00127764" w:rsidRPr="00016570" w:rsidRDefault="00127764" w:rsidP="00280B5C">
            <w:pPr>
              <w:pStyle w:val="1"/>
              <w:rPr>
                <w:color w:val="C00000"/>
                <w:sz w:val="20"/>
                <w:szCs w:val="20"/>
                <w:lang w:eastAsia="ru-RU"/>
              </w:rPr>
            </w:pPr>
            <w:r w:rsidRPr="00016570">
              <w:rPr>
                <w:color w:val="C00000"/>
                <w:sz w:val="20"/>
                <w:szCs w:val="20"/>
                <w:lang w:eastAsia="ru-RU"/>
              </w:rPr>
              <w:t xml:space="preserve">В </w:t>
            </w:r>
            <w:proofErr w:type="gramStart"/>
            <w:r w:rsidRPr="00016570">
              <w:rPr>
                <w:color w:val="C00000"/>
                <w:sz w:val="20"/>
                <w:szCs w:val="20"/>
                <w:lang w:eastAsia="ru-RU"/>
              </w:rPr>
              <w:t>случае</w:t>
            </w:r>
            <w:proofErr w:type="gramEnd"/>
            <w:r w:rsidRPr="00016570">
              <w:rPr>
                <w:color w:val="C00000"/>
                <w:sz w:val="20"/>
                <w:szCs w:val="20"/>
                <w:lang w:eastAsia="ru-RU"/>
              </w:rPr>
              <w:t xml:space="preserve"> невозможности проведения обследования по медицинским показаниям (маммография, цитологическое исследование) указывается значение «2».</w:t>
            </w:r>
          </w:p>
        </w:tc>
      </w:tr>
      <w:tr w:rsidR="00127764" w:rsidRPr="00280B5C" w:rsidTr="0005141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rFonts w:eastAsia="Calibri"/>
                <w:strike/>
                <w:color w:val="00B05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rFonts w:eastAsia="Calibri"/>
                <w:strike/>
                <w:color w:val="00B050"/>
              </w:rPr>
            </w:pPr>
            <w:r w:rsidRPr="00280B5C">
              <w:rPr>
                <w:rFonts w:eastAsia="Calibri"/>
                <w:strike/>
                <w:color w:val="00B050"/>
              </w:rPr>
              <w:t>DS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strike/>
                <w:color w:val="00B050"/>
              </w:rPr>
            </w:pPr>
            <w:r w:rsidRPr="00280B5C">
              <w:rPr>
                <w:strike/>
                <w:color w:val="00B050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strike/>
                <w:color w:val="00B050"/>
              </w:rPr>
            </w:pPr>
            <w:r w:rsidRPr="00280B5C">
              <w:rPr>
                <w:strike/>
                <w:color w:val="00B050"/>
              </w:rPr>
              <w:t>Т(10)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127764" w:rsidP="00280B5C">
            <w:pPr>
              <w:rPr>
                <w:strike/>
                <w:color w:val="00B050"/>
              </w:rPr>
            </w:pPr>
            <w:r w:rsidRPr="00280B5C">
              <w:rPr>
                <w:strike/>
                <w:color w:val="00B050"/>
              </w:rPr>
              <w:t>Диагноз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127764" w:rsidP="00280B5C">
            <w:pPr>
              <w:rPr>
                <w:strike/>
                <w:color w:val="00B050"/>
              </w:rPr>
            </w:pPr>
            <w:r w:rsidRPr="00280B5C">
              <w:rPr>
                <w:strike/>
                <w:color w:val="00B050"/>
              </w:rPr>
              <w:t xml:space="preserve">Код диагноза из справочника </w:t>
            </w:r>
            <w:r w:rsidRPr="00280B5C">
              <w:rPr>
                <w:strike/>
                <w:color w:val="00B050"/>
              </w:rPr>
              <w:lastRenderedPageBreak/>
              <w:t xml:space="preserve">МКБ </w:t>
            </w:r>
          </w:p>
        </w:tc>
      </w:tr>
      <w:tr w:rsidR="00127764" w:rsidRPr="00280B5C" w:rsidTr="0005141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rFonts w:eastAsia="Calibri"/>
              </w:rPr>
            </w:pPr>
            <w:r w:rsidRPr="00280B5C">
              <w:rPr>
                <w:rFonts w:eastAsia="Calibri"/>
              </w:rPr>
              <w:t>CODE_USL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r w:rsidRPr="00280B5C"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r w:rsidRPr="00280B5C">
              <w:t>T(20)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127764" w:rsidP="00280B5C">
            <w:r w:rsidRPr="00280B5C">
              <w:t>Код услуги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127764" w:rsidP="00280B5C">
            <w:r w:rsidRPr="00280B5C">
              <w:t>Код услуги (не может использоваться код законченного случая)</w:t>
            </w:r>
          </w:p>
        </w:tc>
      </w:tr>
      <w:tr w:rsidR="00127764" w:rsidRPr="00280B5C" w:rsidTr="0005141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rFonts w:eastAsia="Calibri"/>
              </w:rPr>
            </w:pPr>
            <w:r w:rsidRPr="00280B5C">
              <w:rPr>
                <w:rFonts w:eastAsia="Calibri"/>
              </w:rPr>
              <w:t>KOL_USL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r w:rsidRPr="00280B5C"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r w:rsidRPr="00280B5C">
              <w:t>N(6.2)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127764" w:rsidP="00280B5C">
            <w:r w:rsidRPr="00280B5C">
              <w:t>Количество оказанных услуг (кратность услуги)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127764" w:rsidP="00280B5C"/>
        </w:tc>
      </w:tr>
      <w:tr w:rsidR="00127764" w:rsidRPr="00280B5C" w:rsidTr="0005141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rFonts w:eastAsia="Calibri"/>
              </w:rPr>
            </w:pPr>
            <w:r w:rsidRPr="00280B5C">
              <w:rPr>
                <w:rFonts w:eastAsia="Calibri"/>
              </w:rPr>
              <w:t>TARIF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r w:rsidRPr="00280B5C"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r w:rsidRPr="00280B5C">
              <w:t>N(15.2)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127764" w:rsidP="00280B5C">
            <w:r w:rsidRPr="00280B5C">
              <w:t xml:space="preserve">Тариф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127764" w:rsidP="00280B5C">
            <w:r w:rsidRPr="00280B5C">
              <w:t>Тариф одной услуги</w:t>
            </w:r>
          </w:p>
        </w:tc>
      </w:tr>
      <w:tr w:rsidR="00127764" w:rsidRPr="00280B5C" w:rsidTr="0005141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rFonts w:eastAsia="Calibri"/>
              </w:rPr>
            </w:pPr>
            <w:r w:rsidRPr="00280B5C">
              <w:t>SUMV_USL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r w:rsidRPr="00280B5C"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r w:rsidRPr="00280B5C">
              <w:t>N(15.2)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127764" w:rsidP="00280B5C">
            <w:r w:rsidRPr="00280B5C">
              <w:t>Стоимость медицинской услуги, выставленная к оплате (руб.)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127764" w:rsidP="00280B5C">
            <w:r w:rsidRPr="00280B5C">
              <w:t>Значение равно тариф*количество оказанных услуг</w:t>
            </w:r>
          </w:p>
          <w:p w:rsidR="00127764" w:rsidRPr="00280B5C" w:rsidRDefault="00127764" w:rsidP="00280B5C">
            <w:r w:rsidRPr="00280B5C">
              <w:t>(KOL_USL*TARIF)</w:t>
            </w:r>
          </w:p>
        </w:tc>
      </w:tr>
      <w:tr w:rsidR="00127764" w:rsidRPr="00280B5C" w:rsidTr="0005141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rFonts w:eastAsia="Calibri"/>
              </w:rPr>
            </w:pPr>
            <w:r w:rsidRPr="00280B5C">
              <w:rPr>
                <w:rFonts w:eastAsia="Calibri"/>
              </w:rPr>
              <w:t>PRVS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r w:rsidRPr="00280B5C"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BB62F3" w:rsidRDefault="00127764" w:rsidP="00BB62F3">
            <w:pPr>
              <w:rPr>
                <w:color w:val="C00000"/>
              </w:rPr>
            </w:pPr>
            <w:r w:rsidRPr="00BB62F3">
              <w:rPr>
                <w:color w:val="C00000"/>
              </w:rPr>
              <w:t>N(</w:t>
            </w:r>
            <w:r w:rsidR="00BB62F3" w:rsidRPr="00BB62F3">
              <w:rPr>
                <w:color w:val="C00000"/>
                <w:lang w:val="en-US"/>
              </w:rPr>
              <w:t>4</w:t>
            </w:r>
            <w:r w:rsidRPr="00BB62F3">
              <w:rPr>
                <w:color w:val="C00000"/>
              </w:rPr>
              <w:t>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127764" w:rsidP="00280B5C">
            <w:r w:rsidRPr="00280B5C">
              <w:t>Специальность медработника, выполнившего услугу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127764" w:rsidP="00280B5C">
            <w:r w:rsidRPr="00280B5C">
              <w:t xml:space="preserve">Классификатор </w:t>
            </w:r>
            <w:r w:rsidRPr="00280B5C">
              <w:rPr>
                <w:lang w:val="en-US"/>
              </w:rPr>
              <w:t>V015</w:t>
            </w:r>
            <w:r w:rsidRPr="00280B5C">
              <w:t>.</w:t>
            </w:r>
          </w:p>
        </w:tc>
      </w:tr>
      <w:tr w:rsidR="00127764" w:rsidRPr="00280B5C" w:rsidTr="0005141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rFonts w:eastAsia="Calibri"/>
              </w:rPr>
            </w:pPr>
            <w:r w:rsidRPr="00280B5C">
              <w:rPr>
                <w:rFonts w:eastAsia="Calibri"/>
              </w:rPr>
              <w:t>CODE_MD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r w:rsidRPr="00280B5C"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r w:rsidRPr="00280B5C">
              <w:t>Т(25)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127764" w:rsidP="00280B5C">
            <w:r w:rsidRPr="00280B5C">
              <w:t>Код медицинского работника, оказавшего медицинскую услугу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127764" w:rsidP="00280B5C">
            <w:r w:rsidRPr="00280B5C">
              <w:t xml:space="preserve">Заполняется в </w:t>
            </w:r>
            <w:proofErr w:type="gramStart"/>
            <w:r w:rsidRPr="00280B5C">
              <w:t>соответствии</w:t>
            </w:r>
            <w:proofErr w:type="gramEnd"/>
            <w:r w:rsidRPr="00280B5C">
              <w:t xml:space="preserve"> с письмом «ТФОМС Волгоградской области» №07-1503 от 07.04.2015</w:t>
            </w:r>
          </w:p>
        </w:tc>
      </w:tr>
      <w:tr w:rsidR="00127764" w:rsidRPr="00280B5C" w:rsidTr="0005141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pPr>
              <w:rPr>
                <w:rFonts w:eastAsia="Calibri"/>
              </w:rPr>
            </w:pPr>
            <w:r w:rsidRPr="00280B5C">
              <w:rPr>
                <w:rFonts w:eastAsia="Calibri"/>
              </w:rPr>
              <w:t>COMENTU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r w:rsidRPr="00280B5C">
              <w:t>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7764" w:rsidRPr="00280B5C" w:rsidRDefault="00127764" w:rsidP="00280B5C">
            <w:r w:rsidRPr="00280B5C">
              <w:t>T(250)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127764" w:rsidP="00280B5C">
            <w:r w:rsidRPr="00280B5C">
              <w:t>Служебное поле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64" w:rsidRPr="00280B5C" w:rsidRDefault="00127764" w:rsidP="00280B5C"/>
        </w:tc>
      </w:tr>
    </w:tbl>
    <w:p w:rsidR="001848D4" w:rsidRPr="001848D4" w:rsidRDefault="001848D4" w:rsidP="001848D4">
      <w:pPr>
        <w:jc w:val="both"/>
      </w:pPr>
    </w:p>
    <w:p w:rsidR="00B310C1" w:rsidRDefault="00B310C1" w:rsidP="00B310C1">
      <w:pPr>
        <w:pStyle w:val="ab"/>
        <w:rPr>
          <w:b/>
          <w:i/>
        </w:rPr>
      </w:pPr>
    </w:p>
    <w:p w:rsidR="00B310C1" w:rsidRPr="00B310C1" w:rsidRDefault="00B310C1" w:rsidP="00B310C1">
      <w:pPr>
        <w:pStyle w:val="ab"/>
        <w:numPr>
          <w:ilvl w:val="1"/>
          <w:numId w:val="8"/>
        </w:numPr>
        <w:rPr>
          <w:b/>
          <w:i/>
        </w:rPr>
      </w:pPr>
      <w:r w:rsidRPr="00B310C1">
        <w:rPr>
          <w:b/>
          <w:i/>
        </w:rPr>
        <w:t>Общие требования к реестру случаев вне зависимости от типа.</w:t>
      </w:r>
    </w:p>
    <w:p w:rsidR="00B310C1" w:rsidRPr="00B310C1" w:rsidRDefault="00B310C1" w:rsidP="00B310C1">
      <w:pPr>
        <w:pStyle w:val="ab"/>
        <w:jc w:val="both"/>
      </w:pPr>
    </w:p>
    <w:p w:rsidR="00B310C1" w:rsidRPr="00261BC4" w:rsidRDefault="00B310C1" w:rsidP="00B310C1">
      <w:pPr>
        <w:pStyle w:val="ab"/>
        <w:jc w:val="both"/>
      </w:pPr>
      <w:r w:rsidRPr="00261BC4">
        <w:t xml:space="preserve"> Для</w:t>
      </w:r>
      <w:r w:rsidRPr="00B310C1">
        <w:rPr>
          <w:u w:val="single"/>
        </w:rPr>
        <w:t xml:space="preserve"> ОДНОГ</w:t>
      </w:r>
      <w:r w:rsidRPr="00261BC4">
        <w:rPr>
          <w:u w:val="single"/>
        </w:rPr>
        <w:t>О</w:t>
      </w:r>
      <w:r w:rsidRPr="00261BC4">
        <w:t xml:space="preserve"> Реестра случаев:</w:t>
      </w:r>
    </w:p>
    <w:p w:rsidR="00B310C1" w:rsidRPr="00261BC4" w:rsidRDefault="00B310C1" w:rsidP="00B310C1">
      <w:pPr>
        <w:numPr>
          <w:ilvl w:val="1"/>
          <w:numId w:val="12"/>
        </w:numPr>
        <w:jc w:val="both"/>
      </w:pPr>
      <w:r w:rsidRPr="00261BC4">
        <w:t xml:space="preserve">значения </w:t>
      </w:r>
      <w:r w:rsidRPr="00261BC4">
        <w:rPr>
          <w:lang w:val="en-US"/>
        </w:rPr>
        <w:t>ID</w:t>
      </w:r>
      <w:r w:rsidRPr="00261BC4">
        <w:t>_</w:t>
      </w:r>
      <w:r w:rsidRPr="00261BC4">
        <w:rPr>
          <w:lang w:val="en-US"/>
        </w:rPr>
        <w:t>C</w:t>
      </w:r>
      <w:r w:rsidRPr="00261BC4">
        <w:t xml:space="preserve">  уникальны,</w:t>
      </w:r>
    </w:p>
    <w:p w:rsidR="00B310C1" w:rsidRPr="00261BC4" w:rsidRDefault="00B310C1" w:rsidP="00B310C1">
      <w:pPr>
        <w:numPr>
          <w:ilvl w:val="1"/>
          <w:numId w:val="12"/>
        </w:numPr>
        <w:jc w:val="both"/>
      </w:pPr>
      <w:r w:rsidRPr="00261BC4">
        <w:t xml:space="preserve">значения </w:t>
      </w:r>
      <w:r w:rsidRPr="00261BC4">
        <w:rPr>
          <w:lang w:val="en-US"/>
        </w:rPr>
        <w:t>IDCASE</w:t>
      </w:r>
      <w:r w:rsidRPr="00261BC4">
        <w:t xml:space="preserve"> уникальны (порядковый номер),</w:t>
      </w:r>
    </w:p>
    <w:p w:rsidR="00B310C1" w:rsidRPr="00261BC4" w:rsidRDefault="00B310C1" w:rsidP="00B310C1">
      <w:pPr>
        <w:numPr>
          <w:ilvl w:val="1"/>
          <w:numId w:val="12"/>
        </w:numPr>
        <w:jc w:val="both"/>
      </w:pPr>
      <w:r w:rsidRPr="00261BC4">
        <w:t xml:space="preserve">значения </w:t>
      </w:r>
      <w:r w:rsidRPr="00261BC4">
        <w:rPr>
          <w:lang w:val="en-US"/>
        </w:rPr>
        <w:t>IDSERV</w:t>
      </w:r>
      <w:r w:rsidRPr="00261BC4">
        <w:t xml:space="preserve"> уникальны (порядковый номер),</w:t>
      </w:r>
    </w:p>
    <w:p w:rsidR="00B310C1" w:rsidRPr="00261BC4" w:rsidRDefault="00B310C1" w:rsidP="00B310C1">
      <w:pPr>
        <w:numPr>
          <w:ilvl w:val="1"/>
          <w:numId w:val="12"/>
        </w:numPr>
        <w:jc w:val="both"/>
      </w:pPr>
      <w:r w:rsidRPr="00261BC4">
        <w:t xml:space="preserve">значения </w:t>
      </w:r>
      <w:r w:rsidRPr="00261BC4">
        <w:rPr>
          <w:lang w:val="en-US"/>
        </w:rPr>
        <w:t xml:space="preserve">ID_U </w:t>
      </w:r>
      <w:r w:rsidRPr="00261BC4">
        <w:t>уникальны.</w:t>
      </w:r>
    </w:p>
    <w:p w:rsidR="00B310C1" w:rsidRPr="001848D4" w:rsidRDefault="00B310C1" w:rsidP="001848D4">
      <w:pPr>
        <w:ind w:left="720"/>
        <w:jc w:val="both"/>
      </w:pPr>
    </w:p>
    <w:p w:rsidR="001848D4" w:rsidRPr="001848D4" w:rsidRDefault="001848D4" w:rsidP="001848D4">
      <w:pPr>
        <w:ind w:left="720"/>
        <w:jc w:val="both"/>
      </w:pPr>
    </w:p>
    <w:p w:rsidR="001848D4" w:rsidRPr="001848D4" w:rsidRDefault="001848D4" w:rsidP="00B310C1">
      <w:pPr>
        <w:pStyle w:val="ab"/>
        <w:numPr>
          <w:ilvl w:val="1"/>
          <w:numId w:val="8"/>
        </w:numPr>
        <w:rPr>
          <w:b/>
          <w:i/>
        </w:rPr>
      </w:pPr>
      <w:r w:rsidRPr="001848D4">
        <w:rPr>
          <w:b/>
          <w:i/>
        </w:rPr>
        <w:t xml:space="preserve">Файл, содержащий персональные данные пациентов, которым оказана медицинская помощь. </w:t>
      </w:r>
    </w:p>
    <w:p w:rsidR="001848D4" w:rsidRPr="00E80AA2" w:rsidRDefault="001848D4" w:rsidP="001848D4">
      <w:pPr>
        <w:ind w:firstLine="720"/>
        <w:jc w:val="both"/>
      </w:pPr>
    </w:p>
    <w:p w:rsidR="001848D4" w:rsidRPr="00E80AA2" w:rsidRDefault="001848D4" w:rsidP="001848D4">
      <w:pPr>
        <w:ind w:firstLine="720"/>
        <w:jc w:val="both"/>
      </w:pPr>
      <w:r>
        <w:t>Ф</w:t>
      </w:r>
      <w:r w:rsidRPr="00E80AA2">
        <w:t>айл</w:t>
      </w:r>
      <w:r>
        <w:t>,</w:t>
      </w:r>
      <w:r w:rsidRPr="00E80AA2">
        <w:t xml:space="preserve"> содерж</w:t>
      </w:r>
      <w:r>
        <w:t xml:space="preserve">ащий </w:t>
      </w:r>
      <w:r w:rsidRPr="00E80AA2">
        <w:t xml:space="preserve"> персональные данные пациентов, сведения об оказании медицинской помощи которым представлены в </w:t>
      </w:r>
      <w:r w:rsidR="00B310C1">
        <w:t>р</w:t>
      </w:r>
      <w:r w:rsidRPr="00E80AA2">
        <w:t>еестре случаев</w:t>
      </w:r>
      <w:r>
        <w:t xml:space="preserve">, формируется по одним </w:t>
      </w:r>
      <w:r w:rsidR="00B310C1">
        <w:t xml:space="preserve">и тем же </w:t>
      </w:r>
      <w:r>
        <w:t xml:space="preserve">требованиям как при включении в состав реестра сведений первого типа, так и при включении в состав реестра сведений второго типа. </w:t>
      </w:r>
      <w:r w:rsidRPr="00E80AA2">
        <w:t xml:space="preserve"> Имя файла формируется по тому же принципу,</w:t>
      </w:r>
      <w:r w:rsidR="00B310C1">
        <w:t xml:space="preserve"> что и имя файла, содержащего  р</w:t>
      </w:r>
      <w:r w:rsidRPr="00E80AA2">
        <w:t>еестр случ</w:t>
      </w:r>
      <w:r>
        <w:t xml:space="preserve">аев оказания медицинской помощи. При включении файла, содержащего персональные данные пациентов, в состав реестра сведений константа </w:t>
      </w:r>
      <w:r>
        <w:rPr>
          <w:lang w:val="en-US"/>
        </w:rPr>
        <w:t>HR</w:t>
      </w:r>
      <w:r>
        <w:t xml:space="preserve"> (для реестра сведений первого типа) или константа </w:t>
      </w:r>
      <w:r>
        <w:rPr>
          <w:lang w:val="en-US"/>
        </w:rPr>
        <w:t>FR</w:t>
      </w:r>
      <w:r w:rsidRPr="001848D4">
        <w:t xml:space="preserve"> (</w:t>
      </w:r>
      <w:r>
        <w:t>для реестра сведений второго типа</w:t>
      </w:r>
      <w:r w:rsidRPr="001848D4">
        <w:t xml:space="preserve">) </w:t>
      </w:r>
      <w:r>
        <w:t xml:space="preserve">заменяется на </w:t>
      </w:r>
      <w:r>
        <w:rPr>
          <w:lang w:val="en-US"/>
        </w:rPr>
        <w:t>LR</w:t>
      </w:r>
      <w:r w:rsidRPr="00E80AA2">
        <w:t xml:space="preserve"> (LR – реестр пациентов, которым оказана медицинская помощь, далее – Реестр пациентов):</w:t>
      </w:r>
    </w:p>
    <w:p w:rsidR="001848D4" w:rsidRPr="00E80AA2" w:rsidRDefault="001848D4" w:rsidP="001848D4">
      <w:pPr>
        <w:ind w:firstLine="720"/>
      </w:pPr>
    </w:p>
    <w:p w:rsidR="001848D4" w:rsidRPr="00B310C1" w:rsidRDefault="001848D4" w:rsidP="001848D4">
      <w:pPr>
        <w:ind w:firstLine="720"/>
      </w:pPr>
      <w:r w:rsidRPr="00B310C1">
        <w:t>LR</w:t>
      </w:r>
      <w:proofErr w:type="spellStart"/>
      <w:r w:rsidRPr="00B310C1">
        <w:rPr>
          <w:lang w:val="en-US"/>
        </w:rPr>
        <w:t>MN</w:t>
      </w:r>
      <w:r w:rsidRPr="00B310C1">
        <w:rPr>
          <w:vertAlign w:val="subscript"/>
          <w:lang w:val="en-US"/>
        </w:rPr>
        <w:t>i</w:t>
      </w:r>
      <w:r w:rsidRPr="00B310C1">
        <w:rPr>
          <w:lang w:val="en-US"/>
        </w:rPr>
        <w:t>T</w:t>
      </w:r>
      <w:proofErr w:type="spellEnd"/>
      <w:r w:rsidRPr="00B310C1">
        <w:t>34_</w:t>
      </w:r>
      <w:r w:rsidRPr="00B310C1">
        <w:rPr>
          <w:lang w:val="en-US"/>
        </w:rPr>
        <w:t>YYMM</w:t>
      </w:r>
      <w:r w:rsidRPr="00370F5D">
        <w:rPr>
          <w:b/>
          <w:color w:val="C00000"/>
          <w:lang w:val="en-US"/>
        </w:rPr>
        <w:t>N</w:t>
      </w:r>
      <w:r w:rsidRPr="00370F5D">
        <w:rPr>
          <w:b/>
          <w:color w:val="C00000"/>
        </w:rPr>
        <w:t>N</w:t>
      </w:r>
      <w:r w:rsidR="00370F5D" w:rsidRPr="00370F5D">
        <w:rPr>
          <w:b/>
          <w:color w:val="C00000"/>
          <w:lang w:val="en-US"/>
        </w:rPr>
        <w:t>NN</w:t>
      </w:r>
      <w:r w:rsidRPr="00370F5D">
        <w:rPr>
          <w:b/>
          <w:color w:val="C00000"/>
          <w:lang w:val="en-US"/>
        </w:rPr>
        <w:t>N</w:t>
      </w:r>
      <w:r w:rsidRPr="00B310C1">
        <w:t>.</w:t>
      </w:r>
      <w:r w:rsidRPr="00B310C1">
        <w:rPr>
          <w:lang w:val="en-US"/>
        </w:rPr>
        <w:t>XML</w:t>
      </w:r>
      <w:r w:rsidRPr="00B310C1">
        <w:t xml:space="preserve">   , где</w:t>
      </w:r>
    </w:p>
    <w:p w:rsidR="001848D4" w:rsidRPr="00E80AA2" w:rsidRDefault="001848D4" w:rsidP="001848D4">
      <w:pPr>
        <w:ind w:firstLine="720"/>
      </w:pPr>
    </w:p>
    <w:p w:rsidR="001848D4" w:rsidRPr="00E80AA2" w:rsidRDefault="001848D4" w:rsidP="001848D4">
      <w:pPr>
        <w:ind w:firstLine="720"/>
      </w:pPr>
      <w:r w:rsidRPr="00E80AA2">
        <w:rPr>
          <w:lang w:val="en-US"/>
        </w:rPr>
        <w:t>LR</w:t>
      </w:r>
      <w:r w:rsidRPr="00E80AA2">
        <w:t xml:space="preserve"> – константа (LR – латинские символы) </w:t>
      </w:r>
    </w:p>
    <w:p w:rsidR="001848D4" w:rsidRPr="00E80AA2" w:rsidRDefault="001848D4" w:rsidP="001848D4"/>
    <w:p w:rsidR="00B310C1" w:rsidRPr="00B310C1" w:rsidRDefault="00B310C1" w:rsidP="00B310C1">
      <w:pPr>
        <w:pStyle w:val="ab"/>
        <w:numPr>
          <w:ilvl w:val="1"/>
          <w:numId w:val="8"/>
        </w:numPr>
        <w:rPr>
          <w:b/>
          <w:i/>
        </w:rPr>
      </w:pPr>
      <w:r w:rsidRPr="00B310C1">
        <w:rPr>
          <w:b/>
          <w:i/>
        </w:rPr>
        <w:t>Структура файла, содержащего Реестр пациентов.</w:t>
      </w:r>
    </w:p>
    <w:p w:rsidR="00B310C1" w:rsidRPr="00016570" w:rsidRDefault="00B310C1" w:rsidP="00B310C1">
      <w:pPr>
        <w:pStyle w:val="ad"/>
        <w:numPr>
          <w:ilvl w:val="0"/>
          <w:numId w:val="6"/>
        </w:numPr>
        <w:jc w:val="both"/>
        <w:rPr>
          <w:sz w:val="20"/>
          <w:szCs w:val="20"/>
        </w:rPr>
      </w:pPr>
      <w:r w:rsidRPr="00016570">
        <w:rPr>
          <w:b/>
          <w:i/>
          <w:sz w:val="20"/>
          <w:szCs w:val="20"/>
        </w:rPr>
        <w:t xml:space="preserve">Структура файла </w:t>
      </w:r>
      <w:r>
        <w:rPr>
          <w:b/>
          <w:i/>
          <w:sz w:val="20"/>
          <w:szCs w:val="20"/>
        </w:rPr>
        <w:t>Реестра пациентов.</w:t>
      </w:r>
    </w:p>
    <w:tbl>
      <w:tblPr>
        <w:tblW w:w="10526" w:type="dxa"/>
        <w:tblInd w:w="-9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/>
      </w:tblPr>
      <w:tblGrid>
        <w:gridCol w:w="1620"/>
        <w:gridCol w:w="1620"/>
        <w:gridCol w:w="720"/>
        <w:gridCol w:w="975"/>
        <w:gridCol w:w="2552"/>
        <w:gridCol w:w="3039"/>
      </w:tblGrid>
      <w:tr w:rsidR="00CB0D0E" w:rsidRPr="00280B5C" w:rsidTr="00DD6C59">
        <w:trPr>
          <w:tblHeader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</w:tcPr>
          <w:p w:rsidR="00CB0D0E" w:rsidRPr="00280B5C" w:rsidRDefault="00CB0D0E" w:rsidP="00DD6C59">
            <w:r w:rsidRPr="00280B5C">
              <w:t>Код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</w:tcPr>
          <w:p w:rsidR="00CB0D0E" w:rsidRPr="00280B5C" w:rsidRDefault="00CB0D0E" w:rsidP="00DD6C59">
            <w:r w:rsidRPr="00280B5C">
              <w:t>Содержание элемента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</w:tcPr>
          <w:p w:rsidR="00CB0D0E" w:rsidRPr="00280B5C" w:rsidRDefault="00CB0D0E" w:rsidP="00DD6C59">
            <w:r w:rsidRPr="00280B5C">
              <w:t>Тип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</w:tcPr>
          <w:p w:rsidR="00CB0D0E" w:rsidRPr="00280B5C" w:rsidRDefault="00CB0D0E" w:rsidP="00DD6C59">
            <w:r w:rsidRPr="00280B5C">
              <w:t>Формат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</w:tcPr>
          <w:p w:rsidR="00CB0D0E" w:rsidRPr="00280B5C" w:rsidRDefault="00CB0D0E" w:rsidP="00DD6C59">
            <w:r w:rsidRPr="00280B5C">
              <w:t>Наименование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</w:tcPr>
          <w:p w:rsidR="00CB0D0E" w:rsidRPr="00280B5C" w:rsidRDefault="00CB0D0E" w:rsidP="00DD6C59">
            <w:r w:rsidRPr="00280B5C">
              <w:t>Дополнительная информация</w:t>
            </w:r>
          </w:p>
        </w:tc>
      </w:tr>
      <w:tr w:rsidR="00CB0D0E" w:rsidRPr="00B310C1" w:rsidTr="00DD6C59">
        <w:tc>
          <w:tcPr>
            <w:tcW w:w="105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B0D0E" w:rsidRPr="00B310C1" w:rsidRDefault="00CB0D0E" w:rsidP="00DD6C59">
            <w:pPr>
              <w:rPr>
                <w:b/>
                <w:color w:val="17365D" w:themeColor="text2" w:themeShade="BF"/>
              </w:rPr>
            </w:pPr>
            <w:r w:rsidRPr="00B310C1">
              <w:rPr>
                <w:b/>
                <w:color w:val="17365D" w:themeColor="text2" w:themeShade="BF"/>
              </w:rPr>
              <w:t>Корневой элемент (Сведения о пациентах)</w:t>
            </w:r>
          </w:p>
        </w:tc>
      </w:tr>
      <w:tr w:rsidR="00CB0D0E" w:rsidRPr="00280B5C" w:rsidTr="00DD6C59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B0D0E" w:rsidRPr="00280B5C" w:rsidRDefault="00CB0D0E" w:rsidP="00DD6C59">
            <w:r w:rsidRPr="00280B5C">
              <w:rPr>
                <w:rFonts w:eastAsia="Calibri"/>
              </w:rPr>
              <w:t>PERS_LIST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B0D0E" w:rsidRPr="00280B5C" w:rsidRDefault="00CB0D0E" w:rsidP="00DD6C59">
            <w:r w:rsidRPr="00280B5C">
              <w:t>ZGLV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B0D0E" w:rsidRPr="00280B5C" w:rsidRDefault="00CB0D0E" w:rsidP="00DD6C59">
            <w:r w:rsidRPr="00280B5C">
              <w:t>О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B0D0E" w:rsidRPr="00280B5C" w:rsidRDefault="00CB0D0E" w:rsidP="00DD6C59">
            <w:r w:rsidRPr="00280B5C">
              <w:t>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B0D0E" w:rsidRPr="00280B5C" w:rsidRDefault="00CB0D0E" w:rsidP="00DD6C59">
            <w:r w:rsidRPr="00280B5C">
              <w:t>Заголовок файла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B0D0E" w:rsidRPr="00280B5C" w:rsidRDefault="00CB0D0E" w:rsidP="00DD6C59">
            <w:r w:rsidRPr="00280B5C">
              <w:t>Информация о передаваемом файле</w:t>
            </w:r>
          </w:p>
        </w:tc>
      </w:tr>
      <w:tr w:rsidR="00CB0D0E" w:rsidRPr="00280B5C" w:rsidTr="00DD6C59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B0D0E" w:rsidRPr="00280B5C" w:rsidRDefault="00CB0D0E" w:rsidP="00DD6C59">
            <w:pPr>
              <w:rPr>
                <w:rFonts w:eastAsia="Calibri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B0D0E" w:rsidRPr="00280B5C" w:rsidRDefault="00CB0D0E" w:rsidP="00DD6C59">
            <w:r w:rsidRPr="00280B5C">
              <w:t>PERS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B0D0E" w:rsidRPr="00280B5C" w:rsidRDefault="00CB0D0E" w:rsidP="00DD6C59">
            <w:r w:rsidRPr="00280B5C">
              <w:t>ОМ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B0D0E" w:rsidRPr="00280B5C" w:rsidRDefault="00CB0D0E" w:rsidP="00DD6C59">
            <w:r w:rsidRPr="00280B5C">
              <w:t>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B0D0E" w:rsidRPr="00280B5C" w:rsidRDefault="00CB0D0E" w:rsidP="00DD6C59">
            <w:r w:rsidRPr="00280B5C">
              <w:t>Данные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B0D0E" w:rsidRPr="00280B5C" w:rsidRDefault="00CB0D0E" w:rsidP="00DD6C59">
            <w:r w:rsidRPr="00280B5C">
              <w:t>Содержит персональные данные пациента</w:t>
            </w:r>
          </w:p>
        </w:tc>
      </w:tr>
      <w:tr w:rsidR="00CB0D0E" w:rsidRPr="00B310C1" w:rsidTr="00DD6C59">
        <w:tc>
          <w:tcPr>
            <w:tcW w:w="105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B0D0E" w:rsidRPr="00B310C1" w:rsidRDefault="00CB0D0E" w:rsidP="00DD6C59">
            <w:pPr>
              <w:rPr>
                <w:b/>
                <w:color w:val="17365D" w:themeColor="text2" w:themeShade="BF"/>
              </w:rPr>
            </w:pPr>
            <w:r w:rsidRPr="00B310C1">
              <w:rPr>
                <w:b/>
                <w:color w:val="17365D" w:themeColor="text2" w:themeShade="BF"/>
              </w:rPr>
              <w:t>Заголовок файла</w:t>
            </w:r>
          </w:p>
        </w:tc>
      </w:tr>
      <w:tr w:rsidR="00CB0D0E" w:rsidRPr="00B310C1" w:rsidTr="00DD6C59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B0D0E" w:rsidRPr="00B310C1" w:rsidRDefault="00CB0D0E" w:rsidP="00DD6C59">
            <w:pPr>
              <w:rPr>
                <w:color w:val="C00000"/>
              </w:rPr>
            </w:pPr>
            <w:r w:rsidRPr="00B310C1">
              <w:rPr>
                <w:color w:val="C00000"/>
              </w:rPr>
              <w:t>ZGLV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B0D0E" w:rsidRPr="00B310C1" w:rsidRDefault="00CB0D0E" w:rsidP="00DD6C59">
            <w:pPr>
              <w:rPr>
                <w:rFonts w:eastAsia="Calibri"/>
                <w:b/>
                <w:i/>
                <w:color w:val="C00000"/>
              </w:rPr>
            </w:pPr>
            <w:r w:rsidRPr="00B310C1">
              <w:rPr>
                <w:rFonts w:eastAsia="Calibri"/>
                <w:b/>
                <w:i/>
                <w:color w:val="C00000"/>
              </w:rPr>
              <w:t>VERSION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B0D0E" w:rsidRPr="00B310C1" w:rsidRDefault="00CB0D0E" w:rsidP="00DD6C59">
            <w:pPr>
              <w:rPr>
                <w:b/>
                <w:i/>
                <w:color w:val="C00000"/>
              </w:rPr>
            </w:pPr>
            <w:r w:rsidRPr="00B310C1">
              <w:rPr>
                <w:b/>
                <w:i/>
                <w:color w:val="C00000"/>
              </w:rPr>
              <w:t>O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B0D0E" w:rsidRPr="00B310C1" w:rsidRDefault="00CB0D0E" w:rsidP="00DD6C59">
            <w:pPr>
              <w:rPr>
                <w:b/>
                <w:i/>
                <w:color w:val="C00000"/>
              </w:rPr>
            </w:pPr>
            <w:r w:rsidRPr="00B310C1">
              <w:rPr>
                <w:b/>
                <w:i/>
                <w:color w:val="C00000"/>
              </w:rPr>
              <w:t>T(5)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D0E" w:rsidRPr="00B310C1" w:rsidRDefault="00CB0D0E" w:rsidP="00DD6C59">
            <w:pPr>
              <w:rPr>
                <w:b/>
                <w:i/>
                <w:color w:val="C00000"/>
              </w:rPr>
            </w:pPr>
            <w:r w:rsidRPr="00B310C1">
              <w:rPr>
                <w:b/>
                <w:i/>
                <w:color w:val="C00000"/>
              </w:rPr>
              <w:t xml:space="preserve">Версия взаимодействия 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D0E" w:rsidRPr="00B310C1" w:rsidRDefault="00CB0D0E" w:rsidP="00DD6C59">
            <w:pPr>
              <w:rPr>
                <w:b/>
                <w:i/>
                <w:color w:val="C00000"/>
              </w:rPr>
            </w:pPr>
            <w:r w:rsidRPr="00B310C1">
              <w:rPr>
                <w:b/>
                <w:i/>
                <w:color w:val="C00000"/>
              </w:rPr>
              <w:t>2.12</w:t>
            </w:r>
          </w:p>
        </w:tc>
      </w:tr>
      <w:tr w:rsidR="00CB0D0E" w:rsidRPr="00280B5C" w:rsidTr="00DD6C59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B0D0E" w:rsidRPr="00280B5C" w:rsidRDefault="00CB0D0E" w:rsidP="00DD6C59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B0D0E" w:rsidRPr="00280B5C" w:rsidRDefault="00CB0D0E" w:rsidP="00DD6C59">
            <w:pPr>
              <w:rPr>
                <w:rFonts w:eastAsia="Calibri"/>
              </w:rPr>
            </w:pPr>
            <w:r w:rsidRPr="00280B5C">
              <w:rPr>
                <w:rFonts w:eastAsia="Calibri"/>
              </w:rPr>
              <w:t>DATA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B0D0E" w:rsidRPr="00280B5C" w:rsidRDefault="00CB0D0E" w:rsidP="00DD6C59">
            <w:r w:rsidRPr="00280B5C">
              <w:t>О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B0D0E" w:rsidRPr="00280B5C" w:rsidRDefault="00CB0D0E" w:rsidP="00DD6C59">
            <w:r w:rsidRPr="00280B5C">
              <w:t>D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D0E" w:rsidRPr="00280B5C" w:rsidRDefault="00CB0D0E" w:rsidP="00DD6C59">
            <w:r w:rsidRPr="00280B5C">
              <w:t>Дата формирования файла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D0E" w:rsidRPr="00280B5C" w:rsidRDefault="00CB0D0E" w:rsidP="00DD6C59">
            <w:r w:rsidRPr="00280B5C">
              <w:t xml:space="preserve">В </w:t>
            </w:r>
            <w:proofErr w:type="gramStart"/>
            <w:r w:rsidRPr="00280B5C">
              <w:t>формате</w:t>
            </w:r>
            <w:proofErr w:type="gramEnd"/>
            <w:r w:rsidRPr="00280B5C">
              <w:t xml:space="preserve"> ГГГГ-ММ-ДД</w:t>
            </w:r>
          </w:p>
        </w:tc>
      </w:tr>
      <w:tr w:rsidR="00CB0D0E" w:rsidRPr="00280B5C" w:rsidTr="00DD6C59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B0D0E" w:rsidRPr="00280B5C" w:rsidRDefault="00CB0D0E" w:rsidP="00DD6C59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B0D0E" w:rsidRPr="00280B5C" w:rsidRDefault="00CB0D0E" w:rsidP="00DD6C59">
            <w:pPr>
              <w:rPr>
                <w:rFonts w:eastAsia="Calibri"/>
              </w:rPr>
            </w:pPr>
            <w:r w:rsidRPr="00280B5C">
              <w:rPr>
                <w:rFonts w:eastAsia="Calibri"/>
              </w:rPr>
              <w:t>FILENAME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B0D0E" w:rsidRPr="00280B5C" w:rsidRDefault="00CB0D0E" w:rsidP="00DD6C59">
            <w:r w:rsidRPr="00280B5C">
              <w:t>О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B0D0E" w:rsidRPr="00280B5C" w:rsidRDefault="00CB0D0E" w:rsidP="00DD6C59">
            <w:r w:rsidRPr="00280B5C">
              <w:t>T(26)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D0E" w:rsidRPr="00280B5C" w:rsidRDefault="00CB0D0E" w:rsidP="00DD6C59">
            <w:r w:rsidRPr="00280B5C">
              <w:t>Имя файла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D0E" w:rsidRPr="00280B5C" w:rsidRDefault="00CB0D0E" w:rsidP="00DD6C59">
            <w:r w:rsidRPr="00280B5C">
              <w:t>Имя файла без расширения.</w:t>
            </w:r>
          </w:p>
        </w:tc>
      </w:tr>
      <w:tr w:rsidR="00CB0D0E" w:rsidRPr="00280B5C" w:rsidTr="00DD6C59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B0D0E" w:rsidRPr="00280B5C" w:rsidRDefault="00CB0D0E" w:rsidP="00DD6C59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B0D0E" w:rsidRPr="00280B5C" w:rsidRDefault="00CB0D0E" w:rsidP="00DD6C59">
            <w:pPr>
              <w:rPr>
                <w:rFonts w:eastAsia="Calibri"/>
              </w:rPr>
            </w:pPr>
            <w:r w:rsidRPr="00280B5C">
              <w:rPr>
                <w:rFonts w:eastAsia="Calibri"/>
              </w:rPr>
              <w:t>FILENAME1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B0D0E" w:rsidRPr="00280B5C" w:rsidRDefault="00CB0D0E" w:rsidP="00DD6C59">
            <w:r w:rsidRPr="00280B5C">
              <w:t>О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B0D0E" w:rsidRPr="00280B5C" w:rsidRDefault="00CB0D0E" w:rsidP="00DD6C59">
            <w:r w:rsidRPr="00280B5C">
              <w:t>T(26)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D0E" w:rsidRPr="00280B5C" w:rsidRDefault="00CB0D0E" w:rsidP="00DD6C59">
            <w:r w:rsidRPr="00280B5C">
              <w:t>Имя основного файла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D0E" w:rsidRPr="00280B5C" w:rsidRDefault="00CB0D0E" w:rsidP="00DD6C59">
            <w:r w:rsidRPr="00280B5C">
              <w:t>Имя файла, с которым связан данный файл, без расширения.</w:t>
            </w:r>
          </w:p>
        </w:tc>
      </w:tr>
      <w:tr w:rsidR="00CB0D0E" w:rsidRPr="00B310C1" w:rsidTr="00DD6C59">
        <w:tc>
          <w:tcPr>
            <w:tcW w:w="105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B0D0E" w:rsidRPr="00B310C1" w:rsidRDefault="00CB0D0E" w:rsidP="00DD6C59">
            <w:pPr>
              <w:rPr>
                <w:b/>
                <w:color w:val="17365D" w:themeColor="text2" w:themeShade="BF"/>
              </w:rPr>
            </w:pPr>
            <w:r w:rsidRPr="00B310C1">
              <w:rPr>
                <w:b/>
                <w:color w:val="17365D" w:themeColor="text2" w:themeShade="BF"/>
              </w:rPr>
              <w:t>Данные</w:t>
            </w:r>
          </w:p>
        </w:tc>
      </w:tr>
      <w:tr w:rsidR="00CB0D0E" w:rsidRPr="00280B5C" w:rsidTr="00DD6C59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B0D0E" w:rsidRPr="00280B5C" w:rsidRDefault="00CB0D0E" w:rsidP="00DD6C59">
            <w:r w:rsidRPr="00280B5C">
              <w:t>PERS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B0D0E" w:rsidRPr="00280B5C" w:rsidRDefault="00CB0D0E" w:rsidP="00DD6C59">
            <w:pPr>
              <w:rPr>
                <w:rFonts w:eastAsia="Calibri"/>
              </w:rPr>
            </w:pPr>
            <w:r w:rsidRPr="00280B5C">
              <w:rPr>
                <w:rFonts w:eastAsia="Calibri"/>
              </w:rPr>
              <w:t>ID_PAC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B0D0E" w:rsidRPr="00280B5C" w:rsidRDefault="00CB0D0E" w:rsidP="00DD6C59">
            <w:r w:rsidRPr="00280B5C">
              <w:t>О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B0D0E" w:rsidRPr="00280B5C" w:rsidRDefault="00CB0D0E" w:rsidP="00DD6C59">
            <w:r w:rsidRPr="00280B5C">
              <w:t>T(36)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D0E" w:rsidRPr="00280B5C" w:rsidRDefault="00CB0D0E" w:rsidP="00DD6C59">
            <w:r w:rsidRPr="00280B5C">
              <w:t>Код записи о пациенте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D0E" w:rsidRPr="00280B5C" w:rsidRDefault="00CB0D0E" w:rsidP="00DD6C59">
            <w:r w:rsidRPr="00280B5C">
              <w:t xml:space="preserve">Соответствует аналогичному коду в </w:t>
            </w:r>
            <w:proofErr w:type="gramStart"/>
            <w:r w:rsidRPr="00280B5C">
              <w:t>файле</w:t>
            </w:r>
            <w:proofErr w:type="gramEnd"/>
            <w:r w:rsidRPr="00280B5C">
              <w:t xml:space="preserve"> с Реестром случаев  </w:t>
            </w:r>
          </w:p>
        </w:tc>
      </w:tr>
      <w:tr w:rsidR="00CB0D0E" w:rsidRPr="00B310C1" w:rsidTr="00DD6C59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B0D0E" w:rsidRPr="00B310C1" w:rsidRDefault="00CB0D0E" w:rsidP="00DD6C59">
            <w:pPr>
              <w:rPr>
                <w:rFonts w:eastAsia="Calibri"/>
                <w:color w:val="C0000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B0D0E" w:rsidRPr="00B310C1" w:rsidRDefault="00CB0D0E" w:rsidP="00DD6C59">
            <w:pPr>
              <w:rPr>
                <w:rFonts w:eastAsia="Calibri"/>
                <w:color w:val="C00000"/>
              </w:rPr>
            </w:pPr>
            <w:r w:rsidRPr="00B310C1">
              <w:rPr>
                <w:rFonts w:eastAsia="Calibri"/>
                <w:color w:val="C00000"/>
              </w:rPr>
              <w:t>FAM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B0D0E" w:rsidRPr="00B310C1" w:rsidRDefault="00CB0D0E" w:rsidP="00DD6C59">
            <w:pPr>
              <w:rPr>
                <w:color w:val="C00000"/>
              </w:rPr>
            </w:pPr>
            <w:r w:rsidRPr="00B310C1">
              <w:rPr>
                <w:color w:val="C00000"/>
              </w:rPr>
              <w:t>У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B0D0E" w:rsidRPr="00B310C1" w:rsidRDefault="00CB0D0E" w:rsidP="00DD6C59">
            <w:pPr>
              <w:rPr>
                <w:color w:val="C00000"/>
              </w:rPr>
            </w:pPr>
            <w:r w:rsidRPr="00B310C1">
              <w:rPr>
                <w:color w:val="C00000"/>
              </w:rPr>
              <w:t>T(40)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D0E" w:rsidRPr="00B310C1" w:rsidRDefault="00CB0D0E" w:rsidP="00DD6C59">
            <w:pPr>
              <w:rPr>
                <w:color w:val="C00000"/>
              </w:rPr>
            </w:pPr>
            <w:r w:rsidRPr="00B310C1">
              <w:rPr>
                <w:color w:val="C00000"/>
              </w:rPr>
              <w:t>Фамилия пациента</w:t>
            </w:r>
          </w:p>
        </w:tc>
        <w:tc>
          <w:tcPr>
            <w:tcW w:w="30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0D0E" w:rsidRPr="00B310C1" w:rsidRDefault="00CF05A4" w:rsidP="00DD6C59">
            <w:pPr>
              <w:pStyle w:val="1"/>
              <w:rPr>
                <w:color w:val="C00000"/>
                <w:sz w:val="20"/>
                <w:szCs w:val="20"/>
              </w:rPr>
            </w:pPr>
            <w:r w:rsidRPr="00B310C1">
              <w:rPr>
                <w:color w:val="C00000"/>
                <w:sz w:val="20"/>
                <w:szCs w:val="20"/>
              </w:rPr>
              <w:t xml:space="preserve">Фамилия, имя, отчество </w:t>
            </w:r>
            <w:r w:rsidR="00CB0D0E" w:rsidRPr="00B310C1">
              <w:rPr>
                <w:color w:val="C00000"/>
                <w:sz w:val="20"/>
                <w:szCs w:val="20"/>
              </w:rPr>
              <w:t xml:space="preserve"> указываются обязательно при наличии в документе УДЛ. </w:t>
            </w:r>
          </w:p>
          <w:p w:rsidR="00CB0D0E" w:rsidRPr="00B310C1" w:rsidRDefault="00CF05A4" w:rsidP="00DD6C59">
            <w:pPr>
              <w:pStyle w:val="1"/>
              <w:rPr>
                <w:color w:val="C00000"/>
                <w:sz w:val="20"/>
                <w:szCs w:val="20"/>
              </w:rPr>
            </w:pPr>
            <w:r w:rsidRPr="00B310C1">
              <w:rPr>
                <w:color w:val="C00000"/>
                <w:sz w:val="20"/>
                <w:szCs w:val="20"/>
              </w:rPr>
              <w:t>В случае отсутствия како</w:t>
            </w:r>
            <w:r w:rsidR="00CB0D0E" w:rsidRPr="00B310C1">
              <w:rPr>
                <w:color w:val="C00000"/>
                <w:sz w:val="20"/>
                <w:szCs w:val="20"/>
              </w:rPr>
              <w:t xml:space="preserve">го-либо реквизита в документе УДЛ в поле DOST обязательно </w:t>
            </w:r>
            <w:r w:rsidR="00900E71" w:rsidRPr="00B310C1">
              <w:rPr>
                <w:color w:val="C00000"/>
                <w:sz w:val="20"/>
                <w:szCs w:val="20"/>
              </w:rPr>
              <w:t>указывается</w:t>
            </w:r>
            <w:r w:rsidR="00CB0D0E" w:rsidRPr="00B310C1">
              <w:rPr>
                <w:color w:val="C00000"/>
                <w:sz w:val="20"/>
                <w:szCs w:val="20"/>
              </w:rPr>
              <w:t xml:space="preserve"> соответствующее </w:t>
            </w:r>
            <w:proofErr w:type="gramStart"/>
            <w:r w:rsidR="00CB0D0E" w:rsidRPr="00B310C1">
              <w:rPr>
                <w:color w:val="C00000"/>
                <w:sz w:val="20"/>
                <w:szCs w:val="20"/>
              </w:rPr>
              <w:t>значение</w:t>
            </w:r>
            <w:proofErr w:type="gramEnd"/>
            <w:r w:rsidR="00CB0D0E" w:rsidRPr="00B310C1">
              <w:rPr>
                <w:color w:val="C00000"/>
                <w:sz w:val="20"/>
                <w:szCs w:val="20"/>
              </w:rPr>
              <w:t xml:space="preserve"> и </w:t>
            </w:r>
            <w:r w:rsidR="00900E71" w:rsidRPr="00B310C1">
              <w:rPr>
                <w:color w:val="C00000"/>
                <w:sz w:val="20"/>
                <w:szCs w:val="20"/>
              </w:rPr>
              <w:t>поле не заполняется</w:t>
            </w:r>
            <w:r w:rsidR="00CB0D0E" w:rsidRPr="00B310C1">
              <w:rPr>
                <w:color w:val="C00000"/>
                <w:sz w:val="20"/>
                <w:szCs w:val="20"/>
              </w:rPr>
              <w:t>.</w:t>
            </w:r>
          </w:p>
          <w:p w:rsidR="00CB0D0E" w:rsidRPr="00B310C1" w:rsidRDefault="00CB0D0E" w:rsidP="00900E71">
            <w:pPr>
              <w:pStyle w:val="1"/>
              <w:rPr>
                <w:color w:val="C00000"/>
                <w:sz w:val="20"/>
                <w:szCs w:val="20"/>
                <w:lang w:eastAsia="ru-RU"/>
              </w:rPr>
            </w:pPr>
            <w:r w:rsidRPr="00B310C1">
              <w:rPr>
                <w:color w:val="C00000"/>
                <w:sz w:val="20"/>
                <w:szCs w:val="20"/>
              </w:rPr>
              <w:t xml:space="preserve">Для детей </w:t>
            </w:r>
            <w:r w:rsidR="00900E71" w:rsidRPr="00B310C1">
              <w:rPr>
                <w:color w:val="C00000"/>
                <w:sz w:val="20"/>
                <w:szCs w:val="20"/>
              </w:rPr>
              <w:t xml:space="preserve">до государственной регистрации рождения </w:t>
            </w:r>
            <w:r w:rsidRPr="00B310C1">
              <w:rPr>
                <w:color w:val="C00000"/>
                <w:sz w:val="20"/>
                <w:szCs w:val="20"/>
              </w:rPr>
              <w:t>ФИО</w:t>
            </w:r>
            <w:r w:rsidR="00900E71" w:rsidRPr="00B310C1">
              <w:rPr>
                <w:color w:val="C00000"/>
                <w:sz w:val="20"/>
                <w:szCs w:val="20"/>
              </w:rPr>
              <w:t xml:space="preserve"> не заполняется.</w:t>
            </w:r>
            <w:r w:rsidRPr="00B310C1">
              <w:rPr>
                <w:color w:val="C00000"/>
                <w:sz w:val="20"/>
                <w:szCs w:val="20"/>
              </w:rPr>
              <w:t xml:space="preserve"> В </w:t>
            </w:r>
            <w:proofErr w:type="gramStart"/>
            <w:r w:rsidRPr="00B310C1">
              <w:rPr>
                <w:color w:val="C00000"/>
                <w:sz w:val="20"/>
                <w:szCs w:val="20"/>
              </w:rPr>
              <w:t>этом</w:t>
            </w:r>
            <w:proofErr w:type="gramEnd"/>
            <w:r w:rsidRPr="00B310C1">
              <w:rPr>
                <w:color w:val="C00000"/>
                <w:sz w:val="20"/>
                <w:szCs w:val="20"/>
              </w:rPr>
              <w:t xml:space="preserve"> случае значение поля NOVOR должно быть отлично от нуля</w:t>
            </w:r>
            <w:r w:rsidR="00656063" w:rsidRPr="00B310C1">
              <w:rPr>
                <w:color w:val="C00000"/>
                <w:sz w:val="20"/>
                <w:szCs w:val="20"/>
              </w:rPr>
              <w:t xml:space="preserve"> в обязательном порядке</w:t>
            </w:r>
            <w:r w:rsidRPr="00B310C1">
              <w:rPr>
                <w:color w:val="C00000"/>
                <w:sz w:val="20"/>
                <w:szCs w:val="20"/>
              </w:rPr>
              <w:t>.</w:t>
            </w:r>
          </w:p>
        </w:tc>
      </w:tr>
      <w:tr w:rsidR="00CB0D0E" w:rsidRPr="00B310C1" w:rsidTr="00DD6C59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B0D0E" w:rsidRPr="00B310C1" w:rsidRDefault="00CB0D0E" w:rsidP="00DD6C59">
            <w:pPr>
              <w:rPr>
                <w:rFonts w:eastAsia="Calibri"/>
                <w:color w:val="C0000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B0D0E" w:rsidRPr="00B310C1" w:rsidRDefault="00CB0D0E" w:rsidP="00DD6C59">
            <w:pPr>
              <w:rPr>
                <w:rFonts w:eastAsia="Calibri"/>
                <w:color w:val="C00000"/>
              </w:rPr>
            </w:pPr>
            <w:r w:rsidRPr="00B310C1">
              <w:rPr>
                <w:rFonts w:eastAsia="Calibri"/>
                <w:color w:val="C00000"/>
              </w:rPr>
              <w:t>IM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B0D0E" w:rsidRPr="00B310C1" w:rsidRDefault="00CB0D0E" w:rsidP="00DD6C59">
            <w:pPr>
              <w:rPr>
                <w:color w:val="C00000"/>
              </w:rPr>
            </w:pPr>
            <w:r w:rsidRPr="00B310C1">
              <w:rPr>
                <w:color w:val="C00000"/>
              </w:rPr>
              <w:t>У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B0D0E" w:rsidRPr="00B310C1" w:rsidRDefault="00CB0D0E" w:rsidP="00DD6C59">
            <w:pPr>
              <w:rPr>
                <w:color w:val="C00000"/>
              </w:rPr>
            </w:pPr>
            <w:r w:rsidRPr="00B310C1">
              <w:rPr>
                <w:color w:val="C00000"/>
              </w:rPr>
              <w:t>T(40)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D0E" w:rsidRPr="00B310C1" w:rsidRDefault="00CB0D0E" w:rsidP="00DD6C59">
            <w:pPr>
              <w:rPr>
                <w:color w:val="C00000"/>
              </w:rPr>
            </w:pPr>
            <w:r w:rsidRPr="00B310C1">
              <w:rPr>
                <w:color w:val="C00000"/>
              </w:rPr>
              <w:t>Имя пациента</w:t>
            </w:r>
          </w:p>
        </w:tc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0D0E" w:rsidRPr="00B310C1" w:rsidRDefault="00CB0D0E" w:rsidP="00DD6C59">
            <w:pPr>
              <w:rPr>
                <w:color w:val="C00000"/>
              </w:rPr>
            </w:pPr>
          </w:p>
        </w:tc>
      </w:tr>
      <w:tr w:rsidR="00CB0D0E" w:rsidRPr="00B310C1" w:rsidTr="00DD6C59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B0D0E" w:rsidRPr="00B310C1" w:rsidRDefault="00CB0D0E" w:rsidP="00DD6C59">
            <w:pPr>
              <w:rPr>
                <w:rFonts w:eastAsia="Calibri"/>
                <w:color w:val="C0000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B0D0E" w:rsidRPr="00B310C1" w:rsidRDefault="00CB0D0E" w:rsidP="00DD6C59">
            <w:pPr>
              <w:rPr>
                <w:rFonts w:eastAsia="Calibri"/>
                <w:color w:val="C00000"/>
              </w:rPr>
            </w:pPr>
            <w:r w:rsidRPr="00B310C1">
              <w:rPr>
                <w:rFonts w:eastAsia="Calibri"/>
                <w:color w:val="C00000"/>
              </w:rPr>
              <w:t>OT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B0D0E" w:rsidRPr="00B310C1" w:rsidRDefault="00CB0D0E" w:rsidP="00DD6C59">
            <w:pPr>
              <w:rPr>
                <w:color w:val="C00000"/>
              </w:rPr>
            </w:pPr>
            <w:r w:rsidRPr="00B310C1">
              <w:rPr>
                <w:color w:val="C00000"/>
              </w:rPr>
              <w:t>У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B0D0E" w:rsidRPr="00B310C1" w:rsidRDefault="00CB0D0E" w:rsidP="00DD6C59">
            <w:pPr>
              <w:rPr>
                <w:color w:val="C00000"/>
              </w:rPr>
            </w:pPr>
            <w:r w:rsidRPr="00B310C1">
              <w:rPr>
                <w:color w:val="C00000"/>
              </w:rPr>
              <w:t>T(40)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D0E" w:rsidRPr="00B310C1" w:rsidRDefault="00CB0D0E" w:rsidP="00DD6C59">
            <w:pPr>
              <w:rPr>
                <w:color w:val="C00000"/>
              </w:rPr>
            </w:pPr>
            <w:r w:rsidRPr="00B310C1">
              <w:rPr>
                <w:color w:val="C00000"/>
              </w:rPr>
              <w:t>Отчество пациента</w:t>
            </w:r>
          </w:p>
        </w:tc>
        <w:tc>
          <w:tcPr>
            <w:tcW w:w="30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D0E" w:rsidRPr="00B310C1" w:rsidRDefault="00CB0D0E" w:rsidP="00DD6C59">
            <w:pPr>
              <w:rPr>
                <w:color w:val="C00000"/>
              </w:rPr>
            </w:pPr>
          </w:p>
        </w:tc>
      </w:tr>
      <w:tr w:rsidR="00CB0D0E" w:rsidRPr="00280B5C" w:rsidTr="00CF05A4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B0D0E" w:rsidRPr="00280B5C" w:rsidRDefault="00CB0D0E" w:rsidP="00DD6C59">
            <w:pPr>
              <w:rPr>
                <w:rFonts w:eastAsia="Calibri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B0D0E" w:rsidRPr="00280B5C" w:rsidRDefault="00CB0D0E" w:rsidP="00DD6C59">
            <w:pPr>
              <w:rPr>
                <w:rFonts w:eastAsia="Calibri"/>
              </w:rPr>
            </w:pPr>
            <w:r w:rsidRPr="00280B5C">
              <w:rPr>
                <w:rFonts w:eastAsia="Calibri"/>
              </w:rPr>
              <w:t>W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B0D0E" w:rsidRPr="00280B5C" w:rsidRDefault="00CB0D0E" w:rsidP="00DD6C59">
            <w:r w:rsidRPr="00280B5C">
              <w:t>O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B0D0E" w:rsidRPr="00280B5C" w:rsidRDefault="00CB0D0E" w:rsidP="00DD6C59">
            <w:r w:rsidRPr="00280B5C">
              <w:t>N(1)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D0E" w:rsidRPr="00280B5C" w:rsidRDefault="00CB0D0E" w:rsidP="00DD6C59">
            <w:r w:rsidRPr="00280B5C">
              <w:t>Пол пациента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D0E" w:rsidRPr="00280B5C" w:rsidRDefault="00CB0D0E" w:rsidP="00DD6C59">
            <w:r w:rsidRPr="00280B5C">
              <w:t xml:space="preserve">Заполняется в </w:t>
            </w:r>
            <w:proofErr w:type="gramStart"/>
            <w:r w:rsidRPr="00280B5C">
              <w:t>соответствии</w:t>
            </w:r>
            <w:proofErr w:type="gramEnd"/>
            <w:r w:rsidRPr="00280B5C">
              <w:t xml:space="preserve"> с классификатором V005 </w:t>
            </w:r>
          </w:p>
        </w:tc>
      </w:tr>
      <w:tr w:rsidR="00CB0D0E" w:rsidRPr="00B310C1" w:rsidTr="00B310C1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B0D0E" w:rsidRPr="00B310C1" w:rsidRDefault="00CB0D0E" w:rsidP="00DD6C59">
            <w:pPr>
              <w:rPr>
                <w:rFonts w:eastAsia="Calibri"/>
                <w:color w:val="C0000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B0D0E" w:rsidRPr="00B310C1" w:rsidRDefault="00CB0D0E" w:rsidP="00DD6C59">
            <w:pPr>
              <w:rPr>
                <w:rFonts w:eastAsia="Calibri"/>
                <w:color w:val="C00000"/>
              </w:rPr>
            </w:pPr>
            <w:r w:rsidRPr="00B310C1">
              <w:rPr>
                <w:rFonts w:eastAsia="Calibri"/>
                <w:color w:val="C00000"/>
              </w:rPr>
              <w:t>DR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B0D0E" w:rsidRPr="00B310C1" w:rsidRDefault="00CB0D0E" w:rsidP="00DD6C59">
            <w:pPr>
              <w:rPr>
                <w:color w:val="C00000"/>
              </w:rPr>
            </w:pPr>
            <w:r w:rsidRPr="00B310C1">
              <w:rPr>
                <w:color w:val="C00000"/>
              </w:rPr>
              <w:t>O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B0D0E" w:rsidRPr="00B310C1" w:rsidRDefault="00CB0D0E" w:rsidP="00DD6C59">
            <w:pPr>
              <w:rPr>
                <w:color w:val="C00000"/>
              </w:rPr>
            </w:pPr>
            <w:r w:rsidRPr="00B310C1">
              <w:rPr>
                <w:color w:val="C00000"/>
              </w:rPr>
              <w:t>D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D0E" w:rsidRPr="00B310C1" w:rsidRDefault="00CB0D0E" w:rsidP="00DD6C59">
            <w:pPr>
              <w:rPr>
                <w:color w:val="C00000"/>
              </w:rPr>
            </w:pPr>
            <w:r w:rsidRPr="00B310C1">
              <w:rPr>
                <w:color w:val="C00000"/>
              </w:rPr>
              <w:t>Дата рождения пациента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063" w:rsidRPr="00B310C1" w:rsidRDefault="00656063" w:rsidP="00656063">
            <w:pPr>
              <w:pStyle w:val="1"/>
              <w:rPr>
                <w:color w:val="C00000"/>
                <w:sz w:val="20"/>
                <w:szCs w:val="20"/>
                <w:lang w:eastAsia="ru-RU"/>
              </w:rPr>
            </w:pPr>
            <w:r w:rsidRPr="00B310C1">
              <w:rPr>
                <w:color w:val="C00000"/>
                <w:sz w:val="20"/>
                <w:szCs w:val="20"/>
                <w:lang w:eastAsia="ru-RU"/>
              </w:rPr>
              <w:t xml:space="preserve">Если в документе, удостоверяющем личность, не указан день (в дате рождения не указан именно день) рождения, то он принимается </w:t>
            </w:r>
            <w:proofErr w:type="gramStart"/>
            <w:r w:rsidRPr="00B310C1">
              <w:rPr>
                <w:color w:val="C00000"/>
                <w:sz w:val="20"/>
                <w:szCs w:val="20"/>
                <w:lang w:eastAsia="ru-RU"/>
              </w:rPr>
              <w:t>равным</w:t>
            </w:r>
            <w:proofErr w:type="gramEnd"/>
            <w:r w:rsidRPr="00B310C1">
              <w:rPr>
                <w:color w:val="C00000"/>
                <w:sz w:val="20"/>
                <w:szCs w:val="20"/>
                <w:lang w:eastAsia="ru-RU"/>
              </w:rPr>
              <w:t xml:space="preserve"> «01». При этом в поле </w:t>
            </w:r>
            <w:r w:rsidRPr="00B310C1">
              <w:rPr>
                <w:color w:val="C00000"/>
                <w:sz w:val="20"/>
                <w:szCs w:val="20"/>
                <w:lang w:val="en-US" w:eastAsia="ru-RU"/>
              </w:rPr>
              <w:t>DOST</w:t>
            </w:r>
            <w:r w:rsidRPr="00B310C1">
              <w:rPr>
                <w:color w:val="C00000"/>
                <w:sz w:val="20"/>
                <w:szCs w:val="20"/>
                <w:lang w:eastAsia="ru-RU"/>
              </w:rPr>
              <w:t xml:space="preserve"> должно быть указано значение «4».</w:t>
            </w:r>
          </w:p>
          <w:p w:rsidR="00656063" w:rsidRPr="00B310C1" w:rsidRDefault="00656063" w:rsidP="00656063">
            <w:pPr>
              <w:pStyle w:val="1"/>
              <w:rPr>
                <w:color w:val="C00000"/>
                <w:sz w:val="20"/>
                <w:szCs w:val="20"/>
                <w:lang w:eastAsia="ru-RU"/>
              </w:rPr>
            </w:pPr>
            <w:r w:rsidRPr="00B310C1">
              <w:rPr>
                <w:color w:val="C00000"/>
                <w:sz w:val="20"/>
                <w:szCs w:val="20"/>
                <w:lang w:eastAsia="ru-RU"/>
              </w:rPr>
              <w:t xml:space="preserve">Если в документе, удостоверяющем личность, не указан месяц рождения, то месяц рождения принимается </w:t>
            </w:r>
            <w:proofErr w:type="gramStart"/>
            <w:r w:rsidRPr="00B310C1">
              <w:rPr>
                <w:color w:val="C00000"/>
                <w:sz w:val="20"/>
                <w:szCs w:val="20"/>
                <w:lang w:eastAsia="ru-RU"/>
              </w:rPr>
              <w:t>равным</w:t>
            </w:r>
            <w:proofErr w:type="gramEnd"/>
            <w:r w:rsidRPr="00B310C1">
              <w:rPr>
                <w:color w:val="C00000"/>
                <w:sz w:val="20"/>
                <w:szCs w:val="20"/>
                <w:lang w:eastAsia="ru-RU"/>
              </w:rPr>
              <w:t xml:space="preserve"> «01» (январь). При этом в поле </w:t>
            </w:r>
            <w:r w:rsidRPr="00B310C1">
              <w:rPr>
                <w:color w:val="C00000"/>
                <w:sz w:val="20"/>
                <w:szCs w:val="20"/>
                <w:lang w:val="en-US" w:eastAsia="ru-RU"/>
              </w:rPr>
              <w:t>DOST</w:t>
            </w:r>
            <w:r w:rsidRPr="00B310C1">
              <w:rPr>
                <w:color w:val="C00000"/>
                <w:sz w:val="20"/>
                <w:szCs w:val="20"/>
                <w:lang w:eastAsia="ru-RU"/>
              </w:rPr>
              <w:t xml:space="preserve"> должно быть указано значение «5».</w:t>
            </w:r>
          </w:p>
          <w:p w:rsidR="00656063" w:rsidRPr="00B310C1" w:rsidRDefault="00656063" w:rsidP="00656063">
            <w:pPr>
              <w:pStyle w:val="1"/>
              <w:rPr>
                <w:color w:val="C00000"/>
                <w:sz w:val="20"/>
                <w:szCs w:val="20"/>
                <w:lang w:eastAsia="ru-RU"/>
              </w:rPr>
            </w:pPr>
            <w:r w:rsidRPr="00B310C1">
              <w:rPr>
                <w:color w:val="C00000"/>
                <w:sz w:val="20"/>
                <w:szCs w:val="20"/>
                <w:lang w:eastAsia="ru-RU"/>
              </w:rPr>
              <w:t xml:space="preserve">Если в </w:t>
            </w:r>
            <w:proofErr w:type="gramStart"/>
            <w:r w:rsidRPr="00B310C1">
              <w:rPr>
                <w:color w:val="C00000"/>
                <w:sz w:val="20"/>
                <w:szCs w:val="20"/>
                <w:lang w:eastAsia="ru-RU"/>
              </w:rPr>
              <w:t>документе</w:t>
            </w:r>
            <w:proofErr w:type="gramEnd"/>
            <w:r w:rsidRPr="00B310C1">
              <w:rPr>
                <w:color w:val="C00000"/>
                <w:sz w:val="20"/>
                <w:szCs w:val="20"/>
                <w:lang w:eastAsia="ru-RU"/>
              </w:rPr>
              <w:t xml:space="preserve">, удостоверяющем личность, дата рождения не соответствует календарю, то </w:t>
            </w:r>
          </w:p>
          <w:p w:rsidR="00CB0D0E" w:rsidRPr="00B310C1" w:rsidRDefault="00656063" w:rsidP="00656063">
            <w:pPr>
              <w:rPr>
                <w:color w:val="C00000"/>
              </w:rPr>
            </w:pPr>
            <w:r w:rsidRPr="00B310C1">
              <w:rPr>
                <w:color w:val="C00000"/>
              </w:rPr>
              <w:t xml:space="preserve">из такой даты должны быть удалены ошибочные элементы и указана часть даты рождения с точностью до года или до месяца (как описано выше). При этом в поле </w:t>
            </w:r>
            <w:r w:rsidRPr="00B310C1">
              <w:rPr>
                <w:color w:val="C00000"/>
                <w:lang w:val="en-US"/>
              </w:rPr>
              <w:t>DOST</w:t>
            </w:r>
            <w:r w:rsidRPr="00B310C1">
              <w:rPr>
                <w:color w:val="C00000"/>
              </w:rPr>
              <w:t xml:space="preserve"> должно быть указано значение «6», а также значение «4» или «5» соответственно</w:t>
            </w:r>
          </w:p>
        </w:tc>
      </w:tr>
      <w:tr w:rsidR="00656063" w:rsidRPr="00B310C1" w:rsidTr="00B310C1">
        <w:trPr>
          <w:trHeight w:val="67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6063" w:rsidRPr="00B310C1" w:rsidRDefault="00656063" w:rsidP="00DD6C59">
            <w:pPr>
              <w:rPr>
                <w:rFonts w:eastAsia="Calibri"/>
                <w:color w:val="C0000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6063" w:rsidRPr="00B310C1" w:rsidRDefault="00656063" w:rsidP="00DD6C59">
            <w:pPr>
              <w:pStyle w:val="1"/>
              <w:rPr>
                <w:rFonts w:eastAsia="Calibri"/>
                <w:color w:val="C00000"/>
                <w:sz w:val="20"/>
                <w:szCs w:val="20"/>
                <w:lang w:val="en-US" w:eastAsia="ru-RU"/>
              </w:rPr>
            </w:pPr>
            <w:r w:rsidRPr="00B310C1">
              <w:rPr>
                <w:color w:val="C00000"/>
                <w:sz w:val="20"/>
                <w:szCs w:val="20"/>
              </w:rPr>
              <w:t>DOST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6063" w:rsidRPr="00B310C1" w:rsidRDefault="00656063" w:rsidP="00DD6C59">
            <w:pPr>
              <w:pStyle w:val="1"/>
              <w:jc w:val="center"/>
              <w:rPr>
                <w:color w:val="C00000"/>
                <w:sz w:val="20"/>
                <w:szCs w:val="20"/>
                <w:lang w:eastAsia="ru-RU"/>
              </w:rPr>
            </w:pPr>
            <w:r w:rsidRPr="00B310C1">
              <w:rPr>
                <w:color w:val="C00000"/>
                <w:sz w:val="20"/>
                <w:szCs w:val="20"/>
              </w:rPr>
              <w:t>УМ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6063" w:rsidRPr="00B310C1" w:rsidRDefault="00656063" w:rsidP="00DD6C59">
            <w:pPr>
              <w:pStyle w:val="1"/>
              <w:jc w:val="center"/>
              <w:rPr>
                <w:color w:val="C00000"/>
                <w:sz w:val="20"/>
                <w:szCs w:val="20"/>
                <w:lang w:val="en-US" w:eastAsia="ru-RU"/>
              </w:rPr>
            </w:pPr>
            <w:r w:rsidRPr="00B310C1">
              <w:rPr>
                <w:color w:val="C00000"/>
                <w:sz w:val="20"/>
                <w:szCs w:val="20"/>
              </w:rPr>
              <w:t>N(1)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063" w:rsidRPr="00B310C1" w:rsidRDefault="00656063" w:rsidP="00DD6C59">
            <w:pPr>
              <w:pStyle w:val="1"/>
              <w:rPr>
                <w:color w:val="C00000"/>
                <w:sz w:val="20"/>
                <w:szCs w:val="20"/>
                <w:lang w:eastAsia="ru-RU"/>
              </w:rPr>
            </w:pPr>
            <w:r w:rsidRPr="00B310C1">
              <w:rPr>
                <w:color w:val="C00000"/>
                <w:sz w:val="20"/>
                <w:szCs w:val="20"/>
              </w:rPr>
              <w:t>Код надёжности идентификации пациента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063" w:rsidRPr="00B310C1" w:rsidRDefault="00656063" w:rsidP="00DD6C59">
            <w:pPr>
              <w:pStyle w:val="1"/>
              <w:rPr>
                <w:color w:val="C00000"/>
                <w:sz w:val="20"/>
                <w:szCs w:val="20"/>
              </w:rPr>
            </w:pPr>
            <w:r w:rsidRPr="00B310C1">
              <w:rPr>
                <w:color w:val="C00000"/>
                <w:sz w:val="20"/>
                <w:szCs w:val="20"/>
              </w:rPr>
              <w:t>1 – отсутствует отчество;</w:t>
            </w:r>
            <w:r w:rsidRPr="00B310C1">
              <w:rPr>
                <w:color w:val="C00000"/>
                <w:sz w:val="20"/>
                <w:szCs w:val="20"/>
              </w:rPr>
              <w:br/>
              <w:t>2 – отсутствует фамилия;</w:t>
            </w:r>
            <w:r w:rsidRPr="00B310C1">
              <w:rPr>
                <w:color w:val="C00000"/>
                <w:sz w:val="20"/>
                <w:szCs w:val="20"/>
              </w:rPr>
              <w:br/>
              <w:t>3 – отсутствует имя;</w:t>
            </w:r>
            <w:r w:rsidRPr="00B310C1">
              <w:rPr>
                <w:color w:val="C00000"/>
                <w:sz w:val="20"/>
                <w:szCs w:val="20"/>
              </w:rPr>
              <w:br/>
              <w:t>4 – известен только месяц и год даты рождения;</w:t>
            </w:r>
            <w:r w:rsidRPr="00B310C1">
              <w:rPr>
                <w:color w:val="C00000"/>
                <w:sz w:val="20"/>
                <w:szCs w:val="20"/>
              </w:rPr>
              <w:br/>
              <w:t>5 – известен только год даты рождения;</w:t>
            </w:r>
            <w:r w:rsidRPr="00B310C1">
              <w:rPr>
                <w:color w:val="C00000"/>
                <w:sz w:val="20"/>
                <w:szCs w:val="20"/>
              </w:rPr>
              <w:br/>
              <w:t>6 – дата рождения не соответствует календарю.</w:t>
            </w:r>
          </w:p>
          <w:p w:rsidR="00656063" w:rsidRPr="00B310C1" w:rsidRDefault="00656063" w:rsidP="00DD6C59">
            <w:pPr>
              <w:pStyle w:val="1"/>
              <w:rPr>
                <w:color w:val="C00000"/>
                <w:sz w:val="20"/>
                <w:szCs w:val="20"/>
                <w:lang w:eastAsia="ru-RU"/>
              </w:rPr>
            </w:pPr>
            <w:r w:rsidRPr="00B310C1">
              <w:rPr>
                <w:color w:val="C00000"/>
                <w:sz w:val="20"/>
                <w:szCs w:val="20"/>
              </w:rPr>
              <w:lastRenderedPageBreak/>
              <w:t>Поле повторяется столько раз, сколько особых случаев имеет место.</w:t>
            </w:r>
          </w:p>
        </w:tc>
      </w:tr>
      <w:tr w:rsidR="00656063" w:rsidRPr="00B310C1" w:rsidTr="00B310C1">
        <w:trPr>
          <w:trHeight w:val="67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6063" w:rsidRPr="00B310C1" w:rsidRDefault="00656063" w:rsidP="00DD6C59">
            <w:pPr>
              <w:rPr>
                <w:rFonts w:eastAsia="Calibri"/>
                <w:color w:val="C0000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6063" w:rsidRPr="00B310C1" w:rsidRDefault="00656063" w:rsidP="00DD6C59">
            <w:pPr>
              <w:pStyle w:val="1"/>
              <w:rPr>
                <w:color w:val="C00000"/>
                <w:sz w:val="20"/>
                <w:szCs w:val="20"/>
              </w:rPr>
            </w:pPr>
            <w:r w:rsidRPr="00B310C1">
              <w:rPr>
                <w:color w:val="C00000"/>
                <w:sz w:val="20"/>
                <w:szCs w:val="20"/>
                <w:lang w:val="en-US"/>
              </w:rPr>
              <w:t>TEL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6063" w:rsidRPr="00B310C1" w:rsidRDefault="00656063" w:rsidP="00DD6C59">
            <w:pPr>
              <w:pStyle w:val="1"/>
              <w:jc w:val="center"/>
              <w:rPr>
                <w:color w:val="C00000"/>
                <w:sz w:val="20"/>
                <w:szCs w:val="20"/>
              </w:rPr>
            </w:pPr>
            <w:r w:rsidRPr="00B310C1">
              <w:rPr>
                <w:color w:val="C00000"/>
                <w:sz w:val="20"/>
                <w:szCs w:val="20"/>
              </w:rPr>
              <w:t>У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6063" w:rsidRPr="00B310C1" w:rsidRDefault="00656063" w:rsidP="00DD6C59">
            <w:pPr>
              <w:pStyle w:val="1"/>
              <w:jc w:val="center"/>
              <w:rPr>
                <w:color w:val="C00000"/>
                <w:sz w:val="20"/>
                <w:szCs w:val="20"/>
                <w:lang w:val="en-US"/>
              </w:rPr>
            </w:pPr>
            <w:r w:rsidRPr="00B310C1">
              <w:rPr>
                <w:color w:val="C00000"/>
                <w:sz w:val="20"/>
                <w:szCs w:val="20"/>
                <w:lang w:val="en-US"/>
              </w:rPr>
              <w:t>T(10)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063" w:rsidRPr="00B310C1" w:rsidRDefault="00656063" w:rsidP="00DD6C59">
            <w:pPr>
              <w:pStyle w:val="1"/>
              <w:rPr>
                <w:color w:val="C00000"/>
                <w:sz w:val="20"/>
                <w:szCs w:val="20"/>
              </w:rPr>
            </w:pPr>
            <w:r w:rsidRPr="00B310C1">
              <w:rPr>
                <w:color w:val="C00000"/>
                <w:sz w:val="20"/>
                <w:szCs w:val="20"/>
              </w:rPr>
              <w:t>Номер телефона пациента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6063" w:rsidRPr="00B310C1" w:rsidRDefault="00656063" w:rsidP="00DD6C59">
            <w:pPr>
              <w:pStyle w:val="1"/>
              <w:rPr>
                <w:color w:val="C00000"/>
                <w:sz w:val="20"/>
                <w:szCs w:val="20"/>
              </w:rPr>
            </w:pPr>
            <w:r w:rsidRPr="00B310C1">
              <w:rPr>
                <w:color w:val="C00000"/>
                <w:sz w:val="20"/>
                <w:szCs w:val="20"/>
              </w:rPr>
              <w:t>Указывается только для диспансеризации при предоставлении сведений.</w:t>
            </w:r>
          </w:p>
          <w:p w:rsidR="00656063" w:rsidRPr="00B310C1" w:rsidRDefault="00656063" w:rsidP="00DD6C59">
            <w:pPr>
              <w:pStyle w:val="1"/>
              <w:rPr>
                <w:color w:val="C00000"/>
                <w:sz w:val="20"/>
                <w:szCs w:val="20"/>
              </w:rPr>
            </w:pPr>
            <w:r w:rsidRPr="00B310C1">
              <w:rPr>
                <w:color w:val="C00000"/>
                <w:sz w:val="20"/>
                <w:szCs w:val="20"/>
              </w:rPr>
              <w:t>Информация для страхового представителя.</w:t>
            </w:r>
          </w:p>
        </w:tc>
      </w:tr>
      <w:tr w:rsidR="00DC0E39" w:rsidRPr="00B310C1" w:rsidTr="00CF05A4">
        <w:trPr>
          <w:trHeight w:val="67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0E39" w:rsidRPr="00B310C1" w:rsidRDefault="00DC0E39" w:rsidP="00DD6C59">
            <w:pPr>
              <w:rPr>
                <w:rFonts w:eastAsia="Calibri"/>
                <w:color w:val="C0000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0E39" w:rsidRPr="00B310C1" w:rsidRDefault="00DC0E39" w:rsidP="00DD6C59">
            <w:pPr>
              <w:rPr>
                <w:rFonts w:eastAsia="Calibri"/>
                <w:color w:val="C00000"/>
              </w:rPr>
            </w:pPr>
            <w:r w:rsidRPr="00B310C1">
              <w:rPr>
                <w:rFonts w:eastAsia="Calibri"/>
                <w:color w:val="C00000"/>
              </w:rPr>
              <w:t>FAM_P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0E39" w:rsidRPr="00B310C1" w:rsidRDefault="00DC0E39" w:rsidP="00DD6C59">
            <w:pPr>
              <w:rPr>
                <w:color w:val="C00000"/>
              </w:rPr>
            </w:pPr>
            <w:r w:rsidRPr="00B310C1">
              <w:rPr>
                <w:color w:val="C00000"/>
              </w:rPr>
              <w:t>У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0E39" w:rsidRPr="00B310C1" w:rsidRDefault="00DC0E39" w:rsidP="00DD6C59">
            <w:pPr>
              <w:rPr>
                <w:color w:val="C00000"/>
              </w:rPr>
            </w:pPr>
            <w:r w:rsidRPr="00B310C1">
              <w:rPr>
                <w:color w:val="C00000"/>
              </w:rPr>
              <w:t>T(40)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E39" w:rsidRPr="00B310C1" w:rsidRDefault="00DC0E39" w:rsidP="00DD6C59">
            <w:pPr>
              <w:rPr>
                <w:color w:val="C00000"/>
              </w:rPr>
            </w:pPr>
            <w:r w:rsidRPr="00B310C1">
              <w:rPr>
                <w:color w:val="C00000"/>
              </w:rPr>
              <w:t>Фамилия представителя пациента</w:t>
            </w:r>
          </w:p>
        </w:tc>
        <w:tc>
          <w:tcPr>
            <w:tcW w:w="30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C0E39" w:rsidRPr="00B310C1" w:rsidRDefault="00DC0E39" w:rsidP="00DD6C59">
            <w:pPr>
              <w:pStyle w:val="1"/>
              <w:rPr>
                <w:color w:val="C00000"/>
                <w:sz w:val="20"/>
                <w:szCs w:val="20"/>
                <w:lang w:eastAsia="ru-RU"/>
              </w:rPr>
            </w:pPr>
            <w:r w:rsidRPr="00B310C1">
              <w:rPr>
                <w:color w:val="C00000"/>
                <w:sz w:val="20"/>
                <w:szCs w:val="20"/>
                <w:lang w:eastAsia="ru-RU"/>
              </w:rPr>
              <w:t>Заполняются данные о представителе пациента-ребёнка до государственной регистрации рождения.</w:t>
            </w:r>
          </w:p>
          <w:p w:rsidR="00DC0E39" w:rsidRPr="00B310C1" w:rsidRDefault="00DC0E39" w:rsidP="00DD6C59">
            <w:pPr>
              <w:pStyle w:val="1"/>
              <w:rPr>
                <w:color w:val="C00000"/>
                <w:sz w:val="20"/>
                <w:szCs w:val="20"/>
              </w:rPr>
            </w:pPr>
            <w:r w:rsidRPr="00B310C1">
              <w:rPr>
                <w:color w:val="C00000"/>
                <w:sz w:val="20"/>
                <w:szCs w:val="20"/>
              </w:rPr>
              <w:t>Реквизиты указываются обязательно, если значение поля NOVOR отлично от нуля.</w:t>
            </w:r>
          </w:p>
          <w:p w:rsidR="00DC0E39" w:rsidRPr="00B310C1" w:rsidRDefault="00DC0E39" w:rsidP="00DD6C59">
            <w:pPr>
              <w:pStyle w:val="1"/>
              <w:rPr>
                <w:color w:val="C00000"/>
                <w:sz w:val="20"/>
                <w:szCs w:val="20"/>
                <w:lang w:eastAsia="ru-RU"/>
              </w:rPr>
            </w:pPr>
            <w:r w:rsidRPr="00B310C1">
              <w:rPr>
                <w:color w:val="C00000"/>
                <w:sz w:val="20"/>
                <w:szCs w:val="20"/>
                <w:lang w:eastAsia="ru-RU"/>
              </w:rPr>
              <w:t xml:space="preserve">Фамилия представителя,  имя представителя, отчество представителя указываются обязательно при наличии в документе УДЛ. </w:t>
            </w:r>
          </w:p>
          <w:p w:rsidR="00DC0E39" w:rsidRPr="00B310C1" w:rsidRDefault="00DC0E39" w:rsidP="00DD6C59">
            <w:pPr>
              <w:pStyle w:val="1"/>
              <w:rPr>
                <w:color w:val="C00000"/>
                <w:sz w:val="20"/>
                <w:szCs w:val="20"/>
                <w:lang w:eastAsia="ru-RU"/>
              </w:rPr>
            </w:pPr>
            <w:r w:rsidRPr="00B310C1">
              <w:rPr>
                <w:color w:val="C00000"/>
                <w:sz w:val="20"/>
                <w:szCs w:val="20"/>
                <w:lang w:eastAsia="ru-RU"/>
              </w:rPr>
              <w:t xml:space="preserve">В </w:t>
            </w:r>
            <w:proofErr w:type="gramStart"/>
            <w:r w:rsidRPr="00B310C1">
              <w:rPr>
                <w:color w:val="C00000"/>
                <w:sz w:val="20"/>
                <w:szCs w:val="20"/>
                <w:lang w:eastAsia="ru-RU"/>
              </w:rPr>
              <w:t>случае</w:t>
            </w:r>
            <w:proofErr w:type="gramEnd"/>
            <w:r w:rsidRPr="00B310C1">
              <w:rPr>
                <w:color w:val="C00000"/>
                <w:sz w:val="20"/>
                <w:szCs w:val="20"/>
                <w:lang w:eastAsia="ru-RU"/>
              </w:rPr>
              <w:t xml:space="preserve"> отсутствия какого-либо реквизита в документе УДЛ представителя в поле DOST_</w:t>
            </w:r>
            <w:r w:rsidRPr="00B310C1">
              <w:rPr>
                <w:color w:val="C00000"/>
                <w:sz w:val="20"/>
                <w:szCs w:val="20"/>
                <w:lang w:val="en-US" w:eastAsia="ru-RU"/>
              </w:rPr>
              <w:t>P</w:t>
            </w:r>
            <w:r w:rsidRPr="00B310C1">
              <w:rPr>
                <w:color w:val="C00000"/>
                <w:sz w:val="20"/>
                <w:szCs w:val="20"/>
                <w:lang w:eastAsia="ru-RU"/>
              </w:rPr>
              <w:t xml:space="preserve"> обязательно включается соответствующее значение.</w:t>
            </w:r>
          </w:p>
          <w:p w:rsidR="00DC0E39" w:rsidRPr="00B310C1" w:rsidRDefault="00DC0E39" w:rsidP="00DD6C59">
            <w:pPr>
              <w:pStyle w:val="1"/>
              <w:rPr>
                <w:color w:val="C00000"/>
                <w:sz w:val="20"/>
                <w:szCs w:val="20"/>
                <w:lang w:eastAsia="ru-RU"/>
              </w:rPr>
            </w:pPr>
            <w:r w:rsidRPr="00B310C1">
              <w:rPr>
                <w:color w:val="C00000"/>
                <w:sz w:val="20"/>
                <w:szCs w:val="20"/>
                <w:lang w:eastAsia="ru-RU"/>
              </w:rPr>
              <w:t xml:space="preserve">Если в документе УДЛ не указан день рождения, то он принимается </w:t>
            </w:r>
            <w:proofErr w:type="gramStart"/>
            <w:r w:rsidRPr="00B310C1">
              <w:rPr>
                <w:color w:val="C00000"/>
                <w:sz w:val="20"/>
                <w:szCs w:val="20"/>
                <w:lang w:eastAsia="ru-RU"/>
              </w:rPr>
              <w:t>равным</w:t>
            </w:r>
            <w:proofErr w:type="gramEnd"/>
            <w:r w:rsidRPr="00B310C1">
              <w:rPr>
                <w:color w:val="C00000"/>
                <w:sz w:val="20"/>
                <w:szCs w:val="20"/>
                <w:lang w:eastAsia="ru-RU"/>
              </w:rPr>
              <w:t xml:space="preserve"> «01». При этом в поле </w:t>
            </w:r>
            <w:r w:rsidRPr="00B310C1">
              <w:rPr>
                <w:color w:val="C00000"/>
                <w:sz w:val="20"/>
                <w:szCs w:val="20"/>
                <w:lang w:val="en-US" w:eastAsia="ru-RU"/>
              </w:rPr>
              <w:t>DOST</w:t>
            </w:r>
            <w:r w:rsidRPr="00B310C1">
              <w:rPr>
                <w:color w:val="C00000"/>
                <w:sz w:val="20"/>
                <w:szCs w:val="20"/>
                <w:lang w:eastAsia="ru-RU"/>
              </w:rPr>
              <w:t>_</w:t>
            </w:r>
            <w:r w:rsidRPr="00B310C1">
              <w:rPr>
                <w:color w:val="C00000"/>
                <w:sz w:val="20"/>
                <w:szCs w:val="20"/>
                <w:lang w:val="en-US" w:eastAsia="ru-RU"/>
              </w:rPr>
              <w:t>P</w:t>
            </w:r>
            <w:r w:rsidRPr="00B310C1">
              <w:rPr>
                <w:color w:val="C00000"/>
                <w:sz w:val="20"/>
                <w:szCs w:val="20"/>
                <w:lang w:eastAsia="ru-RU"/>
              </w:rPr>
              <w:t xml:space="preserve"> должно быть указано значение «4».</w:t>
            </w:r>
          </w:p>
          <w:p w:rsidR="00DC0E39" w:rsidRPr="00B310C1" w:rsidRDefault="00DC0E39" w:rsidP="00DD6C59">
            <w:pPr>
              <w:pStyle w:val="1"/>
              <w:rPr>
                <w:color w:val="C00000"/>
                <w:sz w:val="20"/>
                <w:szCs w:val="20"/>
                <w:lang w:eastAsia="ru-RU"/>
              </w:rPr>
            </w:pPr>
            <w:r w:rsidRPr="00B310C1">
              <w:rPr>
                <w:color w:val="C00000"/>
                <w:sz w:val="20"/>
                <w:szCs w:val="20"/>
                <w:lang w:eastAsia="ru-RU"/>
              </w:rPr>
              <w:t xml:space="preserve">Если в документе УДЛ не указан месяц рождения, то месяц рождения принимается </w:t>
            </w:r>
            <w:proofErr w:type="gramStart"/>
            <w:r w:rsidRPr="00B310C1">
              <w:rPr>
                <w:color w:val="C00000"/>
                <w:sz w:val="20"/>
                <w:szCs w:val="20"/>
                <w:lang w:eastAsia="ru-RU"/>
              </w:rPr>
              <w:t>равным</w:t>
            </w:r>
            <w:proofErr w:type="gramEnd"/>
            <w:r w:rsidRPr="00B310C1">
              <w:rPr>
                <w:color w:val="C00000"/>
                <w:sz w:val="20"/>
                <w:szCs w:val="20"/>
                <w:lang w:eastAsia="ru-RU"/>
              </w:rPr>
              <w:t xml:space="preserve"> «01» (январь). При этом в поле </w:t>
            </w:r>
            <w:r w:rsidRPr="00B310C1">
              <w:rPr>
                <w:color w:val="C00000"/>
                <w:sz w:val="20"/>
                <w:szCs w:val="20"/>
                <w:lang w:val="en-US" w:eastAsia="ru-RU"/>
              </w:rPr>
              <w:t>DOST</w:t>
            </w:r>
            <w:r w:rsidRPr="00B310C1">
              <w:rPr>
                <w:color w:val="C00000"/>
                <w:sz w:val="20"/>
                <w:szCs w:val="20"/>
                <w:lang w:eastAsia="ru-RU"/>
              </w:rPr>
              <w:t>_</w:t>
            </w:r>
            <w:r w:rsidRPr="00B310C1">
              <w:rPr>
                <w:color w:val="C00000"/>
                <w:sz w:val="20"/>
                <w:szCs w:val="20"/>
                <w:lang w:val="en-US" w:eastAsia="ru-RU"/>
              </w:rPr>
              <w:t>P</w:t>
            </w:r>
            <w:r w:rsidRPr="00B310C1">
              <w:rPr>
                <w:color w:val="C00000"/>
                <w:sz w:val="20"/>
                <w:szCs w:val="20"/>
                <w:lang w:eastAsia="ru-RU"/>
              </w:rPr>
              <w:t xml:space="preserve"> должно быть указано значение «5».</w:t>
            </w:r>
          </w:p>
          <w:p w:rsidR="00DC0E39" w:rsidRPr="00B310C1" w:rsidRDefault="00DC0E39" w:rsidP="00DD6C59">
            <w:pPr>
              <w:pStyle w:val="1"/>
              <w:rPr>
                <w:color w:val="C00000"/>
                <w:sz w:val="20"/>
                <w:szCs w:val="20"/>
                <w:lang w:eastAsia="ru-RU"/>
              </w:rPr>
            </w:pPr>
            <w:r w:rsidRPr="00B310C1">
              <w:rPr>
                <w:color w:val="C00000"/>
                <w:sz w:val="20"/>
                <w:szCs w:val="20"/>
                <w:lang w:eastAsia="ru-RU"/>
              </w:rPr>
              <w:t xml:space="preserve">Если в </w:t>
            </w:r>
            <w:proofErr w:type="gramStart"/>
            <w:r w:rsidRPr="00B310C1">
              <w:rPr>
                <w:color w:val="C00000"/>
                <w:sz w:val="20"/>
                <w:szCs w:val="20"/>
                <w:lang w:eastAsia="ru-RU"/>
              </w:rPr>
              <w:t>документе</w:t>
            </w:r>
            <w:proofErr w:type="gramEnd"/>
            <w:r w:rsidRPr="00B310C1">
              <w:rPr>
                <w:color w:val="C00000"/>
                <w:sz w:val="20"/>
                <w:szCs w:val="20"/>
                <w:lang w:eastAsia="ru-RU"/>
              </w:rPr>
              <w:t xml:space="preserve"> УДЛ дата рождения не соответствует календарю, то </w:t>
            </w:r>
          </w:p>
          <w:p w:rsidR="00DC0E39" w:rsidRPr="00B310C1" w:rsidRDefault="00DC0E39" w:rsidP="00DD6C59">
            <w:pPr>
              <w:pStyle w:val="1"/>
              <w:rPr>
                <w:color w:val="C00000"/>
                <w:sz w:val="20"/>
                <w:szCs w:val="20"/>
                <w:lang w:eastAsia="ru-RU"/>
              </w:rPr>
            </w:pPr>
            <w:r w:rsidRPr="00B310C1">
              <w:rPr>
                <w:color w:val="C00000"/>
                <w:sz w:val="20"/>
                <w:szCs w:val="20"/>
                <w:lang w:eastAsia="ru-RU"/>
              </w:rPr>
              <w:t xml:space="preserve">из такой даты должны быть удалены ошибочные элементы и указана часть даты рождения с точностью до года или до месяца (как описано выше). При этом в поле </w:t>
            </w:r>
            <w:r w:rsidRPr="00B310C1">
              <w:rPr>
                <w:color w:val="C00000"/>
                <w:sz w:val="20"/>
                <w:szCs w:val="20"/>
                <w:lang w:val="en-US" w:eastAsia="ru-RU"/>
              </w:rPr>
              <w:t>DOST</w:t>
            </w:r>
            <w:r w:rsidRPr="00B310C1">
              <w:rPr>
                <w:color w:val="C00000"/>
                <w:sz w:val="20"/>
                <w:szCs w:val="20"/>
                <w:lang w:eastAsia="ru-RU"/>
              </w:rPr>
              <w:t>_</w:t>
            </w:r>
            <w:r w:rsidRPr="00B310C1">
              <w:rPr>
                <w:color w:val="C00000"/>
                <w:sz w:val="20"/>
                <w:szCs w:val="20"/>
                <w:lang w:val="en-US" w:eastAsia="ru-RU"/>
              </w:rPr>
              <w:t>P</w:t>
            </w:r>
            <w:r w:rsidRPr="00B310C1">
              <w:rPr>
                <w:color w:val="C00000"/>
                <w:sz w:val="20"/>
                <w:szCs w:val="20"/>
                <w:lang w:eastAsia="ru-RU"/>
              </w:rPr>
              <w:t xml:space="preserve"> должно быть указано значение «6», а также значение «4» или «5» соответственно</w:t>
            </w:r>
          </w:p>
        </w:tc>
      </w:tr>
      <w:tr w:rsidR="00DC0E39" w:rsidRPr="00B310C1" w:rsidTr="00DD6C59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0E39" w:rsidRPr="00B310C1" w:rsidRDefault="00DC0E39" w:rsidP="00DD6C59">
            <w:pPr>
              <w:rPr>
                <w:rFonts w:eastAsia="Calibri"/>
                <w:color w:val="C0000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0E39" w:rsidRPr="00B310C1" w:rsidRDefault="00DC0E39" w:rsidP="00DD6C59">
            <w:pPr>
              <w:rPr>
                <w:rFonts w:eastAsia="Calibri"/>
                <w:color w:val="C00000"/>
              </w:rPr>
            </w:pPr>
            <w:r w:rsidRPr="00B310C1">
              <w:rPr>
                <w:rFonts w:eastAsia="Calibri"/>
                <w:color w:val="C00000"/>
              </w:rPr>
              <w:t>IM_P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0E39" w:rsidRPr="00B310C1" w:rsidRDefault="00DC0E39" w:rsidP="00DD6C59">
            <w:pPr>
              <w:rPr>
                <w:color w:val="C00000"/>
              </w:rPr>
            </w:pPr>
            <w:r w:rsidRPr="00B310C1">
              <w:rPr>
                <w:color w:val="C00000"/>
              </w:rPr>
              <w:t>У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0E39" w:rsidRPr="00B310C1" w:rsidRDefault="00DC0E39" w:rsidP="00DD6C59">
            <w:pPr>
              <w:rPr>
                <w:color w:val="C00000"/>
              </w:rPr>
            </w:pPr>
            <w:r w:rsidRPr="00B310C1">
              <w:rPr>
                <w:color w:val="C00000"/>
              </w:rPr>
              <w:t>T(40)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E39" w:rsidRPr="00B310C1" w:rsidRDefault="00DC0E39" w:rsidP="00DD6C59">
            <w:pPr>
              <w:rPr>
                <w:color w:val="C00000"/>
              </w:rPr>
            </w:pPr>
            <w:r w:rsidRPr="00B310C1">
              <w:rPr>
                <w:color w:val="C00000"/>
              </w:rPr>
              <w:t>Имя представителя пациента</w:t>
            </w:r>
          </w:p>
        </w:tc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C0E39" w:rsidRPr="00B310C1" w:rsidRDefault="00DC0E39" w:rsidP="00DD6C59">
            <w:pPr>
              <w:rPr>
                <w:color w:val="C00000"/>
              </w:rPr>
            </w:pPr>
          </w:p>
        </w:tc>
      </w:tr>
      <w:tr w:rsidR="00DC0E39" w:rsidRPr="00B310C1" w:rsidTr="00DD6C59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0E39" w:rsidRPr="00B310C1" w:rsidRDefault="00DC0E39" w:rsidP="00DD6C59">
            <w:pPr>
              <w:rPr>
                <w:rFonts w:eastAsia="Calibri"/>
                <w:color w:val="C0000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0E39" w:rsidRPr="00B310C1" w:rsidRDefault="00DC0E39" w:rsidP="00DD6C59">
            <w:pPr>
              <w:rPr>
                <w:rFonts w:eastAsia="Calibri"/>
                <w:color w:val="C00000"/>
              </w:rPr>
            </w:pPr>
            <w:r w:rsidRPr="00B310C1">
              <w:rPr>
                <w:rFonts w:eastAsia="Calibri"/>
                <w:color w:val="C00000"/>
              </w:rPr>
              <w:t>OT_P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0E39" w:rsidRPr="00B310C1" w:rsidRDefault="00DC0E39" w:rsidP="00DD6C59">
            <w:pPr>
              <w:rPr>
                <w:color w:val="C00000"/>
              </w:rPr>
            </w:pPr>
            <w:r w:rsidRPr="00B310C1">
              <w:rPr>
                <w:color w:val="C00000"/>
              </w:rPr>
              <w:t>У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0E39" w:rsidRPr="00B310C1" w:rsidRDefault="00DC0E39" w:rsidP="00DD6C59">
            <w:pPr>
              <w:rPr>
                <w:color w:val="C00000"/>
              </w:rPr>
            </w:pPr>
            <w:r w:rsidRPr="00B310C1">
              <w:rPr>
                <w:color w:val="C00000"/>
              </w:rPr>
              <w:t>T(40)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E39" w:rsidRPr="00B310C1" w:rsidRDefault="00DC0E39" w:rsidP="00DD6C59">
            <w:pPr>
              <w:rPr>
                <w:color w:val="C00000"/>
              </w:rPr>
            </w:pPr>
            <w:r w:rsidRPr="00B310C1">
              <w:rPr>
                <w:color w:val="C00000"/>
              </w:rPr>
              <w:t>Отчество представителя пациента</w:t>
            </w:r>
          </w:p>
        </w:tc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C0E39" w:rsidRPr="00B310C1" w:rsidRDefault="00DC0E39" w:rsidP="00DD6C59">
            <w:pPr>
              <w:rPr>
                <w:color w:val="C00000"/>
              </w:rPr>
            </w:pPr>
          </w:p>
        </w:tc>
      </w:tr>
      <w:tr w:rsidR="00DC0E39" w:rsidRPr="00B310C1" w:rsidTr="00DD6C59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0E39" w:rsidRPr="00B310C1" w:rsidRDefault="00DC0E39" w:rsidP="00DD6C59">
            <w:pPr>
              <w:rPr>
                <w:rFonts w:eastAsia="Calibri"/>
                <w:color w:val="C0000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0E39" w:rsidRPr="00B310C1" w:rsidRDefault="00DC0E39" w:rsidP="00DD6C59">
            <w:pPr>
              <w:rPr>
                <w:rFonts w:eastAsia="Calibri"/>
                <w:color w:val="C00000"/>
              </w:rPr>
            </w:pPr>
            <w:r w:rsidRPr="00B310C1">
              <w:rPr>
                <w:rFonts w:eastAsia="Calibri"/>
                <w:color w:val="C00000"/>
              </w:rPr>
              <w:t>W_P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0E39" w:rsidRPr="00B310C1" w:rsidRDefault="00DC0E39" w:rsidP="00DD6C59">
            <w:pPr>
              <w:rPr>
                <w:color w:val="C00000"/>
              </w:rPr>
            </w:pPr>
            <w:r w:rsidRPr="00B310C1">
              <w:rPr>
                <w:color w:val="C00000"/>
              </w:rPr>
              <w:t>У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0E39" w:rsidRPr="00B310C1" w:rsidRDefault="00DC0E39" w:rsidP="00DD6C59">
            <w:pPr>
              <w:rPr>
                <w:color w:val="C00000"/>
              </w:rPr>
            </w:pPr>
            <w:r w:rsidRPr="00B310C1">
              <w:rPr>
                <w:color w:val="C00000"/>
              </w:rPr>
              <w:t>N(1)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E39" w:rsidRPr="00B310C1" w:rsidRDefault="00DC0E39" w:rsidP="00DD6C59">
            <w:pPr>
              <w:rPr>
                <w:color w:val="C00000"/>
              </w:rPr>
            </w:pPr>
            <w:r w:rsidRPr="00B310C1">
              <w:rPr>
                <w:color w:val="C00000"/>
              </w:rPr>
              <w:t>Пол представителя пациента</w:t>
            </w:r>
          </w:p>
        </w:tc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C0E39" w:rsidRPr="00B310C1" w:rsidRDefault="00DC0E39" w:rsidP="00DD6C59">
            <w:pPr>
              <w:rPr>
                <w:color w:val="C00000"/>
              </w:rPr>
            </w:pPr>
          </w:p>
        </w:tc>
      </w:tr>
      <w:tr w:rsidR="00DC0E39" w:rsidRPr="00B310C1" w:rsidTr="00DD6C59">
        <w:trPr>
          <w:trHeight w:val="474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0E39" w:rsidRPr="00B310C1" w:rsidRDefault="00DC0E39" w:rsidP="00DD6C59">
            <w:pPr>
              <w:rPr>
                <w:rFonts w:eastAsia="Calibri"/>
                <w:color w:val="C0000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0E39" w:rsidRPr="00B310C1" w:rsidRDefault="00DC0E39" w:rsidP="00DD6C59">
            <w:pPr>
              <w:rPr>
                <w:rFonts w:eastAsia="Calibri"/>
                <w:color w:val="C00000"/>
              </w:rPr>
            </w:pPr>
            <w:r w:rsidRPr="00B310C1">
              <w:rPr>
                <w:rFonts w:eastAsia="Calibri"/>
                <w:color w:val="C00000"/>
              </w:rPr>
              <w:t>DR_P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0E39" w:rsidRPr="00B310C1" w:rsidRDefault="00DC0E39" w:rsidP="00DD6C59">
            <w:pPr>
              <w:rPr>
                <w:color w:val="C00000"/>
              </w:rPr>
            </w:pPr>
            <w:r w:rsidRPr="00B310C1">
              <w:rPr>
                <w:color w:val="C00000"/>
              </w:rPr>
              <w:t>У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0E39" w:rsidRPr="00B310C1" w:rsidRDefault="00DC0E39" w:rsidP="00DD6C59">
            <w:pPr>
              <w:rPr>
                <w:color w:val="C00000"/>
              </w:rPr>
            </w:pPr>
            <w:r w:rsidRPr="00B310C1">
              <w:rPr>
                <w:color w:val="C00000"/>
              </w:rPr>
              <w:t>D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E39" w:rsidRPr="00B310C1" w:rsidRDefault="00DC0E39" w:rsidP="00DD6C59">
            <w:pPr>
              <w:rPr>
                <w:color w:val="C00000"/>
              </w:rPr>
            </w:pPr>
            <w:r w:rsidRPr="00B310C1">
              <w:rPr>
                <w:color w:val="C00000"/>
              </w:rPr>
              <w:t>Дата рождения представителя пациента</w:t>
            </w:r>
          </w:p>
        </w:tc>
        <w:tc>
          <w:tcPr>
            <w:tcW w:w="30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E39" w:rsidRPr="00B310C1" w:rsidRDefault="00DC0E39" w:rsidP="00DD6C59">
            <w:pPr>
              <w:rPr>
                <w:color w:val="C00000"/>
              </w:rPr>
            </w:pPr>
          </w:p>
        </w:tc>
      </w:tr>
      <w:tr w:rsidR="00DC0E39" w:rsidRPr="00B310C1" w:rsidTr="00DD6C59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0E39" w:rsidRPr="00B310C1" w:rsidRDefault="00DC0E39" w:rsidP="00DD6C59">
            <w:pPr>
              <w:rPr>
                <w:rFonts w:eastAsia="Calibri"/>
                <w:color w:val="C0000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0E39" w:rsidRPr="00B310C1" w:rsidRDefault="00DC0E39" w:rsidP="00DD6C59">
            <w:pPr>
              <w:pStyle w:val="1"/>
              <w:rPr>
                <w:rFonts w:eastAsia="Calibri"/>
                <w:color w:val="C00000"/>
                <w:sz w:val="20"/>
                <w:szCs w:val="20"/>
                <w:lang w:val="en-US" w:eastAsia="ru-RU"/>
              </w:rPr>
            </w:pPr>
            <w:r w:rsidRPr="00B310C1">
              <w:rPr>
                <w:color w:val="C00000"/>
                <w:sz w:val="20"/>
                <w:szCs w:val="20"/>
              </w:rPr>
              <w:t>DOST</w:t>
            </w:r>
            <w:r w:rsidRPr="00B310C1">
              <w:rPr>
                <w:color w:val="C00000"/>
                <w:sz w:val="20"/>
                <w:szCs w:val="20"/>
                <w:lang w:val="en-US"/>
              </w:rPr>
              <w:t>_P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0E39" w:rsidRPr="00B310C1" w:rsidRDefault="00DC0E39" w:rsidP="00DD6C59">
            <w:pPr>
              <w:pStyle w:val="1"/>
              <w:jc w:val="center"/>
              <w:rPr>
                <w:color w:val="C00000"/>
                <w:sz w:val="20"/>
                <w:szCs w:val="20"/>
                <w:lang w:eastAsia="ru-RU"/>
              </w:rPr>
            </w:pPr>
            <w:r w:rsidRPr="00B310C1">
              <w:rPr>
                <w:color w:val="C00000"/>
                <w:sz w:val="20"/>
                <w:szCs w:val="20"/>
              </w:rPr>
              <w:t>УМ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0E39" w:rsidRPr="00B310C1" w:rsidRDefault="00DC0E39" w:rsidP="00DD6C59">
            <w:pPr>
              <w:pStyle w:val="1"/>
              <w:jc w:val="center"/>
              <w:rPr>
                <w:color w:val="C00000"/>
                <w:sz w:val="20"/>
                <w:szCs w:val="20"/>
                <w:lang w:val="en-US" w:eastAsia="ru-RU"/>
              </w:rPr>
            </w:pPr>
            <w:r w:rsidRPr="00B310C1">
              <w:rPr>
                <w:color w:val="C00000"/>
                <w:sz w:val="20"/>
                <w:szCs w:val="20"/>
              </w:rPr>
              <w:t>N(1)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E39" w:rsidRPr="00B310C1" w:rsidRDefault="00DC0E39" w:rsidP="00DD6C59">
            <w:pPr>
              <w:pStyle w:val="1"/>
              <w:rPr>
                <w:color w:val="C00000"/>
                <w:sz w:val="20"/>
                <w:szCs w:val="20"/>
                <w:lang w:eastAsia="ru-RU"/>
              </w:rPr>
            </w:pPr>
            <w:r w:rsidRPr="00B310C1">
              <w:rPr>
                <w:color w:val="C00000"/>
                <w:sz w:val="20"/>
                <w:szCs w:val="20"/>
              </w:rPr>
              <w:t>Код надёжности идентификации представителя</w:t>
            </w:r>
            <w:r w:rsidR="00097453" w:rsidRPr="00B310C1">
              <w:rPr>
                <w:color w:val="C00000"/>
                <w:sz w:val="20"/>
                <w:szCs w:val="20"/>
              </w:rPr>
              <w:t xml:space="preserve"> пациента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E39" w:rsidRPr="00B310C1" w:rsidRDefault="00DC0E39" w:rsidP="00C54DDD">
            <w:pPr>
              <w:pStyle w:val="1"/>
              <w:jc w:val="left"/>
              <w:rPr>
                <w:color w:val="C00000"/>
                <w:sz w:val="20"/>
                <w:szCs w:val="20"/>
              </w:rPr>
            </w:pPr>
            <w:r w:rsidRPr="00B310C1">
              <w:rPr>
                <w:color w:val="C00000"/>
                <w:sz w:val="20"/>
                <w:szCs w:val="20"/>
              </w:rPr>
              <w:t>1–отсутствует отчество;</w:t>
            </w:r>
            <w:r w:rsidRPr="00B310C1">
              <w:rPr>
                <w:color w:val="C00000"/>
                <w:sz w:val="20"/>
                <w:szCs w:val="20"/>
              </w:rPr>
              <w:br/>
              <w:t>2–отсутствует фамилия;</w:t>
            </w:r>
            <w:r w:rsidRPr="00B310C1">
              <w:rPr>
                <w:color w:val="C00000"/>
                <w:sz w:val="20"/>
                <w:szCs w:val="20"/>
              </w:rPr>
              <w:br/>
              <w:t>3–отсутствует имя;</w:t>
            </w:r>
            <w:r w:rsidRPr="00B310C1">
              <w:rPr>
                <w:color w:val="C00000"/>
                <w:sz w:val="20"/>
                <w:szCs w:val="20"/>
              </w:rPr>
              <w:br/>
              <w:t>4–известен только месяц и год даты рождения;</w:t>
            </w:r>
            <w:r w:rsidRPr="00B310C1">
              <w:rPr>
                <w:color w:val="C00000"/>
                <w:sz w:val="20"/>
                <w:szCs w:val="20"/>
              </w:rPr>
              <w:br/>
              <w:t>5–известен только год даты рождения;</w:t>
            </w:r>
            <w:r w:rsidRPr="00B310C1">
              <w:rPr>
                <w:color w:val="C00000"/>
                <w:sz w:val="20"/>
                <w:szCs w:val="20"/>
              </w:rPr>
              <w:br/>
              <w:t>6 – дата рождения не соответствует календарю.</w:t>
            </w:r>
          </w:p>
          <w:p w:rsidR="00DC0E39" w:rsidRPr="00B310C1" w:rsidRDefault="00DC0E39" w:rsidP="00DD6C59">
            <w:pPr>
              <w:pStyle w:val="1"/>
              <w:rPr>
                <w:color w:val="C00000"/>
                <w:sz w:val="20"/>
                <w:szCs w:val="20"/>
                <w:lang w:eastAsia="ru-RU"/>
              </w:rPr>
            </w:pPr>
            <w:r w:rsidRPr="00B310C1">
              <w:rPr>
                <w:color w:val="C00000"/>
                <w:sz w:val="20"/>
                <w:szCs w:val="20"/>
              </w:rPr>
              <w:t xml:space="preserve">Поле повторяется столько раз, сколько особых случаев имеет </w:t>
            </w:r>
            <w:r w:rsidRPr="00B310C1">
              <w:rPr>
                <w:color w:val="C00000"/>
                <w:sz w:val="20"/>
                <w:szCs w:val="20"/>
              </w:rPr>
              <w:lastRenderedPageBreak/>
              <w:t>место.</w:t>
            </w:r>
          </w:p>
        </w:tc>
      </w:tr>
      <w:tr w:rsidR="00DC0E39" w:rsidRPr="00280B5C" w:rsidTr="00DD6C59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0E39" w:rsidRPr="00280B5C" w:rsidRDefault="00DC0E39" w:rsidP="00DD6C59">
            <w:pPr>
              <w:rPr>
                <w:rFonts w:eastAsia="Calibri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0E39" w:rsidRPr="00280B5C" w:rsidRDefault="00DC0E39" w:rsidP="00DD6C59">
            <w:pPr>
              <w:rPr>
                <w:rFonts w:eastAsia="Calibri"/>
              </w:rPr>
            </w:pPr>
            <w:r w:rsidRPr="00280B5C">
              <w:rPr>
                <w:rFonts w:eastAsia="Calibri"/>
              </w:rPr>
              <w:t>MR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0E39" w:rsidRPr="00280B5C" w:rsidRDefault="00DC0E39" w:rsidP="00DD6C59">
            <w:r w:rsidRPr="00280B5C">
              <w:t>У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0E39" w:rsidRPr="00280B5C" w:rsidRDefault="00DC0E39" w:rsidP="00DD6C59">
            <w:r w:rsidRPr="00280B5C">
              <w:t>T(100)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E39" w:rsidRPr="00280B5C" w:rsidRDefault="00DC0E39" w:rsidP="00DD6C59">
            <w:r w:rsidRPr="00280B5C">
              <w:t>Место рождения пациента (если NOVOR=0) или представителя (если NOVOR&lt;&gt;0). Заполняется обязательно, если предъявлен паспорт или свидетельство о рождении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E39" w:rsidRPr="00280B5C" w:rsidRDefault="00DC0E39" w:rsidP="00DD6C59">
            <w:pPr>
              <w:rPr>
                <w:i/>
              </w:rPr>
            </w:pPr>
            <w:r w:rsidRPr="00280B5C">
              <w:rPr>
                <w:i/>
              </w:rPr>
              <w:t>Место рождения указывается в том виде, в котором оно записано в предъявленном документе, удостоверяющем личность. Заполняется обязательно, если предъявлен паспорт РФ (</w:t>
            </w:r>
            <w:r w:rsidRPr="00280B5C">
              <w:rPr>
                <w:i/>
                <w:lang w:val="en-US"/>
              </w:rPr>
              <w:t>DOCTYPE</w:t>
            </w:r>
            <w:proofErr w:type="spellStart"/>
            <w:r w:rsidRPr="00280B5C">
              <w:rPr>
                <w:i/>
              </w:rPr>
              <w:t>=14</w:t>
            </w:r>
            <w:proofErr w:type="spellEnd"/>
            <w:r w:rsidRPr="00280B5C">
              <w:rPr>
                <w:i/>
              </w:rPr>
              <w:t>) или свидетельство о рождении (</w:t>
            </w:r>
            <w:r w:rsidRPr="00280B5C">
              <w:rPr>
                <w:i/>
                <w:lang w:val="en-US"/>
              </w:rPr>
              <w:t>DOCTYPE</w:t>
            </w:r>
            <w:proofErr w:type="spellStart"/>
            <w:r w:rsidRPr="00280B5C">
              <w:rPr>
                <w:i/>
              </w:rPr>
              <w:t>=3</w:t>
            </w:r>
            <w:proofErr w:type="spellEnd"/>
            <w:r w:rsidRPr="00280B5C">
              <w:rPr>
                <w:i/>
              </w:rPr>
              <w:t>)</w:t>
            </w:r>
          </w:p>
        </w:tc>
      </w:tr>
      <w:tr w:rsidR="00DC0E39" w:rsidRPr="00280B5C" w:rsidTr="00DD6C59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0E39" w:rsidRPr="00280B5C" w:rsidRDefault="00DC0E39" w:rsidP="00DD6C59">
            <w:pPr>
              <w:rPr>
                <w:rFonts w:eastAsia="Calibri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0E39" w:rsidRPr="00280B5C" w:rsidRDefault="00DC0E39" w:rsidP="00DD6C59">
            <w:pPr>
              <w:rPr>
                <w:rFonts w:eastAsia="Calibri"/>
              </w:rPr>
            </w:pPr>
            <w:r w:rsidRPr="00280B5C">
              <w:rPr>
                <w:rFonts w:eastAsia="Calibri"/>
              </w:rPr>
              <w:t>DOCTYPE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0E39" w:rsidRPr="00280B5C" w:rsidRDefault="00DC0E39" w:rsidP="00DD6C59">
            <w:r w:rsidRPr="00280B5C">
              <w:t>У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0E39" w:rsidRPr="00280B5C" w:rsidRDefault="00DC0E39" w:rsidP="00DD6C59">
            <w:r w:rsidRPr="00280B5C">
              <w:t>T(2)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E39" w:rsidRPr="00280B5C" w:rsidRDefault="00DC0E39" w:rsidP="00DD6C59">
            <w:r w:rsidRPr="00280B5C">
              <w:t>Тип документа, удостоверяющего личность пациента (если NOVOR=0) или представителя (если NOVOR&lt;&gt;0)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E39" w:rsidRPr="00280B5C" w:rsidRDefault="00DC0E39" w:rsidP="00DD6C59">
            <w:r w:rsidRPr="00280B5C">
              <w:t>F011 «Классификатор типов документов, удостоверяющих личность».</w:t>
            </w:r>
          </w:p>
          <w:p w:rsidR="00DC0E39" w:rsidRPr="00280B5C" w:rsidRDefault="00DC0E39" w:rsidP="00DD6C59">
            <w:r w:rsidRPr="00280B5C">
              <w:t>При указании в качестве документа, подтверждающего фа</w:t>
            </w:r>
            <w:proofErr w:type="gramStart"/>
            <w:r w:rsidRPr="00280B5C">
              <w:t>кт стр</w:t>
            </w:r>
            <w:proofErr w:type="gramEnd"/>
            <w:r w:rsidRPr="00280B5C">
              <w:t>ахования – полиса единого образца и, соответственно,  ЕНП в соответствующем основном файле, поле может не заполняться. В других случаях заполняется обязательно.</w:t>
            </w:r>
          </w:p>
        </w:tc>
      </w:tr>
      <w:tr w:rsidR="00DC0E39" w:rsidRPr="00280B5C" w:rsidTr="00DD6C59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0E39" w:rsidRPr="00280B5C" w:rsidRDefault="00DC0E39" w:rsidP="00DD6C59">
            <w:pPr>
              <w:rPr>
                <w:rFonts w:eastAsia="Calibri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0E39" w:rsidRPr="00280B5C" w:rsidRDefault="00DC0E39" w:rsidP="00DD6C59">
            <w:pPr>
              <w:rPr>
                <w:rFonts w:eastAsia="Calibri"/>
              </w:rPr>
            </w:pPr>
            <w:r w:rsidRPr="00280B5C">
              <w:rPr>
                <w:rFonts w:eastAsia="Calibri"/>
              </w:rPr>
              <w:t>DOCSER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0E39" w:rsidRPr="00280B5C" w:rsidRDefault="00DC0E39" w:rsidP="00DD6C59">
            <w:r w:rsidRPr="00280B5C">
              <w:t>У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0E39" w:rsidRPr="00280B5C" w:rsidRDefault="00DC0E39" w:rsidP="00DD6C59">
            <w:r w:rsidRPr="00280B5C">
              <w:t>T(10)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E39" w:rsidRPr="00280B5C" w:rsidRDefault="00DC0E39" w:rsidP="00DD6C59">
            <w:r w:rsidRPr="00280B5C">
              <w:t>Серия документа, удостоверяющего личность пациента (если NOVOR=0) или представителя (если NOVOR&lt;&gt;0)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E39" w:rsidRPr="00280B5C" w:rsidRDefault="00DC0E39" w:rsidP="00DD6C59">
            <w:r w:rsidRPr="00280B5C">
              <w:t>При указании в качестве документа, подтверждающего фа</w:t>
            </w:r>
            <w:proofErr w:type="gramStart"/>
            <w:r w:rsidRPr="00280B5C">
              <w:t>кт стр</w:t>
            </w:r>
            <w:proofErr w:type="gramEnd"/>
            <w:r w:rsidRPr="00280B5C">
              <w:t>ахования – полис единого образца и, соответственно,  ЕНП в соответствующем основном файле, поле может не заполняться. В других случаях заполняется обязательно, если присутствует в документе, удостоверяющем личность</w:t>
            </w:r>
          </w:p>
        </w:tc>
      </w:tr>
      <w:tr w:rsidR="00DC0E39" w:rsidRPr="00280B5C" w:rsidTr="00DD6C59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0E39" w:rsidRPr="00280B5C" w:rsidRDefault="00DC0E39" w:rsidP="00DD6C59">
            <w:pPr>
              <w:rPr>
                <w:rFonts w:eastAsia="Calibri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0E39" w:rsidRPr="00280B5C" w:rsidRDefault="00DC0E39" w:rsidP="00DD6C59">
            <w:pPr>
              <w:rPr>
                <w:rFonts w:eastAsia="Calibri"/>
              </w:rPr>
            </w:pPr>
            <w:r w:rsidRPr="00280B5C">
              <w:rPr>
                <w:rFonts w:eastAsia="Calibri"/>
              </w:rPr>
              <w:t>DOCNUM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0E39" w:rsidRPr="00280B5C" w:rsidRDefault="00DC0E39" w:rsidP="00DD6C59">
            <w:r w:rsidRPr="00280B5C">
              <w:t>У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0E39" w:rsidRPr="00280B5C" w:rsidRDefault="00DC0E39" w:rsidP="00DD6C59">
            <w:r w:rsidRPr="00280B5C">
              <w:t>T(20)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E39" w:rsidRPr="00280B5C" w:rsidRDefault="00DC0E39" w:rsidP="00DD6C59">
            <w:r w:rsidRPr="00280B5C">
              <w:t>Номер документа, удостоверяющего личность пациента (если NOVOR=0) или представителя (если NOVOR&lt;&gt;0)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E39" w:rsidRPr="00280B5C" w:rsidRDefault="00DC0E39" w:rsidP="00DD6C59">
            <w:r w:rsidRPr="00280B5C">
              <w:t>При указании в качестве документа, подтверждающего фа</w:t>
            </w:r>
            <w:proofErr w:type="gramStart"/>
            <w:r w:rsidRPr="00280B5C">
              <w:t>кт стр</w:t>
            </w:r>
            <w:proofErr w:type="gramEnd"/>
            <w:r w:rsidRPr="00280B5C">
              <w:t>ахования – полиса единого образца и, соответственно,  ЕНП в соответствующем основном файле, поле может не заполняться. В других случаях заполняется обязательно.</w:t>
            </w:r>
          </w:p>
        </w:tc>
      </w:tr>
      <w:tr w:rsidR="00DC0E39" w:rsidRPr="00280B5C" w:rsidTr="00DD6C59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0E39" w:rsidRPr="00280B5C" w:rsidRDefault="00DC0E39" w:rsidP="00DD6C59">
            <w:pPr>
              <w:rPr>
                <w:rFonts w:eastAsia="Calibri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0E39" w:rsidRPr="00280B5C" w:rsidRDefault="00DC0E39" w:rsidP="00DD6C59">
            <w:pPr>
              <w:rPr>
                <w:rFonts w:eastAsia="Calibri"/>
              </w:rPr>
            </w:pPr>
            <w:r w:rsidRPr="00280B5C">
              <w:rPr>
                <w:rFonts w:eastAsia="Calibri"/>
              </w:rPr>
              <w:t>SNILS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0E39" w:rsidRPr="00280B5C" w:rsidRDefault="00DC0E39" w:rsidP="00DD6C59">
            <w:r w:rsidRPr="00280B5C">
              <w:t>У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0E39" w:rsidRPr="00280B5C" w:rsidRDefault="00DC0E39" w:rsidP="00DD6C59">
            <w:r w:rsidRPr="00280B5C">
              <w:t>T(14)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E39" w:rsidRPr="00280B5C" w:rsidRDefault="00DC0E39" w:rsidP="00DD6C59">
            <w:r w:rsidRPr="00280B5C">
              <w:t>СНИЛС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E39" w:rsidRPr="00280B5C" w:rsidRDefault="00DC0E39" w:rsidP="00DD6C59">
            <w:r w:rsidRPr="00280B5C">
              <w:t>СНИЛС с разделителями. Указывается при наличии.</w:t>
            </w:r>
          </w:p>
        </w:tc>
      </w:tr>
      <w:tr w:rsidR="00DC0E39" w:rsidRPr="00280B5C" w:rsidTr="00DD6C59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0E39" w:rsidRPr="00280B5C" w:rsidRDefault="00DC0E39" w:rsidP="00DD6C59">
            <w:pPr>
              <w:rPr>
                <w:rFonts w:eastAsia="Calibri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0E39" w:rsidRPr="00280B5C" w:rsidRDefault="00DC0E39" w:rsidP="00DD6C59">
            <w:pPr>
              <w:rPr>
                <w:rFonts w:eastAsia="Calibri"/>
              </w:rPr>
            </w:pPr>
            <w:r w:rsidRPr="00280B5C">
              <w:rPr>
                <w:rFonts w:eastAsia="Calibri"/>
              </w:rPr>
              <w:t>OKATOG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0E39" w:rsidRPr="00280B5C" w:rsidRDefault="00DC0E39" w:rsidP="00DD6C59">
            <w:r w:rsidRPr="00280B5C">
              <w:t>У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0E39" w:rsidRPr="00280B5C" w:rsidRDefault="00DC0E39" w:rsidP="00DD6C59">
            <w:r w:rsidRPr="00280B5C">
              <w:t>T(11)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E39" w:rsidRPr="00280B5C" w:rsidRDefault="00DC0E39" w:rsidP="00DD6C59">
            <w:r w:rsidRPr="00280B5C">
              <w:t>Код места жительства по ОКАТО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E39" w:rsidRPr="00280B5C" w:rsidRDefault="00DC0E39" w:rsidP="00DD6C59">
            <w:r w:rsidRPr="00280B5C">
              <w:t xml:space="preserve">Заполняется при наличии сведений. Заполняется значением равным объединению полей TER+KOD1+KOD2+KOD3 справочника ОКАТО. </w:t>
            </w:r>
          </w:p>
        </w:tc>
      </w:tr>
      <w:tr w:rsidR="00DC0E39" w:rsidRPr="00280B5C" w:rsidTr="00DD6C59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0E39" w:rsidRPr="00280B5C" w:rsidRDefault="00DC0E39" w:rsidP="00DD6C59">
            <w:pPr>
              <w:rPr>
                <w:rFonts w:eastAsia="Calibri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0E39" w:rsidRPr="00280B5C" w:rsidRDefault="00DC0E39" w:rsidP="00DD6C59">
            <w:pPr>
              <w:rPr>
                <w:rFonts w:eastAsia="Calibri"/>
              </w:rPr>
            </w:pPr>
            <w:r w:rsidRPr="00280B5C">
              <w:rPr>
                <w:rFonts w:eastAsia="Calibri"/>
              </w:rPr>
              <w:t>OKATOP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0E39" w:rsidRPr="00280B5C" w:rsidRDefault="00DC0E39" w:rsidP="00DD6C59">
            <w:r w:rsidRPr="00280B5C">
              <w:t>У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0E39" w:rsidRPr="00280B5C" w:rsidRDefault="00DC0E39" w:rsidP="00DD6C59">
            <w:r w:rsidRPr="00280B5C">
              <w:t>T(11)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E39" w:rsidRPr="00280B5C" w:rsidRDefault="00DC0E39" w:rsidP="00DD6C59">
            <w:r w:rsidRPr="00280B5C">
              <w:t>Код места пребывания по ОКАТО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E39" w:rsidRPr="00280B5C" w:rsidRDefault="00DC0E39" w:rsidP="00DD6C59">
            <w:r w:rsidRPr="00280B5C">
              <w:t xml:space="preserve">Заполняется при наличии сведений. Заполняется значением равным объединению полей TER+KOD1+KOD2+KOD3 справочника ОКАТО. </w:t>
            </w:r>
          </w:p>
        </w:tc>
      </w:tr>
      <w:tr w:rsidR="00DC0E39" w:rsidRPr="00280B5C" w:rsidTr="00DD6C59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0E39" w:rsidRPr="00280B5C" w:rsidRDefault="00DC0E39" w:rsidP="00DD6C59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0E39" w:rsidRPr="00280B5C" w:rsidRDefault="00DC0E39" w:rsidP="00DD6C59">
            <w:pPr>
              <w:rPr>
                <w:rFonts w:eastAsia="Calibri"/>
              </w:rPr>
            </w:pPr>
            <w:r w:rsidRPr="00280B5C">
              <w:rPr>
                <w:rFonts w:eastAsia="Calibri"/>
              </w:rPr>
              <w:t>COMENTP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0E39" w:rsidRPr="00280B5C" w:rsidRDefault="00DC0E39" w:rsidP="00DD6C59">
            <w:r w:rsidRPr="00280B5C">
              <w:t>У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0E39" w:rsidRPr="00280B5C" w:rsidRDefault="00DC0E39" w:rsidP="00DD6C59">
            <w:r w:rsidRPr="00280B5C">
              <w:t>T(250)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E39" w:rsidRPr="00280B5C" w:rsidRDefault="00DC0E39" w:rsidP="00DD6C59">
            <w:r w:rsidRPr="00280B5C">
              <w:t>Служебное поле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E39" w:rsidRPr="00280B5C" w:rsidRDefault="00DC0E39" w:rsidP="00DD6C59"/>
        </w:tc>
      </w:tr>
    </w:tbl>
    <w:p w:rsidR="00EC6E77" w:rsidRDefault="00EC6E77" w:rsidP="00C949A8">
      <w:pPr>
        <w:jc w:val="both"/>
      </w:pPr>
    </w:p>
    <w:p w:rsidR="00B310C1" w:rsidRPr="00261BC4" w:rsidRDefault="00B310C1" w:rsidP="00B310C1">
      <w:pPr>
        <w:jc w:val="both"/>
      </w:pPr>
      <w:r w:rsidRPr="00261BC4">
        <w:t xml:space="preserve">Для </w:t>
      </w:r>
      <w:r w:rsidRPr="00261BC4">
        <w:rPr>
          <w:u w:val="single"/>
        </w:rPr>
        <w:t>ОДНОГО</w:t>
      </w:r>
      <w:r w:rsidRPr="00261BC4">
        <w:t xml:space="preserve"> Реестра пациентов значения </w:t>
      </w:r>
      <w:r w:rsidRPr="00261BC4">
        <w:rPr>
          <w:lang w:val="en-US"/>
        </w:rPr>
        <w:t>ID</w:t>
      </w:r>
      <w:r w:rsidRPr="00261BC4">
        <w:t>_</w:t>
      </w:r>
      <w:r w:rsidRPr="00261BC4">
        <w:rPr>
          <w:lang w:val="en-US"/>
        </w:rPr>
        <w:t>PAC</w:t>
      </w:r>
      <w:r w:rsidRPr="00261BC4">
        <w:t xml:space="preserve">  уникальны.</w:t>
      </w:r>
    </w:p>
    <w:p w:rsidR="00B310C1" w:rsidRPr="00280B5C" w:rsidRDefault="00B310C1" w:rsidP="00C949A8">
      <w:pPr>
        <w:jc w:val="both"/>
      </w:pPr>
    </w:p>
    <w:p w:rsidR="00D32AC1" w:rsidRPr="00B310C1" w:rsidRDefault="00D32AC1" w:rsidP="00D32AC1">
      <w:pPr>
        <w:pStyle w:val="ab"/>
        <w:numPr>
          <w:ilvl w:val="1"/>
          <w:numId w:val="8"/>
        </w:numPr>
        <w:rPr>
          <w:b/>
          <w:i/>
        </w:rPr>
      </w:pPr>
      <w:r>
        <w:rPr>
          <w:b/>
          <w:i/>
        </w:rPr>
        <w:t>Информационные пакеты</w:t>
      </w:r>
      <w:r w:rsidRPr="00B310C1">
        <w:rPr>
          <w:b/>
          <w:i/>
        </w:rPr>
        <w:t>, содержащ</w:t>
      </w:r>
      <w:r>
        <w:rPr>
          <w:b/>
          <w:i/>
        </w:rPr>
        <w:t>ие</w:t>
      </w:r>
      <w:r w:rsidRPr="00B310C1">
        <w:rPr>
          <w:b/>
          <w:i/>
        </w:rPr>
        <w:t xml:space="preserve"> Реестр</w:t>
      </w:r>
      <w:r>
        <w:rPr>
          <w:b/>
          <w:i/>
        </w:rPr>
        <w:t>ы сведений</w:t>
      </w:r>
      <w:r w:rsidRPr="00B310C1">
        <w:rPr>
          <w:b/>
          <w:i/>
        </w:rPr>
        <w:t>.</w:t>
      </w:r>
    </w:p>
    <w:p w:rsidR="00D32AC1" w:rsidRDefault="00D32AC1" w:rsidP="00D32AC1">
      <w:pPr>
        <w:jc w:val="both"/>
      </w:pPr>
    </w:p>
    <w:p w:rsidR="00D32AC1" w:rsidRDefault="00D32AC1" w:rsidP="00D32AC1">
      <w:pPr>
        <w:ind w:firstLine="426"/>
        <w:jc w:val="both"/>
      </w:pPr>
      <w:r>
        <w:lastRenderedPageBreak/>
        <w:t xml:space="preserve">Формирование </w:t>
      </w:r>
      <w:r w:rsidR="00902957">
        <w:t xml:space="preserve">информационного пакета с </w:t>
      </w:r>
      <w:r>
        <w:t>Реестр</w:t>
      </w:r>
      <w:r w:rsidR="00902957">
        <w:t>ом</w:t>
      </w:r>
      <w:r>
        <w:t xml:space="preserve"> сведений производится путем создания архива в </w:t>
      </w:r>
      <w:proofErr w:type="gramStart"/>
      <w:r>
        <w:t>формате</w:t>
      </w:r>
      <w:proofErr w:type="gramEnd"/>
      <w:r>
        <w:t xml:space="preserve"> </w:t>
      </w:r>
      <w:r>
        <w:rPr>
          <w:lang w:val="en-US"/>
        </w:rPr>
        <w:t>ZIP</w:t>
      </w:r>
      <w:r>
        <w:t>, включающего 2 файла:</w:t>
      </w:r>
    </w:p>
    <w:p w:rsidR="00D32AC1" w:rsidRDefault="00D32AC1" w:rsidP="00D32AC1">
      <w:pPr>
        <w:pStyle w:val="ab"/>
        <w:numPr>
          <w:ilvl w:val="0"/>
          <w:numId w:val="15"/>
        </w:numPr>
        <w:jc w:val="both"/>
        <w:rPr>
          <w:color w:val="000000"/>
        </w:rPr>
      </w:pPr>
      <w:r>
        <w:t xml:space="preserve">файла, содержащего </w:t>
      </w:r>
      <w:r w:rsidRPr="00D32AC1">
        <w:rPr>
          <w:color w:val="000000"/>
        </w:rPr>
        <w:t xml:space="preserve">Реестр случаев, </w:t>
      </w:r>
    </w:p>
    <w:p w:rsidR="00D32AC1" w:rsidRDefault="00D32AC1" w:rsidP="00D32AC1">
      <w:pPr>
        <w:pStyle w:val="ab"/>
        <w:numPr>
          <w:ilvl w:val="0"/>
          <w:numId w:val="15"/>
        </w:numPr>
        <w:jc w:val="both"/>
        <w:rPr>
          <w:color w:val="000000"/>
        </w:rPr>
      </w:pPr>
      <w:r w:rsidRPr="00D32AC1">
        <w:rPr>
          <w:color w:val="000000"/>
        </w:rPr>
        <w:t>файл</w:t>
      </w:r>
      <w:r>
        <w:rPr>
          <w:color w:val="000000"/>
        </w:rPr>
        <w:t>а</w:t>
      </w:r>
      <w:r w:rsidRPr="00D32AC1">
        <w:rPr>
          <w:color w:val="000000"/>
        </w:rPr>
        <w:t>, содержащ</w:t>
      </w:r>
      <w:r>
        <w:rPr>
          <w:color w:val="000000"/>
        </w:rPr>
        <w:t>его</w:t>
      </w:r>
      <w:r w:rsidRPr="00D32AC1">
        <w:rPr>
          <w:color w:val="000000"/>
        </w:rPr>
        <w:t xml:space="preserve"> </w:t>
      </w:r>
      <w:r>
        <w:rPr>
          <w:color w:val="000000"/>
        </w:rPr>
        <w:t>Р</w:t>
      </w:r>
      <w:r w:rsidRPr="00D32AC1">
        <w:rPr>
          <w:color w:val="000000"/>
        </w:rPr>
        <w:t>еестр пациентов.</w:t>
      </w:r>
    </w:p>
    <w:p w:rsidR="00D32AC1" w:rsidRDefault="00D32AC1" w:rsidP="00D32AC1">
      <w:pPr>
        <w:pStyle w:val="ab"/>
        <w:ind w:left="0" w:firstLine="567"/>
        <w:jc w:val="both"/>
        <w:rPr>
          <w:color w:val="000000"/>
        </w:rPr>
      </w:pPr>
      <w:r w:rsidRPr="00D32AC1">
        <w:rPr>
          <w:color w:val="000000"/>
        </w:rPr>
        <w:t xml:space="preserve">Имя архива </w:t>
      </w:r>
      <w:r>
        <w:rPr>
          <w:color w:val="000000"/>
        </w:rPr>
        <w:t xml:space="preserve">должно соответствовать </w:t>
      </w:r>
      <w:r w:rsidRPr="00D32AC1">
        <w:rPr>
          <w:color w:val="000000"/>
        </w:rPr>
        <w:t>имени файла, содержащего Реестр случаев, расширение – ZIP.</w:t>
      </w:r>
    </w:p>
    <w:p w:rsidR="00D32AC1" w:rsidRPr="00D32AC1" w:rsidRDefault="00D32AC1" w:rsidP="00D32AC1">
      <w:pPr>
        <w:ind w:firstLine="567"/>
        <w:jc w:val="both"/>
      </w:pPr>
      <w:r w:rsidRPr="00D32AC1">
        <w:t xml:space="preserve">При формировании одного Реестра сведений об </w:t>
      </w:r>
      <w:proofErr w:type="gramStart"/>
      <w:r w:rsidRPr="00D32AC1">
        <w:t>оказанной</w:t>
      </w:r>
      <w:proofErr w:type="gramEnd"/>
      <w:r w:rsidRPr="00D32AC1">
        <w:t xml:space="preserve"> медицинской необходимо учитывать:</w:t>
      </w:r>
    </w:p>
    <w:p w:rsidR="00D32AC1" w:rsidRPr="00D32AC1" w:rsidRDefault="004F632B" w:rsidP="00D32AC1">
      <w:pPr>
        <w:numPr>
          <w:ilvl w:val="1"/>
          <w:numId w:val="12"/>
        </w:numPr>
        <w:jc w:val="both"/>
      </w:pPr>
      <w:r>
        <w:t>д</w:t>
      </w:r>
      <w:r w:rsidR="00D32AC1" w:rsidRPr="00D32AC1">
        <w:t xml:space="preserve">ля любого значения </w:t>
      </w:r>
      <w:r w:rsidR="00D32AC1" w:rsidRPr="00D32AC1">
        <w:rPr>
          <w:lang w:val="en-US"/>
        </w:rPr>
        <w:t>ID</w:t>
      </w:r>
      <w:r w:rsidR="00D32AC1" w:rsidRPr="00D32AC1">
        <w:t>_</w:t>
      </w:r>
      <w:r w:rsidR="00D32AC1" w:rsidRPr="00D32AC1">
        <w:rPr>
          <w:lang w:val="en-US"/>
        </w:rPr>
        <w:t>PAC</w:t>
      </w:r>
      <w:r w:rsidR="00D32AC1" w:rsidRPr="00D32AC1">
        <w:t xml:space="preserve"> из Реестра случаев должно присутствовать соответствующее значение в </w:t>
      </w:r>
      <w:proofErr w:type="gramStart"/>
      <w:r w:rsidR="00D32AC1" w:rsidRPr="00D32AC1">
        <w:t>файле</w:t>
      </w:r>
      <w:proofErr w:type="gramEnd"/>
      <w:r w:rsidR="00D32AC1" w:rsidRPr="00D32AC1">
        <w:t xml:space="preserve"> Реестра пациентов.</w:t>
      </w:r>
    </w:p>
    <w:p w:rsidR="00D32AC1" w:rsidRDefault="004F632B" w:rsidP="00D32AC1">
      <w:pPr>
        <w:numPr>
          <w:ilvl w:val="1"/>
          <w:numId w:val="12"/>
        </w:numPr>
        <w:jc w:val="both"/>
      </w:pPr>
      <w:r>
        <w:t>д</w:t>
      </w:r>
      <w:r w:rsidR="00D32AC1" w:rsidRPr="00D32AC1">
        <w:t xml:space="preserve">ля представленных в </w:t>
      </w:r>
      <w:proofErr w:type="gramStart"/>
      <w:r w:rsidR="00D32AC1" w:rsidRPr="00D32AC1">
        <w:t>файле</w:t>
      </w:r>
      <w:proofErr w:type="gramEnd"/>
      <w:r w:rsidR="00D32AC1" w:rsidRPr="00D32AC1">
        <w:t xml:space="preserve"> Реестра пациентов записей о пациентах должны присутствовать соответствующие случаи оказания в файле Реестра случаев (связь по </w:t>
      </w:r>
      <w:r w:rsidR="00D32AC1" w:rsidRPr="00D32AC1">
        <w:rPr>
          <w:lang w:val="en-US"/>
        </w:rPr>
        <w:t>ID</w:t>
      </w:r>
      <w:r w:rsidR="00D32AC1" w:rsidRPr="00D32AC1">
        <w:t>_</w:t>
      </w:r>
      <w:r w:rsidR="00D32AC1" w:rsidRPr="00D32AC1">
        <w:rPr>
          <w:lang w:val="en-US"/>
        </w:rPr>
        <w:t>PAC</w:t>
      </w:r>
      <w:r w:rsidR="00D32AC1" w:rsidRPr="00D32AC1">
        <w:t>).</w:t>
      </w:r>
    </w:p>
    <w:p w:rsidR="004F632B" w:rsidRDefault="004F632B" w:rsidP="004F632B">
      <w:pPr>
        <w:pStyle w:val="ab"/>
        <w:rPr>
          <w:b/>
          <w:i/>
        </w:rPr>
      </w:pPr>
      <w:bookmarkStart w:id="7" w:name="_Toc339979977"/>
    </w:p>
    <w:p w:rsidR="004F632B" w:rsidRDefault="004F632B" w:rsidP="004F632B">
      <w:pPr>
        <w:pStyle w:val="ab"/>
        <w:rPr>
          <w:b/>
          <w:i/>
        </w:rPr>
      </w:pPr>
    </w:p>
    <w:p w:rsidR="004F632B" w:rsidRPr="004F632B" w:rsidRDefault="004F632B" w:rsidP="004F632B">
      <w:pPr>
        <w:pStyle w:val="ab"/>
        <w:numPr>
          <w:ilvl w:val="1"/>
          <w:numId w:val="8"/>
        </w:numPr>
        <w:rPr>
          <w:b/>
          <w:i/>
        </w:rPr>
      </w:pPr>
      <w:r w:rsidRPr="004F632B">
        <w:rPr>
          <w:b/>
          <w:i/>
        </w:rPr>
        <w:t>Протокол ФЛК, информационные пакеты, содержащие сведения о страховой принадлежности и результаты технологического контроля,</w:t>
      </w:r>
      <w:bookmarkEnd w:id="7"/>
      <w:r w:rsidRPr="004F632B">
        <w:rPr>
          <w:b/>
          <w:i/>
        </w:rPr>
        <w:t xml:space="preserve"> </w:t>
      </w:r>
    </w:p>
    <w:p w:rsidR="004F632B" w:rsidRPr="00D32AC1" w:rsidRDefault="004F632B" w:rsidP="004F632B">
      <w:pPr>
        <w:jc w:val="both"/>
      </w:pPr>
    </w:p>
    <w:p w:rsidR="00D32AC1" w:rsidRDefault="00D32AC1" w:rsidP="00D32AC1"/>
    <w:p w:rsidR="004F632B" w:rsidRPr="00443BCA" w:rsidRDefault="004F632B" w:rsidP="004F632B">
      <w:pPr>
        <w:ind w:firstLine="540"/>
        <w:jc w:val="both"/>
        <w:rPr>
          <w:i/>
        </w:rPr>
      </w:pPr>
      <w:r w:rsidRPr="00443BCA">
        <w:rPr>
          <w:i/>
        </w:rPr>
        <w:t>При приеме Реестра пациент</w:t>
      </w:r>
      <w:r>
        <w:rPr>
          <w:i/>
        </w:rPr>
        <w:t>ов</w:t>
      </w:r>
      <w:r w:rsidRPr="00443BCA">
        <w:rPr>
          <w:i/>
        </w:rPr>
        <w:t xml:space="preserve"> и Реестра случаев ТФОМС проводит ФЛК. Результаты ФЛК оформляются протоколами ФЛК. Файл протокола формируется </w:t>
      </w:r>
      <w:r w:rsidR="00CF0500">
        <w:rPr>
          <w:i/>
        </w:rPr>
        <w:t>для файла Реестра случаев</w:t>
      </w:r>
      <w:r w:rsidRPr="00443BCA">
        <w:rPr>
          <w:i/>
        </w:rPr>
        <w:t xml:space="preserve"> и для  файла Реестра пациентов отдельно.</w:t>
      </w:r>
    </w:p>
    <w:p w:rsidR="004F632B" w:rsidRPr="00443BCA" w:rsidRDefault="004F632B" w:rsidP="004F632B">
      <w:pPr>
        <w:ind w:firstLine="540"/>
        <w:rPr>
          <w:i/>
        </w:rPr>
      </w:pPr>
    </w:p>
    <w:p w:rsidR="004F632B" w:rsidRPr="00443BCA" w:rsidRDefault="004F632B" w:rsidP="004F632B">
      <w:pPr>
        <w:ind w:firstLine="540"/>
        <w:rPr>
          <w:i/>
        </w:rPr>
      </w:pPr>
      <w:r w:rsidRPr="00443BCA">
        <w:rPr>
          <w:i/>
        </w:rPr>
        <w:t>Имя файла протокола ФЛК:</w:t>
      </w:r>
    </w:p>
    <w:p w:rsidR="004F632B" w:rsidRPr="00443BCA" w:rsidRDefault="004F632B" w:rsidP="004F632B">
      <w:pPr>
        <w:ind w:firstLine="540"/>
        <w:rPr>
          <w:i/>
        </w:rPr>
      </w:pPr>
    </w:p>
    <w:p w:rsidR="004F632B" w:rsidRPr="00443BCA" w:rsidRDefault="004F632B" w:rsidP="004F632B">
      <w:pPr>
        <w:ind w:firstLine="540"/>
        <w:rPr>
          <w:i/>
        </w:rPr>
      </w:pPr>
      <w:r w:rsidRPr="00443BCA">
        <w:rPr>
          <w:i/>
        </w:rPr>
        <w:t>Имя файла протокола формируется путем добавления к имени файла, для которого формируется протокол ФЛК,  латинского символа P.</w:t>
      </w:r>
    </w:p>
    <w:p w:rsidR="004F632B" w:rsidRPr="00443BCA" w:rsidRDefault="004F632B" w:rsidP="004F632B">
      <w:pPr>
        <w:ind w:firstLine="540"/>
        <w:jc w:val="both"/>
        <w:rPr>
          <w:i/>
        </w:rPr>
      </w:pPr>
    </w:p>
    <w:p w:rsidR="004F632B" w:rsidRPr="00443BCA" w:rsidRDefault="004F632B" w:rsidP="004F632B">
      <w:pPr>
        <w:ind w:firstLine="540"/>
        <w:jc w:val="both"/>
        <w:rPr>
          <w:i/>
        </w:rPr>
      </w:pPr>
      <w:r w:rsidRPr="00443BCA">
        <w:rPr>
          <w:i/>
        </w:rPr>
        <w:t xml:space="preserve">Файлы протоколов упаковываются в архив формата </w:t>
      </w:r>
      <w:r w:rsidRPr="00443BCA">
        <w:rPr>
          <w:i/>
          <w:lang w:val="en-US"/>
        </w:rPr>
        <w:t>ZIP</w:t>
      </w:r>
      <w:r w:rsidRPr="00443BCA">
        <w:rPr>
          <w:i/>
        </w:rPr>
        <w:t>. Имя архива соответствует имени файла протокола для файла, содержащего Реестр случаев,  расширение – ZIP.</w:t>
      </w:r>
    </w:p>
    <w:p w:rsidR="004F632B" w:rsidRPr="00443BCA" w:rsidRDefault="004F632B" w:rsidP="004F632B">
      <w:pPr>
        <w:rPr>
          <w:i/>
        </w:rPr>
      </w:pPr>
    </w:p>
    <w:p w:rsidR="004F632B" w:rsidRPr="004F632B" w:rsidRDefault="004F632B" w:rsidP="004F632B">
      <w:pPr>
        <w:pStyle w:val="ad"/>
        <w:numPr>
          <w:ilvl w:val="0"/>
          <w:numId w:val="6"/>
        </w:numPr>
        <w:jc w:val="both"/>
        <w:rPr>
          <w:b/>
          <w:i/>
          <w:sz w:val="20"/>
          <w:szCs w:val="20"/>
        </w:rPr>
      </w:pPr>
      <w:r w:rsidRPr="004F632B">
        <w:rPr>
          <w:b/>
          <w:i/>
          <w:sz w:val="20"/>
          <w:szCs w:val="20"/>
        </w:rPr>
        <w:t>Структура файла с протоколом ФЛК</w:t>
      </w:r>
    </w:p>
    <w:tbl>
      <w:tblPr>
        <w:tblpPr w:leftFromText="181" w:rightFromText="181" w:vertAnchor="text" w:horzAnchor="page" w:tblpX="1078" w:tblpY="182"/>
        <w:tblW w:w="10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1251"/>
        <w:gridCol w:w="1503"/>
        <w:gridCol w:w="757"/>
        <w:gridCol w:w="900"/>
        <w:gridCol w:w="642"/>
        <w:gridCol w:w="2128"/>
        <w:gridCol w:w="3307"/>
      </w:tblGrid>
      <w:tr w:rsidR="004F632B" w:rsidRPr="00443BCA" w:rsidTr="00373F57">
        <w:trPr>
          <w:tblHeader/>
        </w:trPr>
        <w:tc>
          <w:tcPr>
            <w:tcW w:w="1251" w:type="dxa"/>
            <w:shd w:val="clear" w:color="auto" w:fill="E0E0E0"/>
            <w:noWrap/>
            <w:vAlign w:val="center"/>
          </w:tcPr>
          <w:p w:rsidR="004F632B" w:rsidRPr="00370F5D" w:rsidRDefault="004F632B" w:rsidP="00373F57">
            <w:pPr>
              <w:rPr>
                <w:i/>
              </w:rPr>
            </w:pPr>
            <w:r w:rsidRPr="00370F5D">
              <w:rPr>
                <w:i/>
              </w:rPr>
              <w:t>Код элемента</w:t>
            </w:r>
          </w:p>
        </w:tc>
        <w:tc>
          <w:tcPr>
            <w:tcW w:w="1503" w:type="dxa"/>
            <w:shd w:val="clear" w:color="auto" w:fill="E0E0E0"/>
            <w:noWrap/>
            <w:vAlign w:val="center"/>
          </w:tcPr>
          <w:p w:rsidR="004F632B" w:rsidRPr="00370F5D" w:rsidRDefault="004F632B" w:rsidP="00373F57">
            <w:pPr>
              <w:rPr>
                <w:i/>
              </w:rPr>
            </w:pPr>
            <w:r w:rsidRPr="00370F5D">
              <w:rPr>
                <w:i/>
              </w:rPr>
              <w:t>Содержание элемента</w:t>
            </w:r>
          </w:p>
        </w:tc>
        <w:tc>
          <w:tcPr>
            <w:tcW w:w="757" w:type="dxa"/>
            <w:shd w:val="clear" w:color="auto" w:fill="E0E0E0"/>
            <w:vAlign w:val="center"/>
          </w:tcPr>
          <w:p w:rsidR="004F632B" w:rsidRPr="00370F5D" w:rsidRDefault="004F632B" w:rsidP="00373F57">
            <w:pPr>
              <w:rPr>
                <w:i/>
              </w:rPr>
            </w:pPr>
            <w:r w:rsidRPr="00370F5D">
              <w:rPr>
                <w:i/>
              </w:rPr>
              <w:t>Тип</w:t>
            </w:r>
          </w:p>
        </w:tc>
        <w:tc>
          <w:tcPr>
            <w:tcW w:w="900" w:type="dxa"/>
            <w:shd w:val="clear" w:color="auto" w:fill="E0E0E0"/>
            <w:noWrap/>
            <w:vAlign w:val="center"/>
          </w:tcPr>
          <w:p w:rsidR="004F632B" w:rsidRPr="00370F5D" w:rsidRDefault="004F632B" w:rsidP="00373F57">
            <w:pPr>
              <w:rPr>
                <w:i/>
              </w:rPr>
            </w:pPr>
            <w:r w:rsidRPr="00370F5D">
              <w:rPr>
                <w:i/>
              </w:rPr>
              <w:t>Размер</w:t>
            </w:r>
          </w:p>
        </w:tc>
        <w:tc>
          <w:tcPr>
            <w:tcW w:w="642" w:type="dxa"/>
            <w:shd w:val="clear" w:color="auto" w:fill="E0E0E0"/>
            <w:vAlign w:val="center"/>
          </w:tcPr>
          <w:p w:rsidR="004F632B" w:rsidRPr="00370F5D" w:rsidRDefault="004F632B" w:rsidP="00373F57">
            <w:pPr>
              <w:rPr>
                <w:i/>
              </w:rPr>
            </w:pPr>
            <w:proofErr w:type="spellStart"/>
            <w:r w:rsidRPr="00370F5D">
              <w:rPr>
                <w:i/>
              </w:rPr>
              <w:t>Обяз</w:t>
            </w:r>
            <w:proofErr w:type="spellEnd"/>
          </w:p>
        </w:tc>
        <w:tc>
          <w:tcPr>
            <w:tcW w:w="2128" w:type="dxa"/>
            <w:shd w:val="clear" w:color="auto" w:fill="E0E0E0"/>
            <w:noWrap/>
            <w:vAlign w:val="center"/>
          </w:tcPr>
          <w:p w:rsidR="004F632B" w:rsidRPr="00370F5D" w:rsidRDefault="004F632B" w:rsidP="00373F57">
            <w:pPr>
              <w:rPr>
                <w:i/>
              </w:rPr>
            </w:pPr>
            <w:r w:rsidRPr="00370F5D">
              <w:rPr>
                <w:i/>
              </w:rPr>
              <w:t>Наименование</w:t>
            </w:r>
          </w:p>
        </w:tc>
        <w:tc>
          <w:tcPr>
            <w:tcW w:w="3307" w:type="dxa"/>
            <w:shd w:val="clear" w:color="auto" w:fill="E0E0E0"/>
            <w:noWrap/>
            <w:vAlign w:val="center"/>
          </w:tcPr>
          <w:p w:rsidR="004F632B" w:rsidRPr="00370F5D" w:rsidRDefault="004F632B" w:rsidP="00373F57">
            <w:pPr>
              <w:rPr>
                <w:i/>
              </w:rPr>
            </w:pPr>
            <w:r w:rsidRPr="00370F5D">
              <w:rPr>
                <w:i/>
              </w:rPr>
              <w:t>Дополнительная информация</w:t>
            </w:r>
          </w:p>
        </w:tc>
      </w:tr>
      <w:tr w:rsidR="004F632B" w:rsidRPr="00443BCA" w:rsidTr="00373F57">
        <w:tc>
          <w:tcPr>
            <w:tcW w:w="10488" w:type="dxa"/>
            <w:gridSpan w:val="7"/>
            <w:noWrap/>
          </w:tcPr>
          <w:p w:rsidR="004F632B" w:rsidRPr="00370F5D" w:rsidRDefault="004F632B" w:rsidP="00373F57">
            <w:pPr>
              <w:rPr>
                <w:i/>
              </w:rPr>
            </w:pPr>
            <w:r w:rsidRPr="00370F5D">
              <w:rPr>
                <w:i/>
              </w:rPr>
              <w:t>Корневой элемент</w:t>
            </w:r>
          </w:p>
        </w:tc>
      </w:tr>
      <w:tr w:rsidR="004F632B" w:rsidRPr="00443BCA" w:rsidTr="00373F57">
        <w:tc>
          <w:tcPr>
            <w:tcW w:w="1251" w:type="dxa"/>
            <w:noWrap/>
          </w:tcPr>
          <w:p w:rsidR="004F632B" w:rsidRPr="00370F5D" w:rsidRDefault="004F632B" w:rsidP="00373F57">
            <w:pPr>
              <w:rPr>
                <w:i/>
              </w:rPr>
            </w:pPr>
            <w:r w:rsidRPr="00370F5D">
              <w:rPr>
                <w:i/>
              </w:rPr>
              <w:t>FLK_P</w:t>
            </w:r>
          </w:p>
        </w:tc>
        <w:tc>
          <w:tcPr>
            <w:tcW w:w="1503" w:type="dxa"/>
            <w:noWrap/>
          </w:tcPr>
          <w:p w:rsidR="004F632B" w:rsidRPr="00370F5D" w:rsidRDefault="004F632B" w:rsidP="00373F57">
            <w:pPr>
              <w:rPr>
                <w:rFonts w:eastAsia="Calibri"/>
                <w:i/>
              </w:rPr>
            </w:pPr>
            <w:r w:rsidRPr="00370F5D">
              <w:rPr>
                <w:rFonts w:eastAsia="Calibri"/>
                <w:i/>
              </w:rPr>
              <w:t>FNAME</w:t>
            </w:r>
          </w:p>
        </w:tc>
        <w:tc>
          <w:tcPr>
            <w:tcW w:w="757" w:type="dxa"/>
          </w:tcPr>
          <w:p w:rsidR="004F632B" w:rsidRPr="00370F5D" w:rsidRDefault="004F632B" w:rsidP="00373F57">
            <w:pPr>
              <w:rPr>
                <w:i/>
              </w:rPr>
            </w:pPr>
            <w:proofErr w:type="spellStart"/>
            <w:r w:rsidRPr="00370F5D">
              <w:rPr>
                <w:i/>
              </w:rPr>
              <w:t>Char</w:t>
            </w:r>
            <w:proofErr w:type="spellEnd"/>
          </w:p>
        </w:tc>
        <w:tc>
          <w:tcPr>
            <w:tcW w:w="900" w:type="dxa"/>
            <w:noWrap/>
          </w:tcPr>
          <w:p w:rsidR="004F632B" w:rsidRPr="00902957" w:rsidRDefault="004F632B" w:rsidP="00373F57">
            <w:pPr>
              <w:rPr>
                <w:b/>
                <w:i/>
                <w:color w:val="C00000"/>
              </w:rPr>
            </w:pPr>
            <w:r w:rsidRPr="00902957">
              <w:rPr>
                <w:b/>
                <w:i/>
                <w:color w:val="C00000"/>
                <w:lang w:val="en-US"/>
              </w:rPr>
              <w:t>2</w:t>
            </w:r>
            <w:r w:rsidR="00CF0500" w:rsidRPr="00902957">
              <w:rPr>
                <w:b/>
                <w:i/>
                <w:color w:val="C00000"/>
              </w:rPr>
              <w:t>7</w:t>
            </w:r>
          </w:p>
        </w:tc>
        <w:tc>
          <w:tcPr>
            <w:tcW w:w="642" w:type="dxa"/>
          </w:tcPr>
          <w:p w:rsidR="004F632B" w:rsidRPr="00370F5D" w:rsidRDefault="004F632B" w:rsidP="00373F57">
            <w:pPr>
              <w:rPr>
                <w:i/>
              </w:rPr>
            </w:pPr>
            <w:r w:rsidRPr="00370F5D">
              <w:rPr>
                <w:i/>
              </w:rPr>
              <w:t>О</w:t>
            </w:r>
          </w:p>
        </w:tc>
        <w:tc>
          <w:tcPr>
            <w:tcW w:w="2128" w:type="dxa"/>
          </w:tcPr>
          <w:p w:rsidR="004F632B" w:rsidRPr="00370F5D" w:rsidRDefault="004F632B" w:rsidP="00373F57">
            <w:pPr>
              <w:rPr>
                <w:rFonts w:eastAsia="MS Mincho"/>
                <w:i/>
              </w:rPr>
            </w:pPr>
            <w:r w:rsidRPr="00370F5D">
              <w:rPr>
                <w:rFonts w:eastAsia="MS Mincho"/>
                <w:i/>
              </w:rPr>
              <w:t>Имя файла протокола без расширения</w:t>
            </w:r>
          </w:p>
        </w:tc>
        <w:tc>
          <w:tcPr>
            <w:tcW w:w="3307" w:type="dxa"/>
          </w:tcPr>
          <w:p w:rsidR="004F632B" w:rsidRPr="00370F5D" w:rsidRDefault="004F632B" w:rsidP="00373F57">
            <w:pPr>
              <w:rPr>
                <w:rFonts w:eastAsia="MS Mincho"/>
                <w:i/>
              </w:rPr>
            </w:pPr>
          </w:p>
        </w:tc>
      </w:tr>
      <w:tr w:rsidR="004F632B" w:rsidRPr="00443BCA" w:rsidTr="00373F57">
        <w:tc>
          <w:tcPr>
            <w:tcW w:w="1251" w:type="dxa"/>
            <w:noWrap/>
          </w:tcPr>
          <w:p w:rsidR="004F632B" w:rsidRPr="00370F5D" w:rsidRDefault="004F632B" w:rsidP="00373F57">
            <w:pPr>
              <w:rPr>
                <w:i/>
              </w:rPr>
            </w:pPr>
          </w:p>
        </w:tc>
        <w:tc>
          <w:tcPr>
            <w:tcW w:w="1503" w:type="dxa"/>
            <w:noWrap/>
          </w:tcPr>
          <w:p w:rsidR="004F632B" w:rsidRPr="00370F5D" w:rsidRDefault="004F632B" w:rsidP="00373F57">
            <w:pPr>
              <w:rPr>
                <w:rFonts w:eastAsia="Calibri"/>
                <w:i/>
              </w:rPr>
            </w:pPr>
            <w:r w:rsidRPr="00370F5D">
              <w:rPr>
                <w:rFonts w:eastAsia="Calibri"/>
                <w:i/>
              </w:rPr>
              <w:t>FNAME_I</w:t>
            </w:r>
          </w:p>
        </w:tc>
        <w:tc>
          <w:tcPr>
            <w:tcW w:w="757" w:type="dxa"/>
          </w:tcPr>
          <w:p w:rsidR="004F632B" w:rsidRPr="00370F5D" w:rsidRDefault="004F632B" w:rsidP="00373F57">
            <w:pPr>
              <w:rPr>
                <w:i/>
              </w:rPr>
            </w:pPr>
            <w:proofErr w:type="spellStart"/>
            <w:r w:rsidRPr="00370F5D">
              <w:rPr>
                <w:i/>
              </w:rPr>
              <w:t>Char</w:t>
            </w:r>
            <w:proofErr w:type="spellEnd"/>
          </w:p>
        </w:tc>
        <w:tc>
          <w:tcPr>
            <w:tcW w:w="900" w:type="dxa"/>
            <w:noWrap/>
          </w:tcPr>
          <w:p w:rsidR="004F632B" w:rsidRPr="00370F5D" w:rsidRDefault="004F632B" w:rsidP="00373F57">
            <w:pPr>
              <w:rPr>
                <w:i/>
                <w:lang w:val="en-US"/>
              </w:rPr>
            </w:pPr>
            <w:r w:rsidRPr="00370F5D">
              <w:rPr>
                <w:i/>
                <w:lang w:val="en-US"/>
              </w:rPr>
              <w:t>26</w:t>
            </w:r>
          </w:p>
        </w:tc>
        <w:tc>
          <w:tcPr>
            <w:tcW w:w="642" w:type="dxa"/>
          </w:tcPr>
          <w:p w:rsidR="004F632B" w:rsidRPr="00370F5D" w:rsidRDefault="004F632B" w:rsidP="00373F57">
            <w:pPr>
              <w:rPr>
                <w:b/>
                <w:i/>
              </w:rPr>
            </w:pPr>
            <w:r w:rsidRPr="00370F5D">
              <w:rPr>
                <w:b/>
                <w:i/>
              </w:rPr>
              <w:t>О</w:t>
            </w:r>
          </w:p>
        </w:tc>
        <w:tc>
          <w:tcPr>
            <w:tcW w:w="2128" w:type="dxa"/>
          </w:tcPr>
          <w:p w:rsidR="004F632B" w:rsidRPr="00370F5D" w:rsidRDefault="004F632B" w:rsidP="00373F57">
            <w:pPr>
              <w:rPr>
                <w:rFonts w:eastAsia="MS Mincho"/>
                <w:i/>
              </w:rPr>
            </w:pPr>
            <w:r w:rsidRPr="00370F5D">
              <w:rPr>
                <w:rFonts w:eastAsia="MS Mincho"/>
                <w:i/>
              </w:rPr>
              <w:t xml:space="preserve">Имя исходного файла без расширения, для которого формируется протокол </w:t>
            </w:r>
          </w:p>
        </w:tc>
        <w:tc>
          <w:tcPr>
            <w:tcW w:w="3307" w:type="dxa"/>
          </w:tcPr>
          <w:p w:rsidR="004F632B" w:rsidRPr="00370F5D" w:rsidRDefault="004F632B" w:rsidP="00373F57">
            <w:pPr>
              <w:rPr>
                <w:rFonts w:eastAsia="MS Mincho"/>
                <w:i/>
              </w:rPr>
            </w:pPr>
            <w:r w:rsidRPr="00370F5D">
              <w:rPr>
                <w:rFonts w:eastAsia="MS Mincho"/>
                <w:i/>
              </w:rPr>
              <w:t>Указывается имя файла Реестра случаев без расширения или файла Реестра пациентов без расширения</w:t>
            </w:r>
          </w:p>
        </w:tc>
      </w:tr>
      <w:tr w:rsidR="004F632B" w:rsidRPr="00443BCA" w:rsidTr="00373F57">
        <w:tc>
          <w:tcPr>
            <w:tcW w:w="1251" w:type="dxa"/>
            <w:noWrap/>
          </w:tcPr>
          <w:p w:rsidR="004F632B" w:rsidRPr="00370F5D" w:rsidRDefault="004F632B" w:rsidP="00373F57">
            <w:pPr>
              <w:rPr>
                <w:i/>
              </w:rPr>
            </w:pPr>
          </w:p>
        </w:tc>
        <w:tc>
          <w:tcPr>
            <w:tcW w:w="1503" w:type="dxa"/>
            <w:noWrap/>
          </w:tcPr>
          <w:p w:rsidR="004F632B" w:rsidRPr="00370F5D" w:rsidRDefault="004F632B" w:rsidP="00373F57">
            <w:pPr>
              <w:rPr>
                <w:rFonts w:eastAsia="Calibri"/>
                <w:i/>
              </w:rPr>
            </w:pPr>
            <w:r w:rsidRPr="00370F5D">
              <w:rPr>
                <w:rFonts w:eastAsia="Calibri"/>
                <w:i/>
              </w:rPr>
              <w:t>PR</w:t>
            </w:r>
          </w:p>
        </w:tc>
        <w:tc>
          <w:tcPr>
            <w:tcW w:w="757" w:type="dxa"/>
          </w:tcPr>
          <w:p w:rsidR="004F632B" w:rsidRPr="00370F5D" w:rsidRDefault="004F632B" w:rsidP="00373F57">
            <w:pPr>
              <w:rPr>
                <w:i/>
              </w:rPr>
            </w:pPr>
            <w:r w:rsidRPr="00370F5D">
              <w:rPr>
                <w:i/>
              </w:rPr>
              <w:t>S</w:t>
            </w:r>
          </w:p>
        </w:tc>
        <w:tc>
          <w:tcPr>
            <w:tcW w:w="900" w:type="dxa"/>
            <w:noWrap/>
          </w:tcPr>
          <w:p w:rsidR="004F632B" w:rsidRPr="00370F5D" w:rsidRDefault="004F632B" w:rsidP="00373F57">
            <w:pPr>
              <w:rPr>
                <w:i/>
              </w:rPr>
            </w:pPr>
          </w:p>
        </w:tc>
        <w:tc>
          <w:tcPr>
            <w:tcW w:w="642" w:type="dxa"/>
          </w:tcPr>
          <w:p w:rsidR="004F632B" w:rsidRPr="00370F5D" w:rsidRDefault="004F632B" w:rsidP="00373F57">
            <w:pPr>
              <w:rPr>
                <w:i/>
              </w:rPr>
            </w:pPr>
            <w:r w:rsidRPr="00370F5D">
              <w:rPr>
                <w:i/>
              </w:rPr>
              <w:t>УМ</w:t>
            </w:r>
          </w:p>
        </w:tc>
        <w:tc>
          <w:tcPr>
            <w:tcW w:w="2128" w:type="dxa"/>
          </w:tcPr>
          <w:p w:rsidR="004F632B" w:rsidRPr="00370F5D" w:rsidRDefault="004F632B" w:rsidP="00373F57">
            <w:pPr>
              <w:rPr>
                <w:rFonts w:eastAsia="MS Mincho"/>
                <w:i/>
              </w:rPr>
            </w:pPr>
            <w:r w:rsidRPr="00370F5D">
              <w:rPr>
                <w:rFonts w:eastAsia="MS Mincho"/>
                <w:i/>
              </w:rPr>
              <w:t>Причина отказа</w:t>
            </w:r>
          </w:p>
        </w:tc>
        <w:tc>
          <w:tcPr>
            <w:tcW w:w="3307" w:type="dxa"/>
          </w:tcPr>
          <w:p w:rsidR="004F632B" w:rsidRPr="00370F5D" w:rsidRDefault="004F632B" w:rsidP="00373F57">
            <w:pPr>
              <w:rPr>
                <w:rFonts w:eastAsia="MS Mincho"/>
                <w:i/>
              </w:rPr>
            </w:pPr>
            <w:r w:rsidRPr="00370F5D">
              <w:rPr>
                <w:rFonts w:eastAsia="MS Mincho"/>
                <w:i/>
              </w:rPr>
              <w:t>В файл включается информация обо всех обнаруженных ошибках.</w:t>
            </w:r>
          </w:p>
        </w:tc>
      </w:tr>
      <w:tr w:rsidR="004F632B" w:rsidRPr="00443BCA" w:rsidTr="00373F57">
        <w:tc>
          <w:tcPr>
            <w:tcW w:w="10488" w:type="dxa"/>
            <w:gridSpan w:val="7"/>
            <w:noWrap/>
          </w:tcPr>
          <w:p w:rsidR="004F632B" w:rsidRPr="00370F5D" w:rsidRDefault="004F632B" w:rsidP="00373F57">
            <w:pPr>
              <w:rPr>
                <w:rFonts w:eastAsia="MS Mincho"/>
                <w:i/>
              </w:rPr>
            </w:pPr>
            <w:r w:rsidRPr="00370F5D">
              <w:rPr>
                <w:rFonts w:eastAsia="MS Mincho"/>
                <w:i/>
              </w:rPr>
              <w:t>Причина отказа</w:t>
            </w:r>
          </w:p>
        </w:tc>
      </w:tr>
      <w:tr w:rsidR="004F632B" w:rsidRPr="00443BCA" w:rsidTr="00373F57">
        <w:tc>
          <w:tcPr>
            <w:tcW w:w="1251" w:type="dxa"/>
            <w:noWrap/>
          </w:tcPr>
          <w:p w:rsidR="004F632B" w:rsidRPr="00370F5D" w:rsidRDefault="004F632B" w:rsidP="00373F57">
            <w:pPr>
              <w:rPr>
                <w:i/>
              </w:rPr>
            </w:pPr>
            <w:r w:rsidRPr="00370F5D">
              <w:rPr>
                <w:rFonts w:eastAsia="Calibri"/>
                <w:i/>
              </w:rPr>
              <w:t>PR</w:t>
            </w:r>
          </w:p>
        </w:tc>
        <w:tc>
          <w:tcPr>
            <w:tcW w:w="1503" w:type="dxa"/>
            <w:noWrap/>
          </w:tcPr>
          <w:p w:rsidR="004F632B" w:rsidRPr="00370F5D" w:rsidRDefault="004F632B" w:rsidP="00373F57">
            <w:pPr>
              <w:rPr>
                <w:rFonts w:eastAsia="Calibri"/>
                <w:i/>
              </w:rPr>
            </w:pPr>
            <w:r w:rsidRPr="00370F5D">
              <w:rPr>
                <w:rFonts w:eastAsia="Calibri"/>
                <w:i/>
              </w:rPr>
              <w:t>OSHIB</w:t>
            </w:r>
          </w:p>
        </w:tc>
        <w:tc>
          <w:tcPr>
            <w:tcW w:w="757" w:type="dxa"/>
          </w:tcPr>
          <w:p w:rsidR="004F632B" w:rsidRPr="00370F5D" w:rsidRDefault="004F632B" w:rsidP="00373F57">
            <w:pPr>
              <w:rPr>
                <w:i/>
              </w:rPr>
            </w:pPr>
            <w:proofErr w:type="spellStart"/>
            <w:r w:rsidRPr="00370F5D">
              <w:rPr>
                <w:i/>
              </w:rPr>
              <w:t>Num</w:t>
            </w:r>
            <w:proofErr w:type="spellEnd"/>
          </w:p>
        </w:tc>
        <w:tc>
          <w:tcPr>
            <w:tcW w:w="900" w:type="dxa"/>
            <w:noWrap/>
          </w:tcPr>
          <w:p w:rsidR="004F632B" w:rsidRPr="00370F5D" w:rsidRDefault="004F632B" w:rsidP="00373F57">
            <w:pPr>
              <w:rPr>
                <w:i/>
              </w:rPr>
            </w:pPr>
            <w:r w:rsidRPr="00370F5D">
              <w:rPr>
                <w:i/>
              </w:rPr>
              <w:t>3</w:t>
            </w:r>
          </w:p>
        </w:tc>
        <w:tc>
          <w:tcPr>
            <w:tcW w:w="642" w:type="dxa"/>
          </w:tcPr>
          <w:p w:rsidR="004F632B" w:rsidRPr="00370F5D" w:rsidRDefault="004F632B" w:rsidP="00373F57">
            <w:pPr>
              <w:rPr>
                <w:i/>
              </w:rPr>
            </w:pPr>
            <w:r w:rsidRPr="00370F5D">
              <w:rPr>
                <w:i/>
              </w:rPr>
              <w:t>О</w:t>
            </w:r>
          </w:p>
        </w:tc>
        <w:tc>
          <w:tcPr>
            <w:tcW w:w="2128" w:type="dxa"/>
          </w:tcPr>
          <w:p w:rsidR="004F632B" w:rsidRPr="00370F5D" w:rsidRDefault="004F632B" w:rsidP="00373F57">
            <w:pPr>
              <w:rPr>
                <w:rFonts w:eastAsia="MS Mincho"/>
                <w:i/>
              </w:rPr>
            </w:pPr>
            <w:r w:rsidRPr="00370F5D">
              <w:rPr>
                <w:rFonts w:eastAsia="MS Mincho"/>
                <w:i/>
              </w:rPr>
              <w:t>Код ошибки</w:t>
            </w:r>
          </w:p>
        </w:tc>
        <w:tc>
          <w:tcPr>
            <w:tcW w:w="3307" w:type="dxa"/>
          </w:tcPr>
          <w:p w:rsidR="004F632B" w:rsidRPr="00370F5D" w:rsidRDefault="004F632B" w:rsidP="003A29DA">
            <w:pPr>
              <w:rPr>
                <w:rFonts w:eastAsia="MS Mincho"/>
                <w:i/>
              </w:rPr>
            </w:pPr>
            <w:r w:rsidRPr="00370F5D">
              <w:rPr>
                <w:rFonts w:eastAsia="MS Mincho"/>
                <w:i/>
              </w:rPr>
              <w:t xml:space="preserve">В </w:t>
            </w:r>
            <w:proofErr w:type="gramStart"/>
            <w:r w:rsidRPr="00370F5D">
              <w:rPr>
                <w:rFonts w:eastAsia="MS Mincho"/>
                <w:i/>
              </w:rPr>
              <w:t>соответствии</w:t>
            </w:r>
            <w:proofErr w:type="gramEnd"/>
            <w:r w:rsidRPr="00370F5D">
              <w:rPr>
                <w:rFonts w:eastAsia="MS Mincho"/>
                <w:i/>
              </w:rPr>
              <w:t xml:space="preserve"> с классификатором </w:t>
            </w:r>
            <w:r w:rsidR="003A29DA">
              <w:rPr>
                <w:rFonts w:eastAsia="MS Mincho"/>
                <w:i/>
                <w:lang w:val="en-US"/>
              </w:rPr>
              <w:t>Q</w:t>
            </w:r>
            <w:r w:rsidR="003A29DA" w:rsidRPr="003A29DA">
              <w:rPr>
                <w:rFonts w:eastAsia="MS Mincho"/>
                <w:i/>
              </w:rPr>
              <w:t>008</w:t>
            </w:r>
            <w:r w:rsidR="00CF0500" w:rsidRPr="00370F5D">
              <w:rPr>
                <w:rFonts w:eastAsia="MS Mincho"/>
                <w:i/>
              </w:rPr>
              <w:t>.</w:t>
            </w:r>
          </w:p>
        </w:tc>
      </w:tr>
      <w:tr w:rsidR="004F632B" w:rsidRPr="00443BCA" w:rsidTr="00373F57">
        <w:tc>
          <w:tcPr>
            <w:tcW w:w="1251" w:type="dxa"/>
            <w:noWrap/>
          </w:tcPr>
          <w:p w:rsidR="004F632B" w:rsidRPr="00370F5D" w:rsidRDefault="004F632B" w:rsidP="00373F57">
            <w:pPr>
              <w:rPr>
                <w:i/>
              </w:rPr>
            </w:pPr>
          </w:p>
        </w:tc>
        <w:tc>
          <w:tcPr>
            <w:tcW w:w="1503" w:type="dxa"/>
            <w:noWrap/>
          </w:tcPr>
          <w:p w:rsidR="004F632B" w:rsidRPr="00370F5D" w:rsidRDefault="004F632B" w:rsidP="00373F57">
            <w:pPr>
              <w:rPr>
                <w:rFonts w:eastAsia="Calibri"/>
                <w:i/>
              </w:rPr>
            </w:pPr>
            <w:r w:rsidRPr="00370F5D">
              <w:rPr>
                <w:rFonts w:eastAsia="Calibri"/>
                <w:i/>
              </w:rPr>
              <w:t>IM_POL</w:t>
            </w:r>
          </w:p>
        </w:tc>
        <w:tc>
          <w:tcPr>
            <w:tcW w:w="757" w:type="dxa"/>
          </w:tcPr>
          <w:p w:rsidR="004F632B" w:rsidRPr="00370F5D" w:rsidRDefault="004F632B" w:rsidP="00373F57">
            <w:pPr>
              <w:rPr>
                <w:i/>
              </w:rPr>
            </w:pPr>
            <w:proofErr w:type="spellStart"/>
            <w:r w:rsidRPr="00370F5D">
              <w:rPr>
                <w:i/>
              </w:rPr>
              <w:t>Char</w:t>
            </w:r>
            <w:proofErr w:type="spellEnd"/>
          </w:p>
        </w:tc>
        <w:tc>
          <w:tcPr>
            <w:tcW w:w="900" w:type="dxa"/>
            <w:noWrap/>
          </w:tcPr>
          <w:p w:rsidR="004F632B" w:rsidRPr="00370F5D" w:rsidRDefault="004F632B" w:rsidP="00373F57">
            <w:pPr>
              <w:rPr>
                <w:i/>
              </w:rPr>
            </w:pPr>
            <w:r w:rsidRPr="00370F5D">
              <w:rPr>
                <w:i/>
              </w:rPr>
              <w:t>20</w:t>
            </w:r>
          </w:p>
        </w:tc>
        <w:tc>
          <w:tcPr>
            <w:tcW w:w="642" w:type="dxa"/>
          </w:tcPr>
          <w:p w:rsidR="004F632B" w:rsidRPr="00370F5D" w:rsidRDefault="004F632B" w:rsidP="00373F57">
            <w:pPr>
              <w:rPr>
                <w:i/>
              </w:rPr>
            </w:pPr>
            <w:r w:rsidRPr="00370F5D">
              <w:rPr>
                <w:i/>
              </w:rPr>
              <w:t>У</w:t>
            </w:r>
          </w:p>
        </w:tc>
        <w:tc>
          <w:tcPr>
            <w:tcW w:w="2128" w:type="dxa"/>
          </w:tcPr>
          <w:p w:rsidR="004F632B" w:rsidRPr="00370F5D" w:rsidRDefault="004F632B" w:rsidP="00373F57">
            <w:pPr>
              <w:rPr>
                <w:rFonts w:eastAsia="MS Mincho"/>
                <w:i/>
              </w:rPr>
            </w:pPr>
            <w:r w:rsidRPr="00370F5D">
              <w:rPr>
                <w:rFonts w:eastAsia="MS Mincho"/>
                <w:i/>
              </w:rPr>
              <w:t>Имя поля</w:t>
            </w:r>
          </w:p>
        </w:tc>
        <w:tc>
          <w:tcPr>
            <w:tcW w:w="3307" w:type="dxa"/>
          </w:tcPr>
          <w:p w:rsidR="004F632B" w:rsidRPr="00370F5D" w:rsidRDefault="004F632B" w:rsidP="00373F57">
            <w:pPr>
              <w:rPr>
                <w:rFonts w:eastAsia="MS Mincho"/>
                <w:i/>
              </w:rPr>
            </w:pPr>
            <w:r w:rsidRPr="00370F5D">
              <w:rPr>
                <w:rFonts w:eastAsia="MS Mincho"/>
                <w:i/>
              </w:rPr>
              <w:t>Имя поля, содержащего ошибку. Не заполняется только в том случае, если ошибка относится к файлу в целом.</w:t>
            </w:r>
          </w:p>
        </w:tc>
      </w:tr>
      <w:tr w:rsidR="004F632B" w:rsidRPr="00443BCA" w:rsidTr="00373F57">
        <w:tc>
          <w:tcPr>
            <w:tcW w:w="1251" w:type="dxa"/>
            <w:noWrap/>
          </w:tcPr>
          <w:p w:rsidR="004F632B" w:rsidRPr="00370F5D" w:rsidRDefault="004F632B" w:rsidP="00373F57">
            <w:pPr>
              <w:rPr>
                <w:i/>
              </w:rPr>
            </w:pPr>
          </w:p>
        </w:tc>
        <w:tc>
          <w:tcPr>
            <w:tcW w:w="1503" w:type="dxa"/>
            <w:noWrap/>
          </w:tcPr>
          <w:p w:rsidR="004F632B" w:rsidRPr="00370F5D" w:rsidRDefault="004F632B" w:rsidP="00373F57">
            <w:pPr>
              <w:rPr>
                <w:rFonts w:eastAsia="Calibri"/>
                <w:i/>
              </w:rPr>
            </w:pPr>
            <w:r w:rsidRPr="00370F5D">
              <w:rPr>
                <w:rFonts w:eastAsia="Calibri"/>
                <w:i/>
              </w:rPr>
              <w:t>BAS_EL</w:t>
            </w:r>
          </w:p>
        </w:tc>
        <w:tc>
          <w:tcPr>
            <w:tcW w:w="757" w:type="dxa"/>
          </w:tcPr>
          <w:p w:rsidR="004F632B" w:rsidRPr="00370F5D" w:rsidRDefault="004F632B" w:rsidP="00373F57">
            <w:pPr>
              <w:rPr>
                <w:i/>
              </w:rPr>
            </w:pPr>
            <w:proofErr w:type="spellStart"/>
            <w:r w:rsidRPr="00370F5D">
              <w:rPr>
                <w:i/>
              </w:rPr>
              <w:t>Char</w:t>
            </w:r>
            <w:proofErr w:type="spellEnd"/>
          </w:p>
        </w:tc>
        <w:tc>
          <w:tcPr>
            <w:tcW w:w="900" w:type="dxa"/>
            <w:noWrap/>
          </w:tcPr>
          <w:p w:rsidR="004F632B" w:rsidRPr="00370F5D" w:rsidRDefault="004F632B" w:rsidP="00373F57">
            <w:pPr>
              <w:rPr>
                <w:i/>
              </w:rPr>
            </w:pPr>
            <w:r w:rsidRPr="00370F5D">
              <w:rPr>
                <w:i/>
              </w:rPr>
              <w:t>20</w:t>
            </w:r>
          </w:p>
        </w:tc>
        <w:tc>
          <w:tcPr>
            <w:tcW w:w="642" w:type="dxa"/>
          </w:tcPr>
          <w:p w:rsidR="004F632B" w:rsidRPr="00370F5D" w:rsidRDefault="004F632B" w:rsidP="00373F57">
            <w:pPr>
              <w:rPr>
                <w:i/>
              </w:rPr>
            </w:pPr>
            <w:r w:rsidRPr="00370F5D">
              <w:rPr>
                <w:i/>
              </w:rPr>
              <w:t>У</w:t>
            </w:r>
          </w:p>
        </w:tc>
        <w:tc>
          <w:tcPr>
            <w:tcW w:w="2128" w:type="dxa"/>
          </w:tcPr>
          <w:p w:rsidR="004F632B" w:rsidRPr="00370F5D" w:rsidRDefault="004F632B" w:rsidP="00373F57">
            <w:pPr>
              <w:rPr>
                <w:rFonts w:eastAsia="MS Mincho"/>
                <w:i/>
              </w:rPr>
            </w:pPr>
            <w:r w:rsidRPr="00370F5D">
              <w:rPr>
                <w:rFonts w:eastAsia="MS Mincho"/>
                <w:i/>
              </w:rPr>
              <w:t>Имя базового элемента</w:t>
            </w:r>
          </w:p>
        </w:tc>
        <w:tc>
          <w:tcPr>
            <w:tcW w:w="3307" w:type="dxa"/>
          </w:tcPr>
          <w:p w:rsidR="004F632B" w:rsidRPr="00370F5D" w:rsidRDefault="004F632B" w:rsidP="00373F57">
            <w:pPr>
              <w:rPr>
                <w:rFonts w:eastAsia="MS Mincho"/>
                <w:i/>
              </w:rPr>
            </w:pPr>
            <w:r w:rsidRPr="00370F5D">
              <w:rPr>
                <w:rFonts w:eastAsia="MS Mincho"/>
                <w:i/>
              </w:rPr>
              <w:t xml:space="preserve">Имя базового элемента для поля, в </w:t>
            </w:r>
            <w:proofErr w:type="gramStart"/>
            <w:r w:rsidRPr="00370F5D">
              <w:rPr>
                <w:rFonts w:eastAsia="MS Mincho"/>
                <w:i/>
              </w:rPr>
              <w:t>котором</w:t>
            </w:r>
            <w:proofErr w:type="gramEnd"/>
            <w:r w:rsidRPr="00370F5D">
              <w:rPr>
                <w:rFonts w:eastAsia="MS Mincho"/>
                <w:i/>
              </w:rPr>
              <w:t xml:space="preserve"> обнаружена ошибка.</w:t>
            </w:r>
          </w:p>
        </w:tc>
      </w:tr>
      <w:tr w:rsidR="004F632B" w:rsidRPr="00443BCA" w:rsidTr="00373F57">
        <w:trPr>
          <w:trHeight w:val="42"/>
        </w:trPr>
        <w:tc>
          <w:tcPr>
            <w:tcW w:w="1251" w:type="dxa"/>
            <w:noWrap/>
          </w:tcPr>
          <w:p w:rsidR="004F632B" w:rsidRPr="00370F5D" w:rsidRDefault="004F632B" w:rsidP="00373F57">
            <w:pPr>
              <w:rPr>
                <w:i/>
              </w:rPr>
            </w:pPr>
          </w:p>
        </w:tc>
        <w:tc>
          <w:tcPr>
            <w:tcW w:w="1503" w:type="dxa"/>
            <w:noWrap/>
          </w:tcPr>
          <w:p w:rsidR="004F632B" w:rsidRPr="00370F5D" w:rsidRDefault="004F632B" w:rsidP="00373F57">
            <w:pPr>
              <w:rPr>
                <w:rFonts w:eastAsia="Calibri"/>
                <w:i/>
                <w:lang w:val="en-US"/>
              </w:rPr>
            </w:pPr>
            <w:r w:rsidRPr="00370F5D">
              <w:rPr>
                <w:rFonts w:eastAsia="Calibri"/>
                <w:i/>
              </w:rPr>
              <w:t>ID_BAS</w:t>
            </w:r>
          </w:p>
        </w:tc>
        <w:tc>
          <w:tcPr>
            <w:tcW w:w="757" w:type="dxa"/>
          </w:tcPr>
          <w:p w:rsidR="004F632B" w:rsidRPr="00370F5D" w:rsidRDefault="004F632B" w:rsidP="00373F57">
            <w:pPr>
              <w:rPr>
                <w:i/>
                <w:lang w:val="en-US"/>
              </w:rPr>
            </w:pPr>
            <w:r w:rsidRPr="00370F5D">
              <w:rPr>
                <w:i/>
                <w:lang w:val="en-US"/>
              </w:rPr>
              <w:t>Char</w:t>
            </w:r>
          </w:p>
        </w:tc>
        <w:tc>
          <w:tcPr>
            <w:tcW w:w="900" w:type="dxa"/>
            <w:noWrap/>
          </w:tcPr>
          <w:p w:rsidR="004F632B" w:rsidRPr="00370F5D" w:rsidRDefault="004F632B" w:rsidP="00373F57">
            <w:pPr>
              <w:rPr>
                <w:i/>
                <w:lang w:val="en-US"/>
              </w:rPr>
            </w:pPr>
            <w:r w:rsidRPr="00370F5D">
              <w:rPr>
                <w:i/>
                <w:lang w:val="en-US"/>
              </w:rPr>
              <w:t>36</w:t>
            </w:r>
          </w:p>
        </w:tc>
        <w:tc>
          <w:tcPr>
            <w:tcW w:w="642" w:type="dxa"/>
          </w:tcPr>
          <w:p w:rsidR="004F632B" w:rsidRPr="00370F5D" w:rsidRDefault="004F632B" w:rsidP="00373F57">
            <w:pPr>
              <w:rPr>
                <w:i/>
              </w:rPr>
            </w:pPr>
            <w:r w:rsidRPr="00370F5D">
              <w:rPr>
                <w:i/>
                <w:lang w:val="en-US"/>
              </w:rPr>
              <w:t>У</w:t>
            </w:r>
          </w:p>
        </w:tc>
        <w:tc>
          <w:tcPr>
            <w:tcW w:w="2128" w:type="dxa"/>
          </w:tcPr>
          <w:p w:rsidR="004F632B" w:rsidRPr="00370F5D" w:rsidRDefault="004F632B" w:rsidP="00373F57">
            <w:pPr>
              <w:rPr>
                <w:rFonts w:eastAsia="MS Mincho"/>
                <w:i/>
              </w:rPr>
            </w:pPr>
            <w:r w:rsidRPr="00370F5D">
              <w:rPr>
                <w:rFonts w:eastAsia="MS Mincho"/>
                <w:i/>
              </w:rPr>
              <w:t xml:space="preserve">Идентификатор записи базового элемента, в которой встретилась ошибка </w:t>
            </w:r>
          </w:p>
        </w:tc>
        <w:tc>
          <w:tcPr>
            <w:tcW w:w="3307" w:type="dxa"/>
          </w:tcPr>
          <w:p w:rsidR="004F632B" w:rsidRPr="00370F5D" w:rsidRDefault="004F632B" w:rsidP="00373F57">
            <w:pPr>
              <w:rPr>
                <w:rFonts w:eastAsia="MS Mincho"/>
                <w:i/>
              </w:rPr>
            </w:pPr>
            <w:r w:rsidRPr="00370F5D">
              <w:rPr>
                <w:rFonts w:eastAsia="MS Mincho"/>
                <w:i/>
              </w:rPr>
              <w:t xml:space="preserve">Заполняется в </w:t>
            </w:r>
            <w:proofErr w:type="gramStart"/>
            <w:r w:rsidRPr="00370F5D">
              <w:rPr>
                <w:rFonts w:eastAsia="MS Mincho"/>
                <w:i/>
              </w:rPr>
              <w:t>случае</w:t>
            </w:r>
            <w:proofErr w:type="gramEnd"/>
            <w:r w:rsidRPr="00370F5D">
              <w:rPr>
                <w:rFonts w:eastAsia="MS Mincho"/>
                <w:i/>
              </w:rPr>
              <w:t>, если поле BAS_EL  для файла Реестр случаев заполнено следующими значениями:</w:t>
            </w:r>
          </w:p>
          <w:p w:rsidR="004F632B" w:rsidRPr="00370F5D" w:rsidRDefault="004F632B" w:rsidP="00373F57">
            <w:pPr>
              <w:numPr>
                <w:ilvl w:val="0"/>
                <w:numId w:val="16"/>
              </w:numPr>
              <w:ind w:left="199" w:hanging="180"/>
              <w:rPr>
                <w:rFonts w:eastAsia="MS Mincho"/>
                <w:i/>
              </w:rPr>
            </w:pPr>
            <w:r w:rsidRPr="00370F5D">
              <w:rPr>
                <w:rFonts w:eastAsia="MS Mincho"/>
                <w:i/>
              </w:rPr>
              <w:t>Z</w:t>
            </w:r>
            <w:r w:rsidRPr="00370F5D">
              <w:rPr>
                <w:rFonts w:eastAsia="MS Mincho"/>
                <w:i/>
                <w:lang w:val="en-US"/>
              </w:rPr>
              <w:t xml:space="preserve">AP </w:t>
            </w:r>
            <w:r w:rsidRPr="00370F5D">
              <w:rPr>
                <w:rFonts w:eastAsia="MS Mincho"/>
                <w:i/>
              </w:rPr>
              <w:t>указывается</w:t>
            </w:r>
            <w:r w:rsidRPr="00370F5D">
              <w:rPr>
                <w:rFonts w:eastAsia="MS Mincho"/>
                <w:i/>
                <w:lang w:val="en-US"/>
              </w:rPr>
              <w:t xml:space="preserve"> N_ZAP</w:t>
            </w:r>
          </w:p>
          <w:p w:rsidR="004F632B" w:rsidRPr="00370F5D" w:rsidRDefault="004F632B" w:rsidP="00373F57">
            <w:pPr>
              <w:numPr>
                <w:ilvl w:val="0"/>
                <w:numId w:val="16"/>
              </w:numPr>
              <w:ind w:left="199" w:hanging="180"/>
              <w:rPr>
                <w:rFonts w:eastAsia="MS Mincho"/>
                <w:i/>
              </w:rPr>
            </w:pPr>
            <w:r w:rsidRPr="00370F5D">
              <w:rPr>
                <w:rFonts w:eastAsia="MS Mincho"/>
                <w:i/>
                <w:lang w:val="en-US"/>
              </w:rPr>
              <w:t xml:space="preserve">PACIENT </w:t>
            </w:r>
            <w:proofErr w:type="spellStart"/>
            <w:r w:rsidRPr="00370F5D">
              <w:rPr>
                <w:rFonts w:eastAsia="MS Mincho"/>
                <w:i/>
                <w:lang w:val="en-US"/>
              </w:rPr>
              <w:t>указывается</w:t>
            </w:r>
            <w:proofErr w:type="spellEnd"/>
            <w:r w:rsidRPr="00370F5D">
              <w:rPr>
                <w:rFonts w:eastAsia="MS Mincho"/>
                <w:i/>
                <w:lang w:val="en-US"/>
              </w:rPr>
              <w:t xml:space="preserve"> ID_PAC</w:t>
            </w:r>
          </w:p>
          <w:p w:rsidR="004F632B" w:rsidRPr="00370F5D" w:rsidRDefault="004F632B" w:rsidP="00373F57">
            <w:pPr>
              <w:numPr>
                <w:ilvl w:val="0"/>
                <w:numId w:val="16"/>
              </w:numPr>
              <w:ind w:left="199" w:hanging="180"/>
              <w:rPr>
                <w:rFonts w:eastAsia="MS Mincho"/>
                <w:i/>
              </w:rPr>
            </w:pPr>
            <w:r w:rsidRPr="00370F5D">
              <w:rPr>
                <w:rFonts w:eastAsia="MS Mincho"/>
                <w:i/>
                <w:lang w:val="en-US"/>
              </w:rPr>
              <w:t xml:space="preserve">SLUCH </w:t>
            </w:r>
            <w:proofErr w:type="spellStart"/>
            <w:r w:rsidRPr="00370F5D">
              <w:rPr>
                <w:rFonts w:eastAsia="MS Mincho"/>
                <w:i/>
                <w:lang w:val="en-US"/>
              </w:rPr>
              <w:t>указывается</w:t>
            </w:r>
            <w:proofErr w:type="spellEnd"/>
            <w:r w:rsidRPr="00370F5D">
              <w:rPr>
                <w:rFonts w:eastAsia="MS Mincho"/>
                <w:i/>
                <w:lang w:val="en-US"/>
              </w:rPr>
              <w:t xml:space="preserve"> ID_C</w:t>
            </w:r>
          </w:p>
          <w:p w:rsidR="004F632B" w:rsidRPr="00370F5D" w:rsidRDefault="004F632B" w:rsidP="00373F57">
            <w:pPr>
              <w:numPr>
                <w:ilvl w:val="0"/>
                <w:numId w:val="16"/>
              </w:numPr>
              <w:ind w:left="199" w:hanging="180"/>
              <w:rPr>
                <w:rFonts w:eastAsia="MS Mincho"/>
                <w:i/>
              </w:rPr>
            </w:pPr>
            <w:r w:rsidRPr="00370F5D">
              <w:rPr>
                <w:rFonts w:eastAsia="MS Mincho"/>
                <w:i/>
                <w:lang w:val="en-US"/>
              </w:rPr>
              <w:t xml:space="preserve">USL </w:t>
            </w:r>
            <w:proofErr w:type="spellStart"/>
            <w:r w:rsidRPr="00370F5D">
              <w:rPr>
                <w:rFonts w:eastAsia="MS Mincho"/>
                <w:i/>
                <w:lang w:val="en-US"/>
              </w:rPr>
              <w:t>указывается</w:t>
            </w:r>
            <w:proofErr w:type="spellEnd"/>
            <w:r w:rsidRPr="00370F5D">
              <w:rPr>
                <w:rFonts w:eastAsia="MS Mincho"/>
                <w:i/>
                <w:lang w:val="en-US"/>
              </w:rPr>
              <w:t xml:space="preserve"> ID_U</w:t>
            </w:r>
            <w:r w:rsidRPr="00370F5D">
              <w:rPr>
                <w:rFonts w:eastAsia="MS Mincho"/>
                <w:i/>
              </w:rPr>
              <w:t>.</w:t>
            </w:r>
          </w:p>
          <w:p w:rsidR="004F632B" w:rsidRPr="00370F5D" w:rsidRDefault="004F632B" w:rsidP="00373F57">
            <w:pPr>
              <w:rPr>
                <w:rFonts w:eastAsia="MS Mincho"/>
                <w:i/>
              </w:rPr>
            </w:pPr>
            <w:r w:rsidRPr="00370F5D">
              <w:rPr>
                <w:rFonts w:eastAsia="MS Mincho"/>
                <w:i/>
              </w:rPr>
              <w:t xml:space="preserve">Заполняется в </w:t>
            </w:r>
            <w:proofErr w:type="gramStart"/>
            <w:r w:rsidRPr="00370F5D">
              <w:rPr>
                <w:rFonts w:eastAsia="MS Mincho"/>
                <w:i/>
              </w:rPr>
              <w:t>случае</w:t>
            </w:r>
            <w:proofErr w:type="gramEnd"/>
            <w:r w:rsidRPr="00370F5D">
              <w:rPr>
                <w:rFonts w:eastAsia="MS Mincho"/>
                <w:i/>
              </w:rPr>
              <w:t>, если поле BAS_EL  для файла Реестра пациентов заполнено следующими значениями:</w:t>
            </w:r>
          </w:p>
          <w:p w:rsidR="004F632B" w:rsidRPr="00370F5D" w:rsidRDefault="004F632B" w:rsidP="00373F57">
            <w:pPr>
              <w:numPr>
                <w:ilvl w:val="0"/>
                <w:numId w:val="20"/>
              </w:numPr>
              <w:rPr>
                <w:rFonts w:eastAsia="MS Mincho"/>
                <w:i/>
              </w:rPr>
            </w:pPr>
            <w:r w:rsidRPr="00370F5D">
              <w:rPr>
                <w:rFonts w:eastAsia="MS Mincho"/>
                <w:i/>
              </w:rPr>
              <w:t>PERS</w:t>
            </w:r>
            <w:r w:rsidRPr="00370F5D">
              <w:rPr>
                <w:rFonts w:eastAsia="MS Mincho"/>
                <w:i/>
                <w:lang w:val="en-US"/>
              </w:rPr>
              <w:t xml:space="preserve">  </w:t>
            </w:r>
            <w:r w:rsidRPr="00370F5D">
              <w:rPr>
                <w:rFonts w:eastAsia="MS Mincho"/>
                <w:i/>
              </w:rPr>
              <w:t>указывается</w:t>
            </w:r>
            <w:r w:rsidRPr="00370F5D">
              <w:rPr>
                <w:rFonts w:eastAsia="MS Mincho"/>
                <w:i/>
                <w:lang w:val="en-US"/>
              </w:rPr>
              <w:t xml:space="preserve"> ID_PAC</w:t>
            </w:r>
          </w:p>
          <w:p w:rsidR="004F632B" w:rsidRPr="00370F5D" w:rsidRDefault="004F632B" w:rsidP="00373F57">
            <w:pPr>
              <w:ind w:left="19"/>
              <w:rPr>
                <w:rFonts w:eastAsia="MS Mincho"/>
                <w:i/>
              </w:rPr>
            </w:pPr>
          </w:p>
          <w:p w:rsidR="004F632B" w:rsidRPr="00370F5D" w:rsidRDefault="004F632B" w:rsidP="00373F57">
            <w:pPr>
              <w:ind w:left="19"/>
              <w:rPr>
                <w:rFonts w:eastAsia="MS Mincho"/>
                <w:i/>
              </w:rPr>
            </w:pPr>
          </w:p>
        </w:tc>
      </w:tr>
      <w:tr w:rsidR="004F632B" w:rsidRPr="00443BCA" w:rsidTr="00373F57">
        <w:trPr>
          <w:trHeight w:val="859"/>
        </w:trPr>
        <w:tc>
          <w:tcPr>
            <w:tcW w:w="1251" w:type="dxa"/>
            <w:noWrap/>
          </w:tcPr>
          <w:p w:rsidR="004F632B" w:rsidRPr="00370F5D" w:rsidRDefault="004F632B" w:rsidP="00373F57">
            <w:pPr>
              <w:rPr>
                <w:i/>
              </w:rPr>
            </w:pPr>
          </w:p>
        </w:tc>
        <w:tc>
          <w:tcPr>
            <w:tcW w:w="1503" w:type="dxa"/>
            <w:noWrap/>
          </w:tcPr>
          <w:p w:rsidR="004F632B" w:rsidRPr="00370F5D" w:rsidRDefault="004F632B" w:rsidP="00373F57">
            <w:pPr>
              <w:rPr>
                <w:rFonts w:eastAsia="Calibri"/>
                <w:i/>
              </w:rPr>
            </w:pPr>
            <w:r w:rsidRPr="00370F5D">
              <w:rPr>
                <w:rFonts w:eastAsia="Calibri"/>
                <w:i/>
              </w:rPr>
              <w:t>COMMENT</w:t>
            </w:r>
          </w:p>
        </w:tc>
        <w:tc>
          <w:tcPr>
            <w:tcW w:w="757" w:type="dxa"/>
          </w:tcPr>
          <w:p w:rsidR="004F632B" w:rsidRPr="00370F5D" w:rsidRDefault="004F632B" w:rsidP="00373F57">
            <w:pPr>
              <w:rPr>
                <w:i/>
              </w:rPr>
            </w:pPr>
            <w:proofErr w:type="spellStart"/>
            <w:r w:rsidRPr="00370F5D">
              <w:rPr>
                <w:i/>
              </w:rPr>
              <w:t>Char</w:t>
            </w:r>
            <w:proofErr w:type="spellEnd"/>
          </w:p>
        </w:tc>
        <w:tc>
          <w:tcPr>
            <w:tcW w:w="900" w:type="dxa"/>
            <w:noWrap/>
          </w:tcPr>
          <w:p w:rsidR="004F632B" w:rsidRPr="00370F5D" w:rsidRDefault="004F632B" w:rsidP="00373F57">
            <w:pPr>
              <w:rPr>
                <w:i/>
              </w:rPr>
            </w:pPr>
            <w:r w:rsidRPr="00370F5D">
              <w:rPr>
                <w:i/>
              </w:rPr>
              <w:t>250</w:t>
            </w:r>
          </w:p>
        </w:tc>
        <w:tc>
          <w:tcPr>
            <w:tcW w:w="642" w:type="dxa"/>
          </w:tcPr>
          <w:p w:rsidR="004F632B" w:rsidRPr="00370F5D" w:rsidRDefault="004F632B" w:rsidP="00373F57">
            <w:pPr>
              <w:rPr>
                <w:i/>
              </w:rPr>
            </w:pPr>
            <w:r w:rsidRPr="00370F5D">
              <w:rPr>
                <w:i/>
              </w:rPr>
              <w:t>У</w:t>
            </w:r>
          </w:p>
        </w:tc>
        <w:tc>
          <w:tcPr>
            <w:tcW w:w="2128" w:type="dxa"/>
          </w:tcPr>
          <w:p w:rsidR="004F632B" w:rsidRPr="00370F5D" w:rsidRDefault="004F632B" w:rsidP="00373F57">
            <w:pPr>
              <w:rPr>
                <w:rFonts w:eastAsia="MS Mincho"/>
                <w:i/>
              </w:rPr>
            </w:pPr>
            <w:r w:rsidRPr="00370F5D">
              <w:rPr>
                <w:rFonts w:eastAsia="MS Mincho"/>
                <w:i/>
              </w:rPr>
              <w:t>Комментарий</w:t>
            </w:r>
          </w:p>
        </w:tc>
        <w:tc>
          <w:tcPr>
            <w:tcW w:w="3307" w:type="dxa"/>
          </w:tcPr>
          <w:p w:rsidR="004F632B" w:rsidRPr="00370F5D" w:rsidRDefault="004F632B" w:rsidP="00373F57">
            <w:pPr>
              <w:rPr>
                <w:rFonts w:eastAsia="MS Mincho"/>
                <w:i/>
              </w:rPr>
            </w:pPr>
            <w:r w:rsidRPr="00370F5D">
              <w:rPr>
                <w:rFonts w:eastAsia="MS Mincho"/>
                <w:i/>
              </w:rPr>
              <w:t>Описание ошибки</w:t>
            </w:r>
          </w:p>
        </w:tc>
      </w:tr>
    </w:tbl>
    <w:p w:rsidR="004F632B" w:rsidRPr="00E80AA2" w:rsidRDefault="004F632B" w:rsidP="004F632B"/>
    <w:p w:rsidR="004F632B" w:rsidRDefault="004F632B" w:rsidP="004F632B">
      <w:pPr>
        <w:ind w:left="900"/>
        <w:jc w:val="both"/>
      </w:pPr>
    </w:p>
    <w:p w:rsidR="004F632B" w:rsidRPr="00E4781B" w:rsidRDefault="00CF0500" w:rsidP="00CF0500">
      <w:pPr>
        <w:ind w:firstLine="540"/>
        <w:jc w:val="both"/>
        <w:rPr>
          <w:color w:val="C00000"/>
        </w:rPr>
      </w:pPr>
      <w:r w:rsidRPr="00E4781B">
        <w:rPr>
          <w:color w:val="C00000"/>
        </w:rPr>
        <w:t>При выявлении хотя бы одной ошибки (вне зависимости от того, в каком файле обнаружена ошибка: в файле Реестра случаев или в файле Реестра пациентов) в процессе проведения форматно-логического контроля дальнейшая обработка файлов прекращается, формируется протокол ФЛК и направляется медицинской организации для корректировки обнаруженной ошибки.</w:t>
      </w:r>
    </w:p>
    <w:p w:rsidR="004F632B" w:rsidRPr="00E4781B" w:rsidRDefault="004F632B" w:rsidP="004F632B">
      <w:pPr>
        <w:jc w:val="both"/>
        <w:rPr>
          <w:color w:val="C00000"/>
        </w:rPr>
      </w:pPr>
    </w:p>
    <w:p w:rsidR="004F632B" w:rsidRDefault="00CF0500" w:rsidP="00373F57">
      <w:pPr>
        <w:ind w:firstLine="567"/>
        <w:jc w:val="both"/>
        <w:rPr>
          <w:color w:val="C00000"/>
        </w:rPr>
      </w:pPr>
      <w:r w:rsidRPr="00E4781B">
        <w:rPr>
          <w:color w:val="C00000"/>
        </w:rPr>
        <w:t xml:space="preserve">В </w:t>
      </w:r>
      <w:proofErr w:type="gramStart"/>
      <w:r w:rsidRPr="00E4781B">
        <w:rPr>
          <w:color w:val="C00000"/>
        </w:rPr>
        <w:t>случае</w:t>
      </w:r>
      <w:proofErr w:type="gramEnd"/>
      <w:r w:rsidRPr="00E4781B">
        <w:rPr>
          <w:color w:val="C00000"/>
        </w:rPr>
        <w:t xml:space="preserve"> отсутствия в реестре сведений ошибок ФЛК </w:t>
      </w:r>
      <w:r w:rsidR="004F632B" w:rsidRPr="00E4781B">
        <w:rPr>
          <w:color w:val="C00000"/>
        </w:rPr>
        <w:t xml:space="preserve">ТФОМС проводит </w:t>
      </w:r>
      <w:r w:rsidR="00373F57" w:rsidRPr="00E4781B">
        <w:rPr>
          <w:color w:val="C00000"/>
        </w:rPr>
        <w:t xml:space="preserve">первичный технологический контроль представленных сведений </w:t>
      </w:r>
      <w:r w:rsidR="00373F57">
        <w:rPr>
          <w:color w:val="C00000"/>
        </w:rPr>
        <w:t xml:space="preserve"> и </w:t>
      </w:r>
      <w:r w:rsidR="004F632B" w:rsidRPr="00E4781B">
        <w:rPr>
          <w:color w:val="C00000"/>
        </w:rPr>
        <w:t>определени</w:t>
      </w:r>
      <w:r w:rsidR="00F44E3B">
        <w:rPr>
          <w:color w:val="C00000"/>
        </w:rPr>
        <w:t>е</w:t>
      </w:r>
      <w:r w:rsidR="004F632B" w:rsidRPr="00E4781B">
        <w:rPr>
          <w:color w:val="C00000"/>
        </w:rPr>
        <w:t xml:space="preserve"> страховой принадлежности</w:t>
      </w:r>
      <w:r w:rsidR="00373F57">
        <w:rPr>
          <w:color w:val="C00000"/>
        </w:rPr>
        <w:t>.</w:t>
      </w:r>
    </w:p>
    <w:p w:rsidR="00373F57" w:rsidRDefault="00373F57" w:rsidP="00373F57">
      <w:pPr>
        <w:ind w:firstLine="567"/>
        <w:jc w:val="both"/>
        <w:rPr>
          <w:color w:val="C00000"/>
        </w:rPr>
      </w:pPr>
    </w:p>
    <w:p w:rsidR="00373F57" w:rsidRDefault="00373F57" w:rsidP="00373F57">
      <w:pPr>
        <w:ind w:firstLine="567"/>
        <w:jc w:val="both"/>
        <w:rPr>
          <w:color w:val="C00000"/>
        </w:rPr>
      </w:pPr>
      <w:r>
        <w:rPr>
          <w:color w:val="C00000"/>
        </w:rPr>
        <w:t>Первичный технологический контрол</w:t>
      </w:r>
      <w:r w:rsidR="00F44E3B">
        <w:rPr>
          <w:color w:val="C00000"/>
        </w:rPr>
        <w:t>ь</w:t>
      </w:r>
      <w:r>
        <w:rPr>
          <w:color w:val="C00000"/>
        </w:rPr>
        <w:t xml:space="preserve"> состоит из 2 этапов:</w:t>
      </w:r>
    </w:p>
    <w:p w:rsidR="00373F57" w:rsidRDefault="00373F57" w:rsidP="00373F57">
      <w:pPr>
        <w:pStyle w:val="ab"/>
        <w:numPr>
          <w:ilvl w:val="0"/>
          <w:numId w:val="28"/>
        </w:numPr>
        <w:jc w:val="both"/>
        <w:rPr>
          <w:color w:val="C00000"/>
        </w:rPr>
      </w:pPr>
      <w:r>
        <w:rPr>
          <w:color w:val="C00000"/>
        </w:rPr>
        <w:t xml:space="preserve">на </w:t>
      </w:r>
      <w:proofErr w:type="gramStart"/>
      <w:r>
        <w:rPr>
          <w:color w:val="C00000"/>
        </w:rPr>
        <w:t>первом</w:t>
      </w:r>
      <w:proofErr w:type="gramEnd"/>
      <w:r>
        <w:rPr>
          <w:color w:val="C00000"/>
        </w:rPr>
        <w:t xml:space="preserve"> этапе проводятся проверки, для проведения которых не требуется устанавливать  страховую принадлежность;</w:t>
      </w:r>
    </w:p>
    <w:p w:rsidR="00F44E3B" w:rsidRPr="00F44E3B" w:rsidRDefault="00373F57" w:rsidP="00F44E3B">
      <w:pPr>
        <w:pStyle w:val="ab"/>
        <w:numPr>
          <w:ilvl w:val="0"/>
          <w:numId w:val="28"/>
        </w:numPr>
        <w:jc w:val="both"/>
        <w:rPr>
          <w:b/>
          <w:color w:val="C00000"/>
          <w:u w:val="single"/>
        </w:rPr>
      </w:pPr>
      <w:r w:rsidRPr="00F44E3B">
        <w:rPr>
          <w:color w:val="C00000"/>
        </w:rPr>
        <w:t>второй этап проверок проводится только после установления страховой принадлежности. На втором этапе, например, проводится автоматический контроль утвержденных объемов,</w:t>
      </w:r>
      <w:r w:rsidR="00F44E3B" w:rsidRPr="00F44E3B">
        <w:rPr>
          <w:color w:val="C00000"/>
        </w:rPr>
        <w:t xml:space="preserve"> определяется правомочность проведения профилактических мероприятий</w:t>
      </w:r>
      <w:r w:rsidR="00F44E3B">
        <w:rPr>
          <w:color w:val="C00000"/>
        </w:rPr>
        <w:t xml:space="preserve"> в части прикрепления к медицинской организации для оказания первичной медико-санитарной помощи.</w:t>
      </w:r>
    </w:p>
    <w:p w:rsidR="00F44E3B" w:rsidRPr="00F44E3B" w:rsidRDefault="00F44E3B" w:rsidP="00F44E3B">
      <w:pPr>
        <w:pStyle w:val="ab"/>
        <w:ind w:left="1287"/>
        <w:jc w:val="both"/>
        <w:rPr>
          <w:b/>
          <w:color w:val="C00000"/>
          <w:u w:val="single"/>
        </w:rPr>
      </w:pPr>
    </w:p>
    <w:p w:rsidR="004F632B" w:rsidRPr="00F44E3B" w:rsidRDefault="004F632B" w:rsidP="00F44E3B">
      <w:pPr>
        <w:ind w:firstLine="567"/>
        <w:jc w:val="both"/>
        <w:rPr>
          <w:color w:val="C00000"/>
        </w:rPr>
      </w:pPr>
      <w:r w:rsidRPr="00F44E3B">
        <w:rPr>
          <w:color w:val="C00000"/>
        </w:rPr>
        <w:t>Страховая принадлежность определяется  на дату окончания лечения.</w:t>
      </w:r>
    </w:p>
    <w:p w:rsidR="004F632B" w:rsidRPr="00E4781B" w:rsidRDefault="004F632B" w:rsidP="004F632B">
      <w:pPr>
        <w:ind w:firstLine="540"/>
        <w:jc w:val="both"/>
        <w:rPr>
          <w:b/>
          <w:color w:val="C00000"/>
          <w:u w:val="single"/>
        </w:rPr>
      </w:pPr>
    </w:p>
    <w:p w:rsidR="004F632B" w:rsidRPr="00E4781B" w:rsidRDefault="004F632B" w:rsidP="004F632B">
      <w:pPr>
        <w:ind w:firstLine="540"/>
        <w:jc w:val="both"/>
        <w:rPr>
          <w:color w:val="C00000"/>
        </w:rPr>
      </w:pPr>
      <w:r w:rsidRPr="00E4781B">
        <w:rPr>
          <w:color w:val="C00000"/>
        </w:rPr>
        <w:t>Последовательность действий при определении страховой принадлежности:</w:t>
      </w:r>
    </w:p>
    <w:p w:rsidR="004F632B" w:rsidRPr="00E4781B" w:rsidRDefault="004F632B" w:rsidP="004F632B">
      <w:pPr>
        <w:ind w:firstLine="540"/>
        <w:jc w:val="both"/>
        <w:rPr>
          <w:color w:val="C00000"/>
        </w:rPr>
      </w:pPr>
    </w:p>
    <w:p w:rsidR="004F632B" w:rsidRPr="00E4781B" w:rsidRDefault="004F632B" w:rsidP="004F632B">
      <w:pPr>
        <w:numPr>
          <w:ilvl w:val="0"/>
          <w:numId w:val="19"/>
        </w:numPr>
        <w:jc w:val="both"/>
        <w:rPr>
          <w:color w:val="C00000"/>
        </w:rPr>
      </w:pPr>
      <w:r w:rsidRPr="00E4781B">
        <w:rPr>
          <w:color w:val="C00000"/>
        </w:rPr>
        <w:t>Поиск в РС ЕРП на дату окончания лечения.</w:t>
      </w:r>
    </w:p>
    <w:p w:rsidR="004F632B" w:rsidRPr="00E4781B" w:rsidRDefault="004F632B" w:rsidP="004F632B">
      <w:pPr>
        <w:numPr>
          <w:ilvl w:val="0"/>
          <w:numId w:val="19"/>
        </w:numPr>
        <w:jc w:val="both"/>
        <w:rPr>
          <w:color w:val="C00000"/>
        </w:rPr>
      </w:pPr>
      <w:r w:rsidRPr="00E4781B">
        <w:rPr>
          <w:color w:val="C00000"/>
        </w:rPr>
        <w:t>Поиск в ЦС ЕРП на дату окончания лечения</w:t>
      </w:r>
    </w:p>
    <w:p w:rsidR="004F632B" w:rsidRPr="00E4781B" w:rsidRDefault="004F632B" w:rsidP="004F632B">
      <w:pPr>
        <w:jc w:val="both"/>
        <w:rPr>
          <w:color w:val="C00000"/>
        </w:rPr>
      </w:pPr>
    </w:p>
    <w:p w:rsidR="004F632B" w:rsidRPr="00E4781B" w:rsidRDefault="004F632B" w:rsidP="004F632B">
      <w:pPr>
        <w:ind w:firstLine="540"/>
        <w:jc w:val="both"/>
        <w:rPr>
          <w:color w:val="C00000"/>
        </w:rPr>
      </w:pPr>
      <w:r w:rsidRPr="00E4781B">
        <w:rPr>
          <w:color w:val="C00000"/>
        </w:rPr>
        <w:t>Если после последнего шага страховая принадлежность не установлена</w:t>
      </w:r>
      <w:r w:rsidR="00B55CE7" w:rsidRPr="00E4781B">
        <w:rPr>
          <w:color w:val="C00000"/>
        </w:rPr>
        <w:t>,</w:t>
      </w:r>
      <w:r w:rsidRPr="00E4781B">
        <w:rPr>
          <w:color w:val="C00000"/>
        </w:rPr>
        <w:t xml:space="preserve"> то случай </w:t>
      </w:r>
      <w:r w:rsidR="006517E2" w:rsidRPr="00E4781B">
        <w:rPr>
          <w:color w:val="C00000"/>
        </w:rPr>
        <w:t xml:space="preserve">к оплате </w:t>
      </w:r>
      <w:r w:rsidRPr="00E4781B">
        <w:rPr>
          <w:color w:val="C00000"/>
        </w:rPr>
        <w:t>не принимается.</w:t>
      </w:r>
    </w:p>
    <w:p w:rsidR="00B55CE7" w:rsidRPr="00E4781B" w:rsidRDefault="006517E2" w:rsidP="00B55CE7">
      <w:pPr>
        <w:ind w:firstLine="540"/>
        <w:jc w:val="both"/>
        <w:rPr>
          <w:color w:val="C00000"/>
        </w:rPr>
      </w:pPr>
      <w:r w:rsidRPr="00E4781B">
        <w:rPr>
          <w:color w:val="C00000"/>
        </w:rPr>
        <w:t>Если страховая принадлежность установл</w:t>
      </w:r>
      <w:r w:rsidR="00B55CE7" w:rsidRPr="00E4781B">
        <w:rPr>
          <w:color w:val="C00000"/>
        </w:rPr>
        <w:t xml:space="preserve">ена на </w:t>
      </w:r>
      <w:proofErr w:type="gramStart"/>
      <w:r w:rsidR="00B55CE7" w:rsidRPr="00E4781B">
        <w:rPr>
          <w:color w:val="C00000"/>
        </w:rPr>
        <w:t>основании</w:t>
      </w:r>
      <w:proofErr w:type="gramEnd"/>
      <w:r w:rsidR="00B55CE7" w:rsidRPr="00E4781B">
        <w:rPr>
          <w:color w:val="C00000"/>
        </w:rPr>
        <w:t xml:space="preserve"> РС ЕРП, однако</w:t>
      </w:r>
      <w:r w:rsidRPr="00E4781B">
        <w:rPr>
          <w:color w:val="C00000"/>
        </w:rPr>
        <w:t xml:space="preserve"> в основных персональных данных пациента</w:t>
      </w:r>
      <w:r w:rsidR="00B55CE7" w:rsidRPr="00E4781B">
        <w:rPr>
          <w:color w:val="C00000"/>
        </w:rPr>
        <w:t xml:space="preserve"> (фамилия, имя, отчество, дата рождения)</w:t>
      </w:r>
      <w:r w:rsidRPr="00E4781B">
        <w:rPr>
          <w:color w:val="C00000"/>
        </w:rPr>
        <w:t xml:space="preserve"> присутствует ошибка, то случай к оплате не принимается</w:t>
      </w:r>
      <w:r w:rsidR="00B55CE7" w:rsidRPr="00E4781B">
        <w:rPr>
          <w:color w:val="C00000"/>
        </w:rPr>
        <w:t>. Под ошибкой следует понимать несоответствие значений, представленных МО, значениям в РС ЕРП в следующих полях: фамилия, имя, отчество, дата рождения. При выявлении ошибки сведения, имеющиеся в РС ЕРП, для того поля, в котором обнаружена ошибка, направляются в МО  в составе реестра страховой принадлежности и технологического контроля.</w:t>
      </w:r>
    </w:p>
    <w:p w:rsidR="00B55CE7" w:rsidRPr="00E4781B" w:rsidRDefault="00B55CE7" w:rsidP="00B55CE7">
      <w:pPr>
        <w:ind w:firstLine="540"/>
        <w:jc w:val="both"/>
        <w:rPr>
          <w:color w:val="C00000"/>
        </w:rPr>
      </w:pPr>
      <w:r w:rsidRPr="00E4781B">
        <w:rPr>
          <w:color w:val="C00000"/>
        </w:rPr>
        <w:t>После установления страховой принадлежности в состав реестра страховой принадлежности и технологического контроля также включаются сведения о ЕНП пациента вне зависимости от вида имеющегося на руках у пациента документа, подтверждающего фа</w:t>
      </w:r>
      <w:proofErr w:type="gramStart"/>
      <w:r w:rsidRPr="00E4781B">
        <w:rPr>
          <w:color w:val="C00000"/>
        </w:rPr>
        <w:t>кт стр</w:t>
      </w:r>
      <w:proofErr w:type="gramEnd"/>
      <w:r w:rsidRPr="00E4781B">
        <w:rPr>
          <w:color w:val="C00000"/>
        </w:rPr>
        <w:t>ахования.</w:t>
      </w:r>
    </w:p>
    <w:p w:rsidR="004F632B" w:rsidRPr="00E4781B" w:rsidRDefault="004F632B" w:rsidP="00D32AC1">
      <w:pPr>
        <w:rPr>
          <w:color w:val="C00000"/>
        </w:rPr>
      </w:pPr>
    </w:p>
    <w:p w:rsidR="00D32AC1" w:rsidRPr="00D32AC1" w:rsidRDefault="00D32AC1" w:rsidP="00D32AC1">
      <w:pPr>
        <w:pStyle w:val="ab"/>
        <w:ind w:left="927"/>
        <w:jc w:val="both"/>
        <w:rPr>
          <w:color w:val="000000"/>
        </w:rPr>
      </w:pPr>
    </w:p>
    <w:p w:rsidR="00CA7D05" w:rsidRPr="00CA7D05" w:rsidRDefault="00CA7D05" w:rsidP="00CA7D05">
      <w:pPr>
        <w:pStyle w:val="ab"/>
        <w:numPr>
          <w:ilvl w:val="1"/>
          <w:numId w:val="8"/>
        </w:numPr>
        <w:rPr>
          <w:b/>
          <w:i/>
        </w:rPr>
      </w:pPr>
      <w:bookmarkStart w:id="8" w:name="_Toc339979978"/>
      <w:r w:rsidRPr="00CA7D05">
        <w:rPr>
          <w:b/>
          <w:i/>
        </w:rPr>
        <w:t>Реестр страховой принадлежности и технологического контроля</w:t>
      </w:r>
    </w:p>
    <w:bookmarkEnd w:id="8"/>
    <w:p w:rsidR="00CA7D05" w:rsidRPr="00E80AA2" w:rsidRDefault="00CA7D05" w:rsidP="00CA7D05">
      <w:pPr>
        <w:ind w:firstLine="540"/>
        <w:jc w:val="both"/>
      </w:pPr>
    </w:p>
    <w:p w:rsidR="00CA7D05" w:rsidRPr="009F65D3" w:rsidRDefault="00CA7D05" w:rsidP="00362597">
      <w:pPr>
        <w:spacing w:line="312" w:lineRule="auto"/>
        <w:ind w:firstLine="540"/>
        <w:jc w:val="both"/>
        <w:rPr>
          <w:i/>
        </w:rPr>
      </w:pPr>
      <w:r w:rsidRPr="009F65D3">
        <w:rPr>
          <w:i/>
        </w:rPr>
        <w:t>Результаты определения страховой принадлежности и технологического контроля оформляются Реестром страховой принадлежности и технологического контроля (далее -  Реестр СП и ТК)</w:t>
      </w:r>
    </w:p>
    <w:p w:rsidR="00CA7D05" w:rsidRPr="009F65D3" w:rsidRDefault="00CA7D05" w:rsidP="00362597">
      <w:pPr>
        <w:spacing w:line="312" w:lineRule="auto"/>
        <w:ind w:firstLine="540"/>
        <w:jc w:val="both"/>
        <w:rPr>
          <w:i/>
        </w:rPr>
      </w:pPr>
    </w:p>
    <w:p w:rsidR="00CA7D05" w:rsidRPr="009F65D3" w:rsidRDefault="00CA7D05" w:rsidP="00362597">
      <w:pPr>
        <w:spacing w:line="312" w:lineRule="auto"/>
        <w:ind w:firstLine="540"/>
        <w:jc w:val="both"/>
        <w:rPr>
          <w:i/>
        </w:rPr>
      </w:pPr>
      <w:r w:rsidRPr="009F65D3">
        <w:rPr>
          <w:i/>
        </w:rPr>
        <w:t>Имя файла, содержащего Реестр СП и ТК:</w:t>
      </w:r>
    </w:p>
    <w:p w:rsidR="00CA7D05" w:rsidRPr="009F65D3" w:rsidRDefault="00CA7D05" w:rsidP="00362597">
      <w:pPr>
        <w:spacing w:line="312" w:lineRule="auto"/>
        <w:ind w:left="360"/>
        <w:jc w:val="both"/>
        <w:rPr>
          <w:b/>
          <w:i/>
          <w:u w:val="single"/>
        </w:rPr>
      </w:pPr>
    </w:p>
    <w:p w:rsidR="00CA7D05" w:rsidRPr="009A0E83" w:rsidRDefault="009A0E83" w:rsidP="00362597">
      <w:pPr>
        <w:spacing w:line="312" w:lineRule="auto"/>
        <w:ind w:firstLine="720"/>
        <w:jc w:val="both"/>
        <w:rPr>
          <w:i/>
          <w:color w:val="C00000"/>
        </w:rPr>
      </w:pPr>
      <w:r w:rsidRPr="009A0E83">
        <w:rPr>
          <w:i/>
          <w:color w:val="C00000"/>
          <w:lang w:val="en-US"/>
        </w:rPr>
        <w:t>X</w:t>
      </w:r>
      <w:r w:rsidR="00CA7D05" w:rsidRPr="009A0E83">
        <w:rPr>
          <w:i/>
          <w:color w:val="C00000"/>
          <w:lang w:val="en-US"/>
        </w:rPr>
        <w:t>T</w:t>
      </w:r>
      <w:r w:rsidR="00CA7D05" w:rsidRPr="009A0E83">
        <w:rPr>
          <w:i/>
          <w:color w:val="C00000"/>
        </w:rPr>
        <w:t>34_</w:t>
      </w:r>
      <w:proofErr w:type="spellStart"/>
      <w:r w:rsidR="00CA7D05" w:rsidRPr="009A0E83">
        <w:rPr>
          <w:i/>
          <w:color w:val="C00000"/>
          <w:lang w:val="en-US"/>
        </w:rPr>
        <w:t>MN</w:t>
      </w:r>
      <w:r w:rsidR="00CA7D05" w:rsidRPr="009A0E83">
        <w:rPr>
          <w:i/>
          <w:color w:val="C00000"/>
          <w:vertAlign w:val="subscript"/>
          <w:lang w:val="en-US"/>
        </w:rPr>
        <w:t>i</w:t>
      </w:r>
      <w:r w:rsidR="00CA7D05" w:rsidRPr="009A0E83">
        <w:rPr>
          <w:i/>
          <w:color w:val="C00000"/>
          <w:lang w:val="en-US"/>
        </w:rPr>
        <w:t>YYMM</w:t>
      </w:r>
      <w:r w:rsidR="00CA7D05" w:rsidRPr="009A0E83">
        <w:rPr>
          <w:b/>
          <w:i/>
          <w:color w:val="C00000"/>
          <w:lang w:val="en-US"/>
        </w:rPr>
        <w:t>N</w:t>
      </w:r>
      <w:r w:rsidR="00370F5D">
        <w:rPr>
          <w:b/>
          <w:i/>
          <w:color w:val="C00000"/>
          <w:lang w:val="en-US"/>
        </w:rPr>
        <w:t>NN</w:t>
      </w:r>
      <w:proofErr w:type="spellEnd"/>
      <w:r w:rsidR="00CA7D05" w:rsidRPr="009A0E83">
        <w:rPr>
          <w:b/>
          <w:i/>
          <w:color w:val="C00000"/>
        </w:rPr>
        <w:t>N</w:t>
      </w:r>
      <w:proofErr w:type="spellStart"/>
      <w:r w:rsidR="00CA7D05" w:rsidRPr="009A0E83">
        <w:rPr>
          <w:b/>
          <w:i/>
          <w:color w:val="C00000"/>
          <w:lang w:val="en-US"/>
        </w:rPr>
        <w:t>N</w:t>
      </w:r>
      <w:proofErr w:type="spellEnd"/>
      <w:r w:rsidR="00CA7D05" w:rsidRPr="009A0E83">
        <w:rPr>
          <w:i/>
          <w:color w:val="C00000"/>
        </w:rPr>
        <w:t>.</w:t>
      </w:r>
      <w:r w:rsidR="00CA7D05" w:rsidRPr="009A0E83">
        <w:rPr>
          <w:i/>
          <w:color w:val="C00000"/>
          <w:lang w:val="en-US"/>
        </w:rPr>
        <w:t>XML</w:t>
      </w:r>
      <w:r w:rsidR="00CA7D05" w:rsidRPr="009A0E83">
        <w:rPr>
          <w:i/>
          <w:color w:val="C00000"/>
        </w:rPr>
        <w:t>, где</w:t>
      </w:r>
    </w:p>
    <w:p w:rsidR="00CA7D05" w:rsidRPr="009F65D3" w:rsidRDefault="00CA7D05" w:rsidP="00362597">
      <w:pPr>
        <w:spacing w:line="312" w:lineRule="auto"/>
        <w:ind w:firstLine="720"/>
        <w:jc w:val="both"/>
        <w:rPr>
          <w:i/>
        </w:rPr>
      </w:pPr>
    </w:p>
    <w:p w:rsidR="009A0E83" w:rsidRDefault="009A0E83" w:rsidP="00362597">
      <w:pPr>
        <w:spacing w:line="312" w:lineRule="auto"/>
        <w:ind w:firstLine="720"/>
        <w:jc w:val="both"/>
        <w:rPr>
          <w:i/>
        </w:rPr>
      </w:pPr>
      <w:r>
        <w:rPr>
          <w:i/>
          <w:lang w:val="en-US"/>
        </w:rPr>
        <w:t>X</w:t>
      </w:r>
      <w:r w:rsidRPr="009A0E83">
        <w:rPr>
          <w:i/>
        </w:rPr>
        <w:t xml:space="preserve"> – </w:t>
      </w:r>
      <w:r>
        <w:rPr>
          <w:i/>
        </w:rPr>
        <w:t>константа, которая определяется следующим образом:</w:t>
      </w:r>
    </w:p>
    <w:p w:rsidR="009A0E83" w:rsidRDefault="009A0E83" w:rsidP="00362597">
      <w:pPr>
        <w:spacing w:line="312" w:lineRule="auto"/>
        <w:ind w:left="1404" w:firstLine="720"/>
        <w:jc w:val="both"/>
        <w:rPr>
          <w:i/>
        </w:rPr>
      </w:pPr>
      <w:r>
        <w:rPr>
          <w:i/>
          <w:lang w:val="en-US"/>
        </w:rPr>
        <w:t>HR</w:t>
      </w:r>
      <w:r w:rsidRPr="009A0E83">
        <w:rPr>
          <w:i/>
        </w:rPr>
        <w:t xml:space="preserve"> - </w:t>
      </w:r>
      <w:r>
        <w:rPr>
          <w:i/>
        </w:rPr>
        <w:t>для реестра сведений первого тип,</w:t>
      </w:r>
    </w:p>
    <w:p w:rsidR="00CA7D05" w:rsidRPr="009F65D3" w:rsidRDefault="009A0E83" w:rsidP="00362597">
      <w:pPr>
        <w:spacing w:line="312" w:lineRule="auto"/>
        <w:ind w:left="1404" w:firstLine="720"/>
        <w:jc w:val="both"/>
        <w:rPr>
          <w:i/>
        </w:rPr>
      </w:pPr>
      <w:proofErr w:type="gramStart"/>
      <w:r>
        <w:rPr>
          <w:i/>
          <w:lang w:val="en-US"/>
        </w:rPr>
        <w:t>FR</w:t>
      </w:r>
      <w:r w:rsidRPr="009A0E83">
        <w:rPr>
          <w:i/>
        </w:rPr>
        <w:t xml:space="preserve"> – </w:t>
      </w:r>
      <w:r>
        <w:rPr>
          <w:i/>
        </w:rPr>
        <w:t>для реестра сведений второго типа.</w:t>
      </w:r>
      <w:proofErr w:type="gramEnd"/>
    </w:p>
    <w:p w:rsidR="00CA7D05" w:rsidRPr="009F65D3" w:rsidRDefault="00CA7D05" w:rsidP="00362597">
      <w:pPr>
        <w:spacing w:line="312" w:lineRule="auto"/>
        <w:ind w:firstLine="720"/>
        <w:jc w:val="both"/>
        <w:rPr>
          <w:i/>
        </w:rPr>
      </w:pPr>
      <w:r w:rsidRPr="009F65D3">
        <w:rPr>
          <w:i/>
          <w:lang w:val="en-US"/>
        </w:rPr>
        <w:t>T</w:t>
      </w:r>
      <w:r w:rsidRPr="009F65D3">
        <w:rPr>
          <w:i/>
        </w:rPr>
        <w:t xml:space="preserve"> – константа, определяющая организацию-источник:</w:t>
      </w:r>
    </w:p>
    <w:p w:rsidR="00CA7D05" w:rsidRPr="009F65D3" w:rsidRDefault="00CA7D05" w:rsidP="00362597">
      <w:pPr>
        <w:spacing w:line="312" w:lineRule="auto"/>
        <w:ind w:firstLine="720"/>
        <w:jc w:val="both"/>
        <w:rPr>
          <w:i/>
        </w:rPr>
      </w:pPr>
      <w:r w:rsidRPr="009F65D3">
        <w:rPr>
          <w:i/>
        </w:rPr>
        <w:tab/>
      </w:r>
      <w:r w:rsidRPr="009F65D3">
        <w:rPr>
          <w:i/>
        </w:rPr>
        <w:tab/>
      </w:r>
      <w:r w:rsidRPr="009F65D3">
        <w:rPr>
          <w:i/>
          <w:lang w:val="en-US"/>
        </w:rPr>
        <w:t>T</w:t>
      </w:r>
      <w:r w:rsidRPr="009F65D3">
        <w:rPr>
          <w:i/>
        </w:rPr>
        <w:t xml:space="preserve"> – ТФОМС (Т – латинский символ);</w:t>
      </w:r>
    </w:p>
    <w:p w:rsidR="00CA7D05" w:rsidRPr="009F65D3" w:rsidRDefault="00CA7D05" w:rsidP="00362597">
      <w:pPr>
        <w:spacing w:line="312" w:lineRule="auto"/>
        <w:ind w:firstLine="720"/>
        <w:jc w:val="both"/>
        <w:rPr>
          <w:i/>
        </w:rPr>
      </w:pPr>
      <w:r w:rsidRPr="009F65D3">
        <w:rPr>
          <w:i/>
        </w:rPr>
        <w:t xml:space="preserve">34 –двузначный код ТФОМС Волгоградской области. </w:t>
      </w:r>
    </w:p>
    <w:p w:rsidR="00CA7D05" w:rsidRPr="009F65D3" w:rsidRDefault="00CA7D05" w:rsidP="00362597">
      <w:pPr>
        <w:spacing w:line="312" w:lineRule="auto"/>
        <w:ind w:firstLine="720"/>
        <w:jc w:val="both"/>
        <w:rPr>
          <w:i/>
        </w:rPr>
      </w:pPr>
      <w:r w:rsidRPr="009F65D3">
        <w:rPr>
          <w:i/>
          <w:lang w:val="en-US"/>
        </w:rPr>
        <w:t>M</w:t>
      </w:r>
      <w:r w:rsidRPr="009F65D3">
        <w:rPr>
          <w:i/>
        </w:rPr>
        <w:t xml:space="preserve"> – константа, определяющая организацию-получателя:</w:t>
      </w:r>
    </w:p>
    <w:p w:rsidR="00CA7D05" w:rsidRPr="009F65D3" w:rsidRDefault="00CA7D05" w:rsidP="00362597">
      <w:pPr>
        <w:spacing w:line="312" w:lineRule="auto"/>
        <w:ind w:firstLine="720"/>
        <w:jc w:val="both"/>
        <w:rPr>
          <w:i/>
          <w:vertAlign w:val="subscript"/>
        </w:rPr>
      </w:pPr>
      <w:r w:rsidRPr="009F65D3">
        <w:rPr>
          <w:i/>
        </w:rPr>
        <w:tab/>
      </w:r>
      <w:r w:rsidRPr="009F65D3">
        <w:rPr>
          <w:i/>
        </w:rPr>
        <w:tab/>
      </w:r>
      <w:r w:rsidRPr="009F65D3">
        <w:rPr>
          <w:i/>
          <w:lang w:val="en-US"/>
        </w:rPr>
        <w:t>M</w:t>
      </w:r>
      <w:r w:rsidRPr="009F65D3">
        <w:rPr>
          <w:i/>
        </w:rPr>
        <w:t xml:space="preserve"> – </w:t>
      </w:r>
      <w:proofErr w:type="gramStart"/>
      <w:r w:rsidRPr="009F65D3">
        <w:rPr>
          <w:i/>
        </w:rPr>
        <w:t>медицинская</w:t>
      </w:r>
      <w:proofErr w:type="gramEnd"/>
      <w:r w:rsidRPr="009F65D3">
        <w:rPr>
          <w:i/>
        </w:rPr>
        <w:t xml:space="preserve"> организация (M – латинский символ).</w:t>
      </w:r>
    </w:p>
    <w:p w:rsidR="00CA7D05" w:rsidRPr="009F65D3" w:rsidRDefault="00CA7D05" w:rsidP="00362597">
      <w:pPr>
        <w:spacing w:line="312" w:lineRule="auto"/>
        <w:ind w:firstLine="720"/>
        <w:jc w:val="both"/>
        <w:rPr>
          <w:i/>
          <w:vertAlign w:val="subscript"/>
        </w:rPr>
      </w:pPr>
      <w:r w:rsidRPr="009F65D3">
        <w:rPr>
          <w:i/>
          <w:lang w:val="en-US"/>
        </w:rPr>
        <w:lastRenderedPageBreak/>
        <w:t>N</w:t>
      </w:r>
      <w:r w:rsidRPr="009F65D3">
        <w:rPr>
          <w:i/>
          <w:vertAlign w:val="subscript"/>
          <w:lang w:val="en-US"/>
        </w:rPr>
        <w:t>i</w:t>
      </w:r>
      <w:r w:rsidRPr="009F65D3">
        <w:rPr>
          <w:i/>
        </w:rPr>
        <w:t xml:space="preserve"> – Код МО из справочника </w:t>
      </w:r>
      <w:proofErr w:type="gramStart"/>
      <w:r w:rsidRPr="009F65D3">
        <w:rPr>
          <w:i/>
        </w:rPr>
        <w:t>Т001 .</w:t>
      </w:r>
      <w:proofErr w:type="gramEnd"/>
    </w:p>
    <w:p w:rsidR="00CA7D05" w:rsidRPr="009F65D3" w:rsidRDefault="00CA7D05" w:rsidP="00362597">
      <w:pPr>
        <w:spacing w:line="312" w:lineRule="auto"/>
        <w:ind w:firstLine="720"/>
        <w:jc w:val="both"/>
        <w:rPr>
          <w:i/>
        </w:rPr>
      </w:pPr>
      <w:r w:rsidRPr="009F65D3">
        <w:rPr>
          <w:i/>
        </w:rPr>
        <w:t>YY – соответствуют аналогичному значению в имени файла реестра сведений.</w:t>
      </w:r>
    </w:p>
    <w:p w:rsidR="00CA7D05" w:rsidRPr="009F65D3" w:rsidRDefault="00CA7D05" w:rsidP="00362597">
      <w:pPr>
        <w:spacing w:line="312" w:lineRule="auto"/>
        <w:ind w:firstLine="720"/>
        <w:jc w:val="both"/>
        <w:rPr>
          <w:i/>
        </w:rPr>
      </w:pPr>
      <w:r w:rsidRPr="009F65D3">
        <w:rPr>
          <w:i/>
        </w:rPr>
        <w:t>MM – соответствуют аналогичному значению в имени файла реестра сведений.</w:t>
      </w:r>
    </w:p>
    <w:p w:rsidR="00CA7D05" w:rsidRPr="004F7D73" w:rsidRDefault="00CA7D05" w:rsidP="00362597">
      <w:pPr>
        <w:spacing w:line="312" w:lineRule="auto"/>
        <w:ind w:firstLine="720"/>
        <w:jc w:val="both"/>
        <w:rPr>
          <w:color w:val="C00000"/>
        </w:rPr>
      </w:pPr>
      <w:r w:rsidRPr="00370F5D">
        <w:rPr>
          <w:b/>
          <w:i/>
          <w:color w:val="C00000"/>
        </w:rPr>
        <w:t>N</w:t>
      </w:r>
      <w:r w:rsidRPr="00370F5D">
        <w:rPr>
          <w:b/>
          <w:i/>
          <w:color w:val="C00000"/>
          <w:lang w:val="en-US"/>
        </w:rPr>
        <w:t>N</w:t>
      </w:r>
      <w:r w:rsidR="00370F5D" w:rsidRPr="00370F5D">
        <w:rPr>
          <w:b/>
          <w:i/>
          <w:color w:val="C00000"/>
          <w:lang w:val="en-US"/>
        </w:rPr>
        <w:t>NN</w:t>
      </w:r>
      <w:r w:rsidRPr="00370F5D">
        <w:rPr>
          <w:b/>
          <w:i/>
          <w:color w:val="C00000"/>
          <w:lang w:val="en-US"/>
        </w:rPr>
        <w:t>N</w:t>
      </w:r>
      <w:r w:rsidRPr="00370F5D">
        <w:rPr>
          <w:i/>
          <w:color w:val="C00000"/>
        </w:rPr>
        <w:t xml:space="preserve"> –</w:t>
      </w:r>
      <w:r w:rsidRPr="009A0E83">
        <w:rPr>
          <w:i/>
        </w:rPr>
        <w:t xml:space="preserve"> номер пакета в  отчетном </w:t>
      </w:r>
      <w:proofErr w:type="gramStart"/>
      <w:r w:rsidRPr="009A0E83">
        <w:rPr>
          <w:i/>
        </w:rPr>
        <w:t>периоде</w:t>
      </w:r>
      <w:proofErr w:type="gramEnd"/>
      <w:r w:rsidRPr="009A0E83">
        <w:rPr>
          <w:i/>
        </w:rPr>
        <w:t xml:space="preserve"> (с добавлением ведущих нулей до </w:t>
      </w:r>
      <w:r w:rsidR="00370F5D" w:rsidRPr="00370F5D">
        <w:rPr>
          <w:i/>
        </w:rPr>
        <w:t>5</w:t>
      </w:r>
      <w:r w:rsidRPr="009A0E83">
        <w:rPr>
          <w:i/>
        </w:rPr>
        <w:t xml:space="preserve"> знаков).</w:t>
      </w:r>
      <w:r w:rsidR="00362597" w:rsidRPr="00362597">
        <w:rPr>
          <w:color w:val="C00000"/>
        </w:rPr>
        <w:t xml:space="preserve"> </w:t>
      </w:r>
    </w:p>
    <w:p w:rsidR="00362597" w:rsidRPr="004F7D73" w:rsidRDefault="00362597" w:rsidP="00CA7D05">
      <w:pPr>
        <w:ind w:firstLine="720"/>
        <w:jc w:val="both"/>
        <w:rPr>
          <w:i/>
        </w:rPr>
      </w:pPr>
    </w:p>
    <w:p w:rsidR="00CA7D05" w:rsidRPr="009F65D3" w:rsidRDefault="00CA7D05" w:rsidP="00CA7D05">
      <w:pPr>
        <w:ind w:firstLine="720"/>
        <w:jc w:val="both"/>
        <w:rPr>
          <w:i/>
        </w:rPr>
      </w:pPr>
      <w:r w:rsidRPr="009F65D3">
        <w:rPr>
          <w:i/>
        </w:rPr>
        <w:t xml:space="preserve">Файл, содержащий Реестр пациентов, не передается. Реестр СП и ТК упаковывается в архив формата </w:t>
      </w:r>
      <w:r w:rsidRPr="009F65D3">
        <w:rPr>
          <w:i/>
          <w:lang w:val="en-US"/>
        </w:rPr>
        <w:t>ZIP</w:t>
      </w:r>
      <w:r w:rsidRPr="009F65D3">
        <w:rPr>
          <w:i/>
        </w:rPr>
        <w:t xml:space="preserve">. Имя архива соответствует имени файла Реестра СП и ТК, расширение </w:t>
      </w:r>
      <w:r w:rsidRPr="009F65D3">
        <w:rPr>
          <w:i/>
          <w:lang w:val="en-US"/>
        </w:rPr>
        <w:t>ZIP</w:t>
      </w:r>
    </w:p>
    <w:p w:rsidR="00CA7D05" w:rsidRPr="009A0E83" w:rsidRDefault="00CA7D05" w:rsidP="009A0E83">
      <w:pPr>
        <w:pStyle w:val="ad"/>
        <w:numPr>
          <w:ilvl w:val="0"/>
          <w:numId w:val="6"/>
        </w:numPr>
        <w:jc w:val="both"/>
        <w:rPr>
          <w:b/>
          <w:i/>
          <w:sz w:val="20"/>
          <w:szCs w:val="20"/>
        </w:rPr>
      </w:pPr>
      <w:r w:rsidRPr="009A0E83">
        <w:rPr>
          <w:b/>
          <w:i/>
          <w:sz w:val="20"/>
          <w:szCs w:val="20"/>
        </w:rPr>
        <w:t>Структура файла с Реестром СП и ТК</w:t>
      </w:r>
    </w:p>
    <w:tbl>
      <w:tblPr>
        <w:tblW w:w="10103" w:type="dxa"/>
        <w:tblInd w:w="-9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/>
      </w:tblPr>
      <w:tblGrid>
        <w:gridCol w:w="1608"/>
        <w:gridCol w:w="1407"/>
        <w:gridCol w:w="593"/>
        <w:gridCol w:w="988"/>
        <w:gridCol w:w="2552"/>
        <w:gridCol w:w="2955"/>
      </w:tblGrid>
      <w:tr w:rsidR="00CA7D05" w:rsidRPr="009A0E83" w:rsidTr="008A0DD8">
        <w:trPr>
          <w:tblHeader/>
        </w:trPr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</w:tcPr>
          <w:p w:rsidR="00CA7D05" w:rsidRPr="009A0E83" w:rsidRDefault="00CA7D05" w:rsidP="00CA7D05">
            <w:pPr>
              <w:widowControl w:val="0"/>
              <w:spacing w:before="40"/>
              <w:jc w:val="center"/>
              <w:rPr>
                <w:b/>
                <w:bCs/>
              </w:rPr>
            </w:pPr>
            <w:r w:rsidRPr="009A0E83">
              <w:rPr>
                <w:b/>
                <w:bCs/>
              </w:rPr>
              <w:t>Код элемента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</w:tcPr>
          <w:p w:rsidR="00CA7D05" w:rsidRPr="009A0E83" w:rsidRDefault="00CA7D05" w:rsidP="00CA7D05">
            <w:pPr>
              <w:widowControl w:val="0"/>
              <w:spacing w:before="40"/>
              <w:jc w:val="center"/>
              <w:rPr>
                <w:b/>
                <w:bCs/>
              </w:rPr>
            </w:pPr>
            <w:r w:rsidRPr="009A0E83">
              <w:rPr>
                <w:b/>
                <w:bCs/>
              </w:rPr>
              <w:t>Содержание элемента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</w:tcPr>
          <w:p w:rsidR="00CA7D05" w:rsidRPr="009A0E83" w:rsidRDefault="00CA7D05" w:rsidP="00CA7D05">
            <w:pPr>
              <w:widowControl w:val="0"/>
              <w:tabs>
                <w:tab w:val="left" w:pos="482"/>
              </w:tabs>
              <w:spacing w:before="40"/>
              <w:ind w:left="-85"/>
              <w:jc w:val="center"/>
              <w:rPr>
                <w:b/>
                <w:bCs/>
              </w:rPr>
            </w:pPr>
            <w:r w:rsidRPr="009A0E83">
              <w:rPr>
                <w:b/>
                <w:bCs/>
              </w:rPr>
              <w:t>Тип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</w:tcPr>
          <w:p w:rsidR="00CA7D05" w:rsidRPr="009A0E83" w:rsidRDefault="00CA7D05" w:rsidP="00CA7D05">
            <w:pPr>
              <w:widowControl w:val="0"/>
              <w:spacing w:before="40"/>
              <w:jc w:val="center"/>
              <w:rPr>
                <w:b/>
                <w:bCs/>
              </w:rPr>
            </w:pPr>
            <w:r w:rsidRPr="009A0E83">
              <w:rPr>
                <w:b/>
                <w:bCs/>
              </w:rPr>
              <w:t>Формат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</w:tcPr>
          <w:p w:rsidR="00CA7D05" w:rsidRPr="009A0E83" w:rsidRDefault="00CA7D05" w:rsidP="00CA7D05">
            <w:pPr>
              <w:widowControl w:val="0"/>
              <w:spacing w:before="40"/>
              <w:ind w:firstLine="5"/>
              <w:jc w:val="center"/>
              <w:rPr>
                <w:b/>
                <w:bCs/>
              </w:rPr>
            </w:pPr>
            <w:r w:rsidRPr="009A0E83">
              <w:rPr>
                <w:b/>
                <w:bCs/>
              </w:rPr>
              <w:t>Наименование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</w:tcPr>
          <w:p w:rsidR="00CA7D05" w:rsidRPr="009A0E83" w:rsidRDefault="00CA7D05" w:rsidP="00CA7D05">
            <w:pPr>
              <w:widowControl w:val="0"/>
              <w:spacing w:before="40"/>
              <w:jc w:val="center"/>
              <w:rPr>
                <w:b/>
                <w:bCs/>
              </w:rPr>
            </w:pPr>
            <w:r w:rsidRPr="009A0E83">
              <w:rPr>
                <w:b/>
                <w:bCs/>
              </w:rPr>
              <w:t>Дополнительная информация</w:t>
            </w:r>
          </w:p>
        </w:tc>
      </w:tr>
      <w:tr w:rsidR="00CA7D05" w:rsidRPr="009A0E83" w:rsidTr="008A0DD8">
        <w:tc>
          <w:tcPr>
            <w:tcW w:w="10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A7D05" w:rsidRPr="009A0E83" w:rsidRDefault="00CA7D05" w:rsidP="00CA7D05">
            <w:pPr>
              <w:widowControl w:val="0"/>
              <w:jc w:val="center"/>
              <w:rPr>
                <w:b/>
                <w:bCs/>
              </w:rPr>
            </w:pPr>
            <w:r w:rsidRPr="009A0E83">
              <w:rPr>
                <w:b/>
                <w:bCs/>
              </w:rPr>
              <w:t>Корневой элемент (Сведения страховой принадлежности и результатах технологического контроля)</w:t>
            </w:r>
          </w:p>
        </w:tc>
      </w:tr>
      <w:tr w:rsidR="00CA7D05" w:rsidRPr="009A0E83" w:rsidTr="008A0DD8"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A7D05" w:rsidRPr="009A0E83" w:rsidRDefault="00CA7D05" w:rsidP="00CA7D05">
            <w:pPr>
              <w:spacing w:line="240" w:lineRule="exact"/>
              <w:rPr>
                <w:lang w:val="en-US"/>
              </w:rPr>
            </w:pPr>
            <w:r w:rsidRPr="009A0E83">
              <w:rPr>
                <w:rFonts w:eastAsia="Calibri"/>
                <w:lang w:val="en-US" w:eastAsia="en-US"/>
              </w:rPr>
              <w:t>ZL_</w:t>
            </w:r>
            <w:r w:rsidRPr="009A0E83">
              <w:rPr>
                <w:rFonts w:eastAsia="Calibri"/>
                <w:lang w:eastAsia="en-US"/>
              </w:rPr>
              <w:t>LIST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A7D05" w:rsidRPr="009A0E83" w:rsidRDefault="00CA7D05" w:rsidP="00CA7D05">
            <w:pPr>
              <w:spacing w:line="240" w:lineRule="exact"/>
              <w:rPr>
                <w:lang w:val="en-US"/>
              </w:rPr>
            </w:pPr>
            <w:r w:rsidRPr="009A0E83">
              <w:rPr>
                <w:lang w:val="en-US"/>
              </w:rPr>
              <w:t>ZGLV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A7D05" w:rsidRPr="009A0E83" w:rsidRDefault="00CA7D05" w:rsidP="00CA7D05">
            <w:pPr>
              <w:spacing w:line="240" w:lineRule="exact"/>
              <w:jc w:val="center"/>
              <w:rPr>
                <w:lang w:val="en-US"/>
              </w:rPr>
            </w:pPr>
            <w:r w:rsidRPr="009A0E83">
              <w:t>О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A7D05" w:rsidRPr="009A0E83" w:rsidRDefault="00CA7D05" w:rsidP="00CA7D05">
            <w:pPr>
              <w:spacing w:line="240" w:lineRule="exact"/>
              <w:jc w:val="center"/>
              <w:rPr>
                <w:lang w:val="en-US"/>
              </w:rPr>
            </w:pPr>
            <w:r w:rsidRPr="009A0E83">
              <w:rPr>
                <w:lang w:val="en-US"/>
              </w:rPr>
              <w:t>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A7D05" w:rsidRPr="009A0E83" w:rsidRDefault="00CA7D05" w:rsidP="00CA7D05">
            <w:pPr>
              <w:spacing w:line="240" w:lineRule="exact"/>
              <w:ind w:firstLine="5"/>
            </w:pPr>
            <w:r w:rsidRPr="009A0E83">
              <w:t>Заголовок</w:t>
            </w:r>
            <w:r w:rsidRPr="009A0E83">
              <w:rPr>
                <w:lang w:val="en-US"/>
              </w:rPr>
              <w:t xml:space="preserve"> </w:t>
            </w:r>
            <w:r w:rsidRPr="009A0E83">
              <w:t>файла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A7D05" w:rsidRPr="009A0E83" w:rsidRDefault="00CA7D05" w:rsidP="00CA7D05">
            <w:pPr>
              <w:spacing w:line="240" w:lineRule="exact"/>
            </w:pPr>
            <w:r w:rsidRPr="009A0E83">
              <w:t>Информация о передаваемом файле</w:t>
            </w:r>
          </w:p>
        </w:tc>
      </w:tr>
      <w:tr w:rsidR="00CA7D05" w:rsidRPr="009A0E83" w:rsidTr="008A0DD8"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A7D05" w:rsidRPr="009A0E83" w:rsidRDefault="00CA7D05" w:rsidP="00CA7D05">
            <w:pPr>
              <w:widowControl w:val="0"/>
              <w:spacing w:line="240" w:lineRule="exact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A7D05" w:rsidRPr="009A0E83" w:rsidRDefault="00CA7D05" w:rsidP="00CA7D05">
            <w:pPr>
              <w:spacing w:line="240" w:lineRule="exact"/>
              <w:rPr>
                <w:lang w:val="en-US"/>
              </w:rPr>
            </w:pPr>
            <w:r w:rsidRPr="009A0E83">
              <w:rPr>
                <w:lang w:val="en-US"/>
              </w:rPr>
              <w:t>SCHET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A7D05" w:rsidRPr="009A0E83" w:rsidRDefault="00CA7D05" w:rsidP="00CA7D05">
            <w:pPr>
              <w:spacing w:line="240" w:lineRule="exact"/>
              <w:jc w:val="center"/>
            </w:pPr>
            <w:r w:rsidRPr="009A0E83">
              <w:t>О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A7D05" w:rsidRPr="009A0E83" w:rsidRDefault="00CA7D05" w:rsidP="00CA7D05">
            <w:pPr>
              <w:spacing w:line="240" w:lineRule="exact"/>
              <w:jc w:val="center"/>
              <w:rPr>
                <w:lang w:val="en-US"/>
              </w:rPr>
            </w:pPr>
            <w:r w:rsidRPr="009A0E83">
              <w:rPr>
                <w:lang w:val="en-US"/>
              </w:rPr>
              <w:t>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A7D05" w:rsidRPr="009A0E83" w:rsidRDefault="00CA7D05" w:rsidP="00CA7D05">
            <w:pPr>
              <w:spacing w:line="240" w:lineRule="exact"/>
              <w:ind w:firstLine="5"/>
            </w:pPr>
            <w:r w:rsidRPr="009A0E83">
              <w:t>Реестр СП и ТК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A7D05" w:rsidRPr="009A0E83" w:rsidRDefault="00CA7D05" w:rsidP="00CA7D05">
            <w:pPr>
              <w:spacing w:line="240" w:lineRule="exact"/>
            </w:pPr>
            <w:r w:rsidRPr="009A0E83">
              <w:t>Информация о Реестре СП и ТК</w:t>
            </w:r>
          </w:p>
        </w:tc>
      </w:tr>
      <w:tr w:rsidR="00CA7D05" w:rsidRPr="009A0E83" w:rsidTr="008A0DD8"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A7D05" w:rsidRPr="009A0E83" w:rsidRDefault="00CA7D05" w:rsidP="00CA7D05">
            <w:pPr>
              <w:widowControl w:val="0"/>
              <w:spacing w:line="240" w:lineRule="exact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A7D05" w:rsidRPr="009A0E83" w:rsidRDefault="00CA7D05" w:rsidP="00CA7D05">
            <w:pPr>
              <w:spacing w:line="240" w:lineRule="exact"/>
              <w:rPr>
                <w:lang w:val="en-US"/>
              </w:rPr>
            </w:pPr>
            <w:r w:rsidRPr="009A0E83">
              <w:rPr>
                <w:lang w:val="en-US"/>
              </w:rPr>
              <w:t>ZAP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A7D05" w:rsidRPr="009A0E83" w:rsidRDefault="00CA7D05" w:rsidP="00CA7D05">
            <w:pPr>
              <w:spacing w:line="240" w:lineRule="exact"/>
              <w:jc w:val="center"/>
            </w:pPr>
            <w:r w:rsidRPr="009A0E83">
              <w:t>ОМ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A7D05" w:rsidRPr="009A0E83" w:rsidRDefault="00CA7D05" w:rsidP="00CA7D05">
            <w:pPr>
              <w:spacing w:line="240" w:lineRule="exact"/>
              <w:jc w:val="center"/>
            </w:pPr>
            <w:r w:rsidRPr="009A0E83">
              <w:rPr>
                <w:lang w:val="en-US"/>
              </w:rPr>
              <w:t>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A7D05" w:rsidRPr="009A0E83" w:rsidRDefault="00CA7D05" w:rsidP="00CA7D05">
            <w:pPr>
              <w:spacing w:line="240" w:lineRule="exact"/>
              <w:ind w:firstLine="5"/>
            </w:pPr>
            <w:r w:rsidRPr="009A0E83">
              <w:t>Записи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A7D05" w:rsidRPr="009A0E83" w:rsidRDefault="00CA7D05" w:rsidP="00CA7D05">
            <w:pPr>
              <w:spacing w:line="240" w:lineRule="exact"/>
            </w:pPr>
            <w:r w:rsidRPr="009A0E83">
              <w:t>Записи о случаях оказания медицинской помощи</w:t>
            </w:r>
          </w:p>
        </w:tc>
      </w:tr>
      <w:tr w:rsidR="00CA7D05" w:rsidRPr="009A0E83" w:rsidTr="008A0DD8">
        <w:tc>
          <w:tcPr>
            <w:tcW w:w="10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A7D05" w:rsidRPr="009A0E83" w:rsidRDefault="00CA7D05" w:rsidP="00CA7D05">
            <w:pPr>
              <w:widowControl w:val="0"/>
              <w:spacing w:line="240" w:lineRule="exact"/>
              <w:jc w:val="center"/>
              <w:rPr>
                <w:b/>
              </w:rPr>
            </w:pPr>
            <w:r w:rsidRPr="009A0E83">
              <w:rPr>
                <w:b/>
              </w:rPr>
              <w:t>Заголовок файла</w:t>
            </w:r>
          </w:p>
        </w:tc>
      </w:tr>
      <w:tr w:rsidR="00CA7D05" w:rsidRPr="009A0E83" w:rsidTr="008A0DD8"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A7D05" w:rsidRPr="009A0E83" w:rsidRDefault="00CA7D05" w:rsidP="00CA7D05">
            <w:pPr>
              <w:spacing w:line="240" w:lineRule="exact"/>
              <w:rPr>
                <w:lang w:val="en-US"/>
              </w:rPr>
            </w:pPr>
            <w:r w:rsidRPr="009A0E83">
              <w:rPr>
                <w:lang w:val="en-US"/>
              </w:rPr>
              <w:t>ZGLV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A7D05" w:rsidRPr="009A0E83" w:rsidRDefault="00CA7D05" w:rsidP="00CA7D05">
            <w:pPr>
              <w:widowControl w:val="0"/>
              <w:spacing w:line="240" w:lineRule="exact"/>
              <w:rPr>
                <w:rFonts w:eastAsia="Calibri"/>
                <w:b/>
                <w:i/>
                <w:color w:val="993300"/>
                <w:lang w:val="en-US" w:eastAsia="en-US"/>
              </w:rPr>
            </w:pPr>
            <w:r w:rsidRPr="009A0E83">
              <w:rPr>
                <w:rFonts w:eastAsia="Calibri"/>
                <w:b/>
                <w:i/>
                <w:color w:val="993300"/>
                <w:lang w:val="en-US" w:eastAsia="en-US"/>
              </w:rPr>
              <w:t>VERSION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A7D05" w:rsidRPr="009A0E83" w:rsidRDefault="00CA7D05" w:rsidP="00CA7D05">
            <w:pPr>
              <w:widowControl w:val="0"/>
              <w:spacing w:line="240" w:lineRule="exact"/>
              <w:jc w:val="center"/>
              <w:rPr>
                <w:b/>
                <w:i/>
                <w:color w:val="993300"/>
                <w:lang w:val="en-US"/>
              </w:rPr>
            </w:pPr>
            <w:r w:rsidRPr="009A0E83">
              <w:rPr>
                <w:b/>
                <w:i/>
                <w:color w:val="993300"/>
                <w:lang w:val="en-US"/>
              </w:rPr>
              <w:t>O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A7D05" w:rsidRPr="009A0E83" w:rsidRDefault="00CA7D05" w:rsidP="00CA7D05">
            <w:pPr>
              <w:widowControl w:val="0"/>
              <w:spacing w:line="240" w:lineRule="exact"/>
              <w:jc w:val="center"/>
              <w:rPr>
                <w:b/>
                <w:i/>
                <w:color w:val="993300"/>
              </w:rPr>
            </w:pPr>
            <w:r w:rsidRPr="009A0E83">
              <w:rPr>
                <w:b/>
                <w:i/>
                <w:color w:val="993300"/>
                <w:lang w:val="en-US"/>
              </w:rPr>
              <w:t>T</w:t>
            </w:r>
            <w:r w:rsidRPr="009A0E83">
              <w:rPr>
                <w:b/>
                <w:i/>
                <w:color w:val="993300"/>
              </w:rPr>
              <w:t>(5)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5" w:rsidRPr="009A0E83" w:rsidRDefault="00CA7D05" w:rsidP="00CA7D05">
            <w:pPr>
              <w:widowControl w:val="0"/>
              <w:spacing w:line="240" w:lineRule="exact"/>
              <w:ind w:firstLine="5"/>
              <w:rPr>
                <w:b/>
                <w:i/>
                <w:color w:val="993300"/>
              </w:rPr>
            </w:pPr>
            <w:r w:rsidRPr="009A0E83">
              <w:rPr>
                <w:b/>
                <w:i/>
                <w:color w:val="993300"/>
              </w:rPr>
              <w:t>Версия</w:t>
            </w:r>
            <w:r w:rsidRPr="009A0E83">
              <w:rPr>
                <w:b/>
                <w:i/>
                <w:color w:val="993300"/>
                <w:lang w:val="en-US"/>
              </w:rPr>
              <w:t xml:space="preserve"> </w:t>
            </w:r>
            <w:r w:rsidRPr="009A0E83">
              <w:rPr>
                <w:b/>
                <w:i/>
                <w:color w:val="993300"/>
              </w:rPr>
              <w:t xml:space="preserve">взаимодействия 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5" w:rsidRPr="009A0E83" w:rsidRDefault="00CA7D05" w:rsidP="00CA7D05">
            <w:pPr>
              <w:widowControl w:val="0"/>
              <w:spacing w:line="240" w:lineRule="exact"/>
              <w:rPr>
                <w:b/>
                <w:i/>
                <w:color w:val="993300"/>
              </w:rPr>
            </w:pPr>
            <w:r w:rsidRPr="009A0E83">
              <w:rPr>
                <w:b/>
                <w:i/>
                <w:color w:val="993300"/>
              </w:rPr>
              <w:t>2.12</w:t>
            </w:r>
          </w:p>
        </w:tc>
      </w:tr>
      <w:tr w:rsidR="00CA7D05" w:rsidRPr="009A0E83" w:rsidTr="008A0DD8"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A7D05" w:rsidRPr="009A0E83" w:rsidRDefault="00CA7D05" w:rsidP="00CA7D05">
            <w:pPr>
              <w:widowControl w:val="0"/>
              <w:spacing w:line="240" w:lineRule="exact"/>
              <w:jc w:val="center"/>
              <w:rPr>
                <w:bCs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A7D05" w:rsidRPr="009A0E83" w:rsidRDefault="00CA7D05" w:rsidP="00CA7D05">
            <w:pPr>
              <w:widowControl w:val="0"/>
              <w:spacing w:line="240" w:lineRule="exact"/>
              <w:rPr>
                <w:rFonts w:eastAsia="Calibri"/>
                <w:lang w:val="en-US" w:eastAsia="en-US"/>
              </w:rPr>
            </w:pPr>
            <w:r w:rsidRPr="009A0E83">
              <w:rPr>
                <w:rFonts w:eastAsia="Calibri"/>
                <w:lang w:val="en-US" w:eastAsia="en-US"/>
              </w:rPr>
              <w:t>DATA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A7D05" w:rsidRPr="009A0E83" w:rsidRDefault="00CA7D05" w:rsidP="00CA7D05">
            <w:pPr>
              <w:widowControl w:val="0"/>
              <w:spacing w:line="240" w:lineRule="exact"/>
              <w:jc w:val="center"/>
              <w:rPr>
                <w:lang w:val="en-US"/>
              </w:rPr>
            </w:pPr>
            <w:r w:rsidRPr="009A0E83">
              <w:t>О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A7D05" w:rsidRPr="009A0E83" w:rsidRDefault="00CA7D05" w:rsidP="00CA7D05">
            <w:pPr>
              <w:widowControl w:val="0"/>
              <w:spacing w:line="240" w:lineRule="exact"/>
              <w:jc w:val="center"/>
              <w:rPr>
                <w:lang w:val="en-US"/>
              </w:rPr>
            </w:pPr>
            <w:r w:rsidRPr="009A0E83">
              <w:rPr>
                <w:lang w:val="en-US"/>
              </w:rPr>
              <w:t>D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5" w:rsidRPr="009A0E83" w:rsidRDefault="00CA7D05" w:rsidP="00CA7D05">
            <w:pPr>
              <w:widowControl w:val="0"/>
              <w:spacing w:line="240" w:lineRule="exact"/>
              <w:ind w:firstLine="5"/>
            </w:pPr>
            <w:r w:rsidRPr="009A0E83">
              <w:t>Дата формирования Реестра СП и ТК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5" w:rsidRPr="009A0E83" w:rsidRDefault="00CA7D05" w:rsidP="00CA7D05">
            <w:pPr>
              <w:widowControl w:val="0"/>
              <w:spacing w:line="240" w:lineRule="exact"/>
            </w:pPr>
          </w:p>
        </w:tc>
      </w:tr>
      <w:tr w:rsidR="00CA7D05" w:rsidRPr="009A0E83" w:rsidTr="008A0DD8"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A7D05" w:rsidRPr="009A0E83" w:rsidRDefault="00CA7D05" w:rsidP="00CA7D05">
            <w:pPr>
              <w:widowControl w:val="0"/>
              <w:spacing w:line="240" w:lineRule="exact"/>
              <w:jc w:val="center"/>
              <w:rPr>
                <w:bCs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A7D05" w:rsidRPr="009A0E83" w:rsidRDefault="00CA7D05" w:rsidP="00CA7D05">
            <w:pPr>
              <w:widowControl w:val="0"/>
              <w:spacing w:line="240" w:lineRule="exact"/>
              <w:rPr>
                <w:rFonts w:eastAsia="Calibri"/>
                <w:lang w:val="en-US" w:eastAsia="en-US"/>
              </w:rPr>
            </w:pPr>
            <w:r w:rsidRPr="009A0E83">
              <w:rPr>
                <w:rFonts w:eastAsia="Calibri"/>
                <w:lang w:val="en-US" w:eastAsia="en-US"/>
              </w:rPr>
              <w:t>FILENAME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A7D05" w:rsidRPr="009A0E83" w:rsidRDefault="00CA7D05" w:rsidP="00CA7D05">
            <w:pPr>
              <w:widowControl w:val="0"/>
              <w:spacing w:line="240" w:lineRule="exact"/>
              <w:jc w:val="center"/>
            </w:pPr>
            <w:r w:rsidRPr="009A0E83">
              <w:t>О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A7D05" w:rsidRPr="009A0E83" w:rsidRDefault="00CA7D05" w:rsidP="00CA7D05">
            <w:pPr>
              <w:widowControl w:val="0"/>
              <w:spacing w:line="240" w:lineRule="exact"/>
              <w:jc w:val="center"/>
            </w:pPr>
            <w:r w:rsidRPr="009A0E83">
              <w:rPr>
                <w:lang w:val="en-US"/>
              </w:rPr>
              <w:t>T</w:t>
            </w:r>
            <w:r w:rsidRPr="009A0E83">
              <w:t>(26)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5" w:rsidRPr="009A0E83" w:rsidRDefault="00CA7D05" w:rsidP="00CA7D05">
            <w:pPr>
              <w:widowControl w:val="0"/>
              <w:spacing w:line="240" w:lineRule="exact"/>
              <w:ind w:firstLine="5"/>
            </w:pPr>
            <w:r w:rsidRPr="009A0E83">
              <w:t>Имя файла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5" w:rsidRPr="009A0E83" w:rsidRDefault="00CA7D05" w:rsidP="00CA7D05">
            <w:pPr>
              <w:widowControl w:val="0"/>
              <w:spacing w:line="240" w:lineRule="exact"/>
            </w:pPr>
            <w:r w:rsidRPr="009A0E83">
              <w:t>Имя файла без расширения.</w:t>
            </w:r>
          </w:p>
        </w:tc>
      </w:tr>
      <w:tr w:rsidR="00CA7D05" w:rsidRPr="009A0E83" w:rsidTr="008A0DD8">
        <w:tc>
          <w:tcPr>
            <w:tcW w:w="10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A7D05" w:rsidRPr="009A0E83" w:rsidRDefault="00CA7D05" w:rsidP="00CA7D05">
            <w:pPr>
              <w:widowControl w:val="0"/>
              <w:spacing w:line="240" w:lineRule="exact"/>
              <w:jc w:val="center"/>
              <w:rPr>
                <w:b/>
              </w:rPr>
            </w:pPr>
            <w:r w:rsidRPr="009A0E83">
              <w:rPr>
                <w:b/>
              </w:rPr>
              <w:t>Реестр СП и ТК</w:t>
            </w:r>
          </w:p>
        </w:tc>
      </w:tr>
      <w:tr w:rsidR="00CA7D05" w:rsidRPr="009A0E83" w:rsidTr="008A0DD8"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A7D05" w:rsidRPr="009A0E83" w:rsidRDefault="00CA7D05" w:rsidP="00CA7D05">
            <w:pPr>
              <w:widowControl w:val="0"/>
              <w:spacing w:line="240" w:lineRule="exact"/>
              <w:rPr>
                <w:bCs/>
              </w:rPr>
            </w:pPr>
            <w:r w:rsidRPr="009A0E83">
              <w:rPr>
                <w:lang w:val="en-US"/>
              </w:rPr>
              <w:t>SCHET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A7D05" w:rsidRPr="009A0E83" w:rsidRDefault="00CA7D05" w:rsidP="00CA7D05">
            <w:pPr>
              <w:widowControl w:val="0"/>
              <w:spacing w:line="240" w:lineRule="exact"/>
              <w:rPr>
                <w:rFonts w:eastAsia="Calibri"/>
                <w:lang w:val="en-US" w:eastAsia="en-US"/>
              </w:rPr>
            </w:pPr>
            <w:r w:rsidRPr="009A0E83">
              <w:rPr>
                <w:rFonts w:eastAsia="Calibri"/>
                <w:lang w:val="en-US" w:eastAsia="en-US"/>
              </w:rPr>
              <w:t>CODE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A7D05" w:rsidRPr="009A0E83" w:rsidRDefault="00CA7D05" w:rsidP="00CA7D05">
            <w:pPr>
              <w:widowControl w:val="0"/>
              <w:spacing w:line="240" w:lineRule="exact"/>
              <w:jc w:val="center"/>
            </w:pPr>
            <w:r w:rsidRPr="009A0E83">
              <w:t>О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A7D05" w:rsidRPr="009A0E83" w:rsidRDefault="00CA7D05" w:rsidP="00BB62F3">
            <w:pPr>
              <w:widowControl w:val="0"/>
              <w:spacing w:line="240" w:lineRule="exact"/>
              <w:jc w:val="center"/>
              <w:rPr>
                <w:lang w:val="en-US"/>
              </w:rPr>
            </w:pPr>
            <w:r w:rsidRPr="009A0E83">
              <w:rPr>
                <w:lang w:val="en-US"/>
              </w:rPr>
              <w:t>N(</w:t>
            </w:r>
            <w:r w:rsidR="00BB62F3">
              <w:rPr>
                <w:lang w:val="en-US"/>
              </w:rPr>
              <w:t>8</w:t>
            </w:r>
            <w:r w:rsidRPr="009A0E83">
              <w:rPr>
                <w:lang w:val="en-US"/>
              </w:rPr>
              <w:t>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5" w:rsidRPr="009A0E83" w:rsidRDefault="00CA7D05" w:rsidP="009A0E83">
            <w:pPr>
              <w:widowControl w:val="0"/>
              <w:spacing w:line="240" w:lineRule="exact"/>
              <w:ind w:firstLine="5"/>
            </w:pPr>
            <w:r w:rsidRPr="009A0E83">
              <w:t xml:space="preserve">Код записи Реестра СП </w:t>
            </w:r>
            <w:r w:rsidR="009A0E83">
              <w:t>и</w:t>
            </w:r>
            <w:r w:rsidR="00902957">
              <w:t xml:space="preserve"> </w:t>
            </w:r>
            <w:r w:rsidRPr="009A0E83">
              <w:t>ТК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5" w:rsidRPr="009A0E83" w:rsidRDefault="00CA7D05" w:rsidP="00CA7D05">
            <w:pPr>
              <w:widowControl w:val="0"/>
              <w:spacing w:line="240" w:lineRule="exact"/>
            </w:pPr>
            <w:r w:rsidRPr="009A0E83">
              <w:t xml:space="preserve">Уникальный код. Не </w:t>
            </w:r>
            <w:proofErr w:type="gramStart"/>
            <w:r w:rsidRPr="009A0E83">
              <w:t>связан</w:t>
            </w:r>
            <w:proofErr w:type="gramEnd"/>
            <w:r w:rsidRPr="009A0E83">
              <w:t xml:space="preserve"> с аналогичным кодом Реестра случаев </w:t>
            </w:r>
          </w:p>
        </w:tc>
      </w:tr>
      <w:tr w:rsidR="00CA7D05" w:rsidRPr="009A0E83" w:rsidTr="008A0DD8"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A7D05" w:rsidRPr="009A0E83" w:rsidRDefault="00CA7D05" w:rsidP="00CA7D05">
            <w:pPr>
              <w:widowControl w:val="0"/>
              <w:spacing w:line="240" w:lineRule="exact"/>
              <w:jc w:val="center"/>
              <w:rPr>
                <w:b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A7D05" w:rsidRPr="009A0E83" w:rsidRDefault="00CA7D05" w:rsidP="00CA7D05">
            <w:pPr>
              <w:widowControl w:val="0"/>
              <w:spacing w:line="240" w:lineRule="exact"/>
              <w:rPr>
                <w:rFonts w:eastAsia="Calibri"/>
                <w:lang w:val="en-US" w:eastAsia="en-US"/>
              </w:rPr>
            </w:pPr>
            <w:r w:rsidRPr="009A0E83">
              <w:rPr>
                <w:rFonts w:eastAsia="Calibri"/>
                <w:lang w:val="en-US" w:eastAsia="en-US"/>
              </w:rPr>
              <w:t>CODE</w:t>
            </w:r>
            <w:r w:rsidRPr="009A0E83">
              <w:rPr>
                <w:rFonts w:eastAsia="Calibri"/>
                <w:lang w:eastAsia="en-US"/>
              </w:rPr>
              <w:t>_</w:t>
            </w:r>
            <w:r w:rsidRPr="009A0E83">
              <w:rPr>
                <w:rFonts w:eastAsia="Calibri"/>
                <w:lang w:val="en-US" w:eastAsia="en-US"/>
              </w:rPr>
              <w:t>MO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A7D05" w:rsidRPr="009A0E83" w:rsidRDefault="00CA7D05" w:rsidP="00CA7D05">
            <w:pPr>
              <w:widowControl w:val="0"/>
              <w:spacing w:line="240" w:lineRule="exact"/>
              <w:jc w:val="center"/>
            </w:pPr>
            <w:r w:rsidRPr="009A0E83">
              <w:t>О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A7D05" w:rsidRPr="009A0E83" w:rsidRDefault="00CA7D05" w:rsidP="00CA7D05">
            <w:pPr>
              <w:widowControl w:val="0"/>
              <w:spacing w:line="240" w:lineRule="exact"/>
              <w:jc w:val="center"/>
            </w:pPr>
            <w:r w:rsidRPr="009A0E83">
              <w:rPr>
                <w:lang w:val="en-US"/>
              </w:rPr>
              <w:t>T</w:t>
            </w:r>
            <w:r w:rsidRPr="009A0E83">
              <w:t>(6)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5" w:rsidRPr="009A0E83" w:rsidRDefault="00CA7D05" w:rsidP="00CA7D05">
            <w:r w:rsidRPr="009A0E83">
              <w:t>Реестровый номер медицинской организации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5" w:rsidRPr="009A0E83" w:rsidRDefault="00CA7D05" w:rsidP="00CA7D05">
            <w:r w:rsidRPr="009A0E83">
              <w:t xml:space="preserve">Код МО – юридического лица. Заполняется в </w:t>
            </w:r>
            <w:proofErr w:type="gramStart"/>
            <w:r w:rsidRPr="009A0E83">
              <w:t>соответствии</w:t>
            </w:r>
            <w:proofErr w:type="gramEnd"/>
            <w:r w:rsidRPr="009A0E83">
              <w:t xml:space="preserve"> со справочником F003 </w:t>
            </w:r>
          </w:p>
        </w:tc>
      </w:tr>
      <w:tr w:rsidR="00CA7D05" w:rsidRPr="009A0E83" w:rsidTr="008A0DD8"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A7D05" w:rsidRPr="009A0E83" w:rsidRDefault="00CA7D05" w:rsidP="00CA7D05">
            <w:pPr>
              <w:widowControl w:val="0"/>
              <w:spacing w:line="240" w:lineRule="exact"/>
              <w:jc w:val="center"/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A7D05" w:rsidRPr="009A0E83" w:rsidRDefault="00CA7D05" w:rsidP="00CA7D05">
            <w:pPr>
              <w:widowControl w:val="0"/>
              <w:spacing w:line="240" w:lineRule="exact"/>
              <w:rPr>
                <w:rFonts w:eastAsia="Calibri"/>
                <w:lang w:val="en-US" w:eastAsia="en-US"/>
              </w:rPr>
            </w:pPr>
            <w:r w:rsidRPr="009A0E83">
              <w:rPr>
                <w:rFonts w:eastAsia="Calibri"/>
                <w:lang w:val="en-US" w:eastAsia="en-US"/>
              </w:rPr>
              <w:t>YEAR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A7D05" w:rsidRPr="009A0E83" w:rsidRDefault="00CA7D05" w:rsidP="00CA7D05">
            <w:pPr>
              <w:widowControl w:val="0"/>
              <w:spacing w:line="240" w:lineRule="exact"/>
              <w:jc w:val="center"/>
            </w:pPr>
            <w:r w:rsidRPr="009A0E83">
              <w:rPr>
                <w:lang w:val="en-US"/>
              </w:rPr>
              <w:t>O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A7D05" w:rsidRPr="009A0E83" w:rsidRDefault="00CA7D05" w:rsidP="00CA7D05">
            <w:pPr>
              <w:widowControl w:val="0"/>
              <w:spacing w:line="240" w:lineRule="exact"/>
              <w:jc w:val="center"/>
            </w:pPr>
            <w:r w:rsidRPr="009A0E83">
              <w:rPr>
                <w:lang w:val="en-US"/>
              </w:rPr>
              <w:t>N</w:t>
            </w:r>
            <w:r w:rsidRPr="009A0E83">
              <w:t>(4)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5" w:rsidRPr="009A0E83" w:rsidRDefault="00CA7D05" w:rsidP="00CA7D05">
            <w:pPr>
              <w:widowControl w:val="0"/>
              <w:spacing w:line="240" w:lineRule="exact"/>
              <w:ind w:firstLine="5"/>
            </w:pPr>
            <w:r w:rsidRPr="009A0E83">
              <w:t>Отчетный год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5" w:rsidRPr="009A0E83" w:rsidRDefault="00CA7D05" w:rsidP="00CA7D05">
            <w:pPr>
              <w:widowControl w:val="0"/>
              <w:spacing w:line="240" w:lineRule="exact"/>
            </w:pPr>
          </w:p>
        </w:tc>
      </w:tr>
      <w:tr w:rsidR="00CA7D05" w:rsidRPr="009A0E83" w:rsidTr="008A0DD8"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A7D05" w:rsidRPr="009A0E83" w:rsidRDefault="00CA7D05" w:rsidP="00CA7D05">
            <w:pPr>
              <w:widowControl w:val="0"/>
              <w:spacing w:line="240" w:lineRule="exact"/>
              <w:jc w:val="center"/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A7D05" w:rsidRPr="009A0E83" w:rsidRDefault="00CA7D05" w:rsidP="00CA7D05">
            <w:pPr>
              <w:widowControl w:val="0"/>
              <w:spacing w:line="240" w:lineRule="exact"/>
              <w:rPr>
                <w:rFonts w:eastAsia="Calibri"/>
                <w:lang w:val="en-US" w:eastAsia="en-US"/>
              </w:rPr>
            </w:pPr>
            <w:r w:rsidRPr="009A0E83">
              <w:rPr>
                <w:rFonts w:eastAsia="Calibri"/>
                <w:lang w:val="en-US" w:eastAsia="en-US"/>
              </w:rPr>
              <w:t>MONTH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A7D05" w:rsidRPr="009A0E83" w:rsidRDefault="00CA7D05" w:rsidP="00CA7D05">
            <w:pPr>
              <w:widowControl w:val="0"/>
              <w:spacing w:line="240" w:lineRule="exact"/>
              <w:jc w:val="center"/>
            </w:pPr>
            <w:r w:rsidRPr="009A0E83">
              <w:rPr>
                <w:lang w:val="en-US"/>
              </w:rPr>
              <w:t>O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A7D05" w:rsidRPr="009A0E83" w:rsidRDefault="00CA7D05" w:rsidP="00CA7D05">
            <w:pPr>
              <w:widowControl w:val="0"/>
              <w:spacing w:line="240" w:lineRule="exact"/>
              <w:jc w:val="center"/>
            </w:pPr>
            <w:r w:rsidRPr="009A0E83">
              <w:rPr>
                <w:lang w:val="en-US"/>
              </w:rPr>
              <w:t>N</w:t>
            </w:r>
            <w:r w:rsidRPr="009A0E83">
              <w:t>(</w:t>
            </w:r>
            <w:r w:rsidRPr="009A0E83">
              <w:rPr>
                <w:lang w:val="en-US"/>
              </w:rPr>
              <w:t>2</w:t>
            </w:r>
            <w:r w:rsidRPr="009A0E83">
              <w:t>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5" w:rsidRPr="009A0E83" w:rsidRDefault="00CA7D05" w:rsidP="00CA7D05">
            <w:pPr>
              <w:widowControl w:val="0"/>
              <w:spacing w:line="240" w:lineRule="exact"/>
              <w:ind w:firstLine="5"/>
            </w:pPr>
            <w:r w:rsidRPr="009A0E83">
              <w:t>Отчетный месяц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5" w:rsidRPr="009A0E83" w:rsidRDefault="00CA7D05" w:rsidP="00CA7D05">
            <w:pPr>
              <w:widowControl w:val="0"/>
              <w:spacing w:line="240" w:lineRule="exact"/>
            </w:pPr>
          </w:p>
        </w:tc>
      </w:tr>
      <w:tr w:rsidR="00CA7D05" w:rsidRPr="009A0E83" w:rsidTr="008A0DD8"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A7D05" w:rsidRPr="009A0E83" w:rsidRDefault="00CA7D05" w:rsidP="00CA7D05">
            <w:pPr>
              <w:widowControl w:val="0"/>
              <w:spacing w:line="240" w:lineRule="exact"/>
              <w:jc w:val="center"/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A7D05" w:rsidRPr="009A0E83" w:rsidRDefault="00CA7D05" w:rsidP="00CA7D05">
            <w:pPr>
              <w:widowControl w:val="0"/>
              <w:spacing w:line="240" w:lineRule="exact"/>
              <w:rPr>
                <w:rFonts w:eastAsia="Calibri"/>
                <w:lang w:eastAsia="en-US"/>
              </w:rPr>
            </w:pPr>
            <w:r w:rsidRPr="009A0E83">
              <w:rPr>
                <w:rFonts w:eastAsia="Calibri"/>
                <w:lang w:val="en-US" w:eastAsia="en-US"/>
              </w:rPr>
              <w:t>NSCHET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A7D05" w:rsidRPr="009A0E83" w:rsidRDefault="00CA7D05" w:rsidP="00CA7D05">
            <w:pPr>
              <w:widowControl w:val="0"/>
              <w:spacing w:line="240" w:lineRule="exact"/>
              <w:jc w:val="center"/>
            </w:pPr>
            <w:r w:rsidRPr="009A0E83">
              <w:t>О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A7D05" w:rsidRPr="009A0E83" w:rsidRDefault="00CA7D05" w:rsidP="00CA7D05">
            <w:pPr>
              <w:widowControl w:val="0"/>
              <w:spacing w:line="240" w:lineRule="exact"/>
              <w:jc w:val="center"/>
            </w:pPr>
            <w:r w:rsidRPr="009A0E83">
              <w:rPr>
                <w:lang w:val="en-US"/>
              </w:rPr>
              <w:t>T</w:t>
            </w:r>
            <w:r w:rsidRPr="009A0E83">
              <w:t>(15)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5" w:rsidRPr="009A0E83" w:rsidRDefault="00CA7D05" w:rsidP="00CA7D05">
            <w:pPr>
              <w:widowControl w:val="0"/>
              <w:spacing w:line="240" w:lineRule="exact"/>
              <w:ind w:firstLine="5"/>
            </w:pPr>
            <w:r w:rsidRPr="009A0E83">
              <w:t>Номер Реестра СП и ТК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5" w:rsidRPr="009A0E83" w:rsidRDefault="00CA7D05" w:rsidP="006A087D">
            <w:pPr>
              <w:widowControl w:val="0"/>
              <w:spacing w:line="240" w:lineRule="exact"/>
            </w:pPr>
            <w:r w:rsidRPr="009A0E83">
              <w:t xml:space="preserve">Формируется в соответствии с </w:t>
            </w:r>
            <w:hyperlink w:anchor="Примечание5" w:history="1">
              <w:r w:rsidRPr="006A087D">
                <w:rPr>
                  <w:rStyle w:val="a3"/>
                </w:rPr>
                <w:t xml:space="preserve">Примечанием </w:t>
              </w:r>
              <w:r w:rsidR="006A087D" w:rsidRPr="006A087D">
                <w:rPr>
                  <w:rStyle w:val="a3"/>
                </w:rPr>
                <w:t>5</w:t>
              </w:r>
            </w:hyperlink>
            <w:r w:rsidR="006A087D">
              <w:t>.</w:t>
            </w:r>
            <w:r w:rsidRPr="009A0E83">
              <w:t xml:space="preserve"> Номер Реестра СП и ТК содержит информацию о номере Реестра случаев, в ответ на </w:t>
            </w:r>
            <w:proofErr w:type="gramStart"/>
            <w:r w:rsidRPr="009A0E83">
              <w:t>которой</w:t>
            </w:r>
            <w:proofErr w:type="gramEnd"/>
            <w:r w:rsidRPr="009A0E83">
              <w:t xml:space="preserve"> сформирован.</w:t>
            </w:r>
          </w:p>
        </w:tc>
      </w:tr>
      <w:tr w:rsidR="00CA7D05" w:rsidRPr="009A0E83" w:rsidTr="008A0DD8"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A7D05" w:rsidRPr="009A0E83" w:rsidRDefault="00CA7D05" w:rsidP="00CA7D05">
            <w:pPr>
              <w:widowControl w:val="0"/>
              <w:spacing w:line="240" w:lineRule="exact"/>
              <w:jc w:val="center"/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A7D05" w:rsidRPr="009A0E83" w:rsidRDefault="00CA7D05" w:rsidP="00CA7D05">
            <w:pPr>
              <w:widowControl w:val="0"/>
              <w:spacing w:line="240" w:lineRule="exact"/>
              <w:rPr>
                <w:rFonts w:eastAsia="Calibri"/>
                <w:lang w:eastAsia="en-US"/>
              </w:rPr>
            </w:pPr>
            <w:r w:rsidRPr="009A0E83">
              <w:rPr>
                <w:rFonts w:eastAsia="Calibri"/>
                <w:lang w:val="en-US" w:eastAsia="en-US"/>
              </w:rPr>
              <w:t>DSCHET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A7D05" w:rsidRPr="009A0E83" w:rsidRDefault="00CA7D05" w:rsidP="00CA7D05">
            <w:pPr>
              <w:widowControl w:val="0"/>
              <w:spacing w:line="240" w:lineRule="exact"/>
              <w:jc w:val="center"/>
            </w:pPr>
            <w:r w:rsidRPr="009A0E83">
              <w:t>О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A7D05" w:rsidRPr="009A0E83" w:rsidRDefault="00CA7D05" w:rsidP="00CA7D05">
            <w:pPr>
              <w:widowControl w:val="0"/>
              <w:spacing w:line="240" w:lineRule="exact"/>
              <w:jc w:val="center"/>
            </w:pPr>
            <w:r w:rsidRPr="009A0E83">
              <w:rPr>
                <w:lang w:val="en-US"/>
              </w:rPr>
              <w:t>D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5" w:rsidRPr="009A0E83" w:rsidRDefault="00CA7D05" w:rsidP="00CA7D05">
            <w:pPr>
              <w:widowControl w:val="0"/>
              <w:spacing w:line="240" w:lineRule="exact"/>
              <w:ind w:firstLine="5"/>
            </w:pPr>
            <w:r w:rsidRPr="009A0E83">
              <w:t>Дата формирования Реестра СП И ТК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5" w:rsidRPr="009A0E83" w:rsidRDefault="00CA7D05" w:rsidP="00CA7D05">
            <w:pPr>
              <w:widowControl w:val="0"/>
              <w:spacing w:line="240" w:lineRule="exact"/>
            </w:pPr>
            <w:r w:rsidRPr="009A0E83">
              <w:t xml:space="preserve">В </w:t>
            </w:r>
            <w:proofErr w:type="gramStart"/>
            <w:r w:rsidRPr="009A0E83">
              <w:t>формате</w:t>
            </w:r>
            <w:proofErr w:type="gramEnd"/>
            <w:r w:rsidRPr="009A0E83">
              <w:t xml:space="preserve"> ГГГГ-ММ-ДД</w:t>
            </w:r>
          </w:p>
        </w:tc>
      </w:tr>
      <w:tr w:rsidR="00CA7D05" w:rsidRPr="009A0E83" w:rsidTr="008A0DD8"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A7D05" w:rsidRPr="009A0E83" w:rsidRDefault="00CA7D05" w:rsidP="00CA7D05">
            <w:pPr>
              <w:widowControl w:val="0"/>
              <w:spacing w:line="240" w:lineRule="exact"/>
              <w:jc w:val="center"/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A7D05" w:rsidRPr="009A0E83" w:rsidRDefault="00CA7D05" w:rsidP="00CA7D05">
            <w:pPr>
              <w:widowControl w:val="0"/>
              <w:spacing w:line="240" w:lineRule="exact"/>
              <w:rPr>
                <w:rFonts w:eastAsia="Calibri"/>
                <w:lang w:val="en-US" w:eastAsia="en-US"/>
              </w:rPr>
            </w:pPr>
            <w:r w:rsidRPr="009A0E83">
              <w:rPr>
                <w:rFonts w:eastAsia="Calibri"/>
                <w:lang w:val="en-US" w:eastAsia="en-US"/>
              </w:rPr>
              <w:t>COMENTS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A7D05" w:rsidRPr="009A0E83" w:rsidRDefault="00CA7D05" w:rsidP="00CA7D05">
            <w:pPr>
              <w:widowControl w:val="0"/>
              <w:spacing w:line="240" w:lineRule="exact"/>
              <w:jc w:val="center"/>
            </w:pPr>
            <w:r w:rsidRPr="009A0E83">
              <w:t>У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A7D05" w:rsidRPr="009A0E83" w:rsidRDefault="00CA7D05" w:rsidP="00CA7D05">
            <w:pPr>
              <w:widowControl w:val="0"/>
              <w:spacing w:line="240" w:lineRule="exact"/>
              <w:jc w:val="center"/>
              <w:rPr>
                <w:lang w:val="en-US"/>
              </w:rPr>
            </w:pPr>
            <w:r w:rsidRPr="009A0E83">
              <w:rPr>
                <w:lang w:val="en-US"/>
              </w:rPr>
              <w:t>T(250)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5" w:rsidRPr="009A0E83" w:rsidRDefault="00CA7D05" w:rsidP="00CA7D05">
            <w:pPr>
              <w:widowControl w:val="0"/>
              <w:spacing w:line="240" w:lineRule="exact"/>
              <w:ind w:firstLine="5"/>
            </w:pPr>
            <w:r w:rsidRPr="009A0E83">
              <w:t>Служебное поле к счету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5" w:rsidRPr="009A0E83" w:rsidRDefault="00CA7D05" w:rsidP="00CA7D05">
            <w:pPr>
              <w:widowControl w:val="0"/>
              <w:spacing w:line="240" w:lineRule="exact"/>
            </w:pPr>
          </w:p>
        </w:tc>
      </w:tr>
      <w:tr w:rsidR="00CA7D05" w:rsidRPr="009A0E83" w:rsidTr="008A0DD8">
        <w:tc>
          <w:tcPr>
            <w:tcW w:w="10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A7D05" w:rsidRPr="009A0E83" w:rsidRDefault="00CA7D05" w:rsidP="00CA7D05">
            <w:pPr>
              <w:widowControl w:val="0"/>
              <w:spacing w:line="240" w:lineRule="exact"/>
              <w:jc w:val="center"/>
              <w:rPr>
                <w:b/>
              </w:rPr>
            </w:pPr>
            <w:r w:rsidRPr="009A0E83">
              <w:rPr>
                <w:b/>
              </w:rPr>
              <w:t>Записи</w:t>
            </w:r>
          </w:p>
        </w:tc>
      </w:tr>
      <w:tr w:rsidR="00CA7D05" w:rsidRPr="009A0E83" w:rsidTr="008A0DD8"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A7D05" w:rsidRPr="009A0E83" w:rsidRDefault="00CA7D05" w:rsidP="00CA7D05">
            <w:pPr>
              <w:widowControl w:val="0"/>
              <w:spacing w:line="240" w:lineRule="exact"/>
              <w:rPr>
                <w:bCs/>
              </w:rPr>
            </w:pPr>
            <w:r w:rsidRPr="009A0E83">
              <w:rPr>
                <w:lang w:val="en-US"/>
              </w:rPr>
              <w:t>ZAP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A7D05" w:rsidRPr="009A0E83" w:rsidRDefault="00CA7D05" w:rsidP="00CA7D05">
            <w:pPr>
              <w:spacing w:line="240" w:lineRule="exact"/>
            </w:pPr>
            <w:r w:rsidRPr="009A0E83">
              <w:rPr>
                <w:lang w:val="en-US"/>
              </w:rPr>
              <w:t>N_ZAP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A7D05" w:rsidRPr="009A0E83" w:rsidRDefault="00CA7D05" w:rsidP="00CA7D05">
            <w:pPr>
              <w:widowControl w:val="0"/>
              <w:spacing w:line="240" w:lineRule="exact"/>
              <w:jc w:val="center"/>
            </w:pPr>
            <w:r w:rsidRPr="009A0E83">
              <w:t>О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A7D05" w:rsidRPr="009A0E83" w:rsidRDefault="00CA7D05" w:rsidP="00CA7D05">
            <w:pPr>
              <w:widowControl w:val="0"/>
              <w:spacing w:line="240" w:lineRule="exact"/>
              <w:jc w:val="center"/>
              <w:rPr>
                <w:lang w:val="en-US"/>
              </w:rPr>
            </w:pPr>
            <w:r w:rsidRPr="009A0E83">
              <w:rPr>
                <w:lang w:val="en-US"/>
              </w:rPr>
              <w:t>N(4)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5" w:rsidRPr="009A0E83" w:rsidRDefault="00CA7D05" w:rsidP="00CA7D05">
            <w:pPr>
              <w:widowControl w:val="0"/>
              <w:spacing w:line="240" w:lineRule="exact"/>
              <w:ind w:firstLine="5"/>
            </w:pPr>
            <w:r w:rsidRPr="009A0E83">
              <w:t>Номер позиции записи, соответствующий номеру записи в Реестре случаев, в ответ на который формируется Реестр СП и ТК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5" w:rsidRPr="009A0E83" w:rsidRDefault="00CA7D05" w:rsidP="00CA7D05">
            <w:pPr>
              <w:widowControl w:val="0"/>
              <w:spacing w:line="240" w:lineRule="exact"/>
            </w:pPr>
          </w:p>
        </w:tc>
      </w:tr>
      <w:tr w:rsidR="00CA7D05" w:rsidRPr="009A0E83" w:rsidTr="008A0DD8"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7D05" w:rsidRPr="009A0E83" w:rsidRDefault="00CA7D05" w:rsidP="00CA7D05">
            <w:pPr>
              <w:widowControl w:val="0"/>
              <w:spacing w:line="240" w:lineRule="exact"/>
              <w:rPr>
                <w:i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7D05" w:rsidRPr="009A0E83" w:rsidRDefault="00CA7D05" w:rsidP="00CA7D05">
            <w:pPr>
              <w:spacing w:line="240" w:lineRule="exact"/>
              <w:rPr>
                <w:b/>
                <w:i/>
                <w:lang w:val="en-US"/>
              </w:rPr>
            </w:pPr>
            <w:r w:rsidRPr="009A0E83">
              <w:rPr>
                <w:b/>
                <w:i/>
                <w:lang w:val="en-US"/>
              </w:rPr>
              <w:t>PACIENT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7D05" w:rsidRPr="009A0E83" w:rsidRDefault="00CA7D05" w:rsidP="00CA7D05">
            <w:pPr>
              <w:widowControl w:val="0"/>
              <w:spacing w:line="240" w:lineRule="exact"/>
              <w:jc w:val="center"/>
              <w:rPr>
                <w:b/>
                <w:i/>
              </w:rPr>
            </w:pPr>
            <w:r w:rsidRPr="009A0E83">
              <w:rPr>
                <w:b/>
                <w:i/>
              </w:rPr>
              <w:t>О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7D05" w:rsidRPr="009A0E83" w:rsidRDefault="00CA7D05" w:rsidP="00CA7D05">
            <w:pPr>
              <w:widowControl w:val="0"/>
              <w:spacing w:line="240" w:lineRule="exact"/>
              <w:jc w:val="center"/>
              <w:rPr>
                <w:b/>
                <w:i/>
              </w:rPr>
            </w:pPr>
            <w:r w:rsidRPr="009A0E83">
              <w:rPr>
                <w:b/>
                <w:i/>
                <w:lang w:val="en-US"/>
              </w:rPr>
              <w:t>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D05" w:rsidRPr="009A0E83" w:rsidRDefault="00CA7D05" w:rsidP="00CA7D05">
            <w:pPr>
              <w:widowControl w:val="0"/>
              <w:spacing w:line="240" w:lineRule="exact"/>
              <w:ind w:firstLine="5"/>
              <w:rPr>
                <w:b/>
                <w:i/>
              </w:rPr>
            </w:pPr>
            <w:r w:rsidRPr="009A0E83">
              <w:rPr>
                <w:b/>
                <w:i/>
              </w:rPr>
              <w:t>Сведения о пациенте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D05" w:rsidRPr="009A0E83" w:rsidRDefault="00CA7D05" w:rsidP="00CA7D05">
            <w:pPr>
              <w:widowControl w:val="0"/>
              <w:spacing w:line="240" w:lineRule="exact"/>
              <w:rPr>
                <w:i/>
              </w:rPr>
            </w:pPr>
          </w:p>
        </w:tc>
      </w:tr>
      <w:tr w:rsidR="00CA7D05" w:rsidRPr="009A0E83" w:rsidTr="008A0DD8"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7D05" w:rsidRPr="009A0E83" w:rsidRDefault="00CA7D05" w:rsidP="00CA7D05">
            <w:pPr>
              <w:widowControl w:val="0"/>
              <w:spacing w:line="240" w:lineRule="exact"/>
              <w:jc w:val="center"/>
              <w:rPr>
                <w:bCs/>
                <w:i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7D05" w:rsidRPr="009A0E83" w:rsidRDefault="00CA7D05" w:rsidP="00CA7D05">
            <w:pPr>
              <w:spacing w:line="240" w:lineRule="exact"/>
              <w:rPr>
                <w:b/>
                <w:i/>
                <w:lang w:val="en-US"/>
              </w:rPr>
            </w:pPr>
            <w:r w:rsidRPr="009A0E83">
              <w:rPr>
                <w:b/>
                <w:i/>
                <w:lang w:val="en-US"/>
              </w:rPr>
              <w:t>SLUCH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7D05" w:rsidRPr="009A0E83" w:rsidRDefault="00CA7D05" w:rsidP="00CA7D05">
            <w:pPr>
              <w:widowControl w:val="0"/>
              <w:spacing w:line="240" w:lineRule="exact"/>
              <w:jc w:val="center"/>
              <w:rPr>
                <w:b/>
                <w:i/>
              </w:rPr>
            </w:pPr>
            <w:r w:rsidRPr="009A0E83">
              <w:rPr>
                <w:b/>
                <w:i/>
              </w:rPr>
              <w:t>О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7D05" w:rsidRPr="009A0E83" w:rsidRDefault="00CA7D05" w:rsidP="00CA7D05">
            <w:pPr>
              <w:widowControl w:val="0"/>
              <w:spacing w:line="240" w:lineRule="exact"/>
              <w:jc w:val="center"/>
              <w:rPr>
                <w:b/>
                <w:i/>
              </w:rPr>
            </w:pPr>
            <w:r w:rsidRPr="009A0E83">
              <w:rPr>
                <w:b/>
                <w:i/>
                <w:lang w:val="en-US"/>
              </w:rPr>
              <w:t>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D05" w:rsidRPr="009A0E83" w:rsidRDefault="00CA7D05" w:rsidP="00CA7D05">
            <w:pPr>
              <w:widowControl w:val="0"/>
              <w:spacing w:line="240" w:lineRule="exact"/>
              <w:ind w:firstLine="5"/>
              <w:rPr>
                <w:b/>
                <w:i/>
              </w:rPr>
            </w:pPr>
            <w:r w:rsidRPr="009A0E83">
              <w:rPr>
                <w:b/>
                <w:i/>
              </w:rPr>
              <w:t>Сведения о случае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D05" w:rsidRPr="009A0E83" w:rsidRDefault="00CA7D05" w:rsidP="00CA7D05">
            <w:pPr>
              <w:widowControl w:val="0"/>
              <w:spacing w:line="240" w:lineRule="exact"/>
              <w:rPr>
                <w:i/>
              </w:rPr>
            </w:pPr>
          </w:p>
        </w:tc>
      </w:tr>
      <w:tr w:rsidR="00CA7D05" w:rsidRPr="009A0E83" w:rsidTr="008A0DD8">
        <w:tc>
          <w:tcPr>
            <w:tcW w:w="10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A7D05" w:rsidRPr="009A0E83" w:rsidRDefault="00CA7D05" w:rsidP="00CA7D05">
            <w:pPr>
              <w:widowControl w:val="0"/>
              <w:spacing w:line="240" w:lineRule="exact"/>
              <w:jc w:val="center"/>
              <w:rPr>
                <w:b/>
                <w:i/>
              </w:rPr>
            </w:pPr>
            <w:r w:rsidRPr="009A0E83">
              <w:rPr>
                <w:b/>
                <w:i/>
              </w:rPr>
              <w:t>Сведения о пациенте</w:t>
            </w:r>
          </w:p>
        </w:tc>
      </w:tr>
      <w:tr w:rsidR="00CA7D05" w:rsidRPr="009A0E83" w:rsidTr="008A0DD8"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7D05" w:rsidRPr="009A0E83" w:rsidRDefault="00CA7D05" w:rsidP="00CA7D05">
            <w:pPr>
              <w:widowControl w:val="0"/>
              <w:spacing w:line="240" w:lineRule="exact"/>
              <w:rPr>
                <w:i/>
                <w:lang w:val="en-US"/>
              </w:rPr>
            </w:pPr>
            <w:r w:rsidRPr="009A0E83">
              <w:rPr>
                <w:i/>
                <w:lang w:val="en-US"/>
              </w:rPr>
              <w:t>PACIENT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7D05" w:rsidRPr="009A0E83" w:rsidRDefault="00CA7D05" w:rsidP="00CA7D05">
            <w:pPr>
              <w:spacing w:line="240" w:lineRule="exact"/>
              <w:rPr>
                <w:rFonts w:eastAsia="Calibri"/>
                <w:i/>
              </w:rPr>
            </w:pPr>
            <w:r w:rsidRPr="009A0E83">
              <w:rPr>
                <w:rFonts w:eastAsia="Calibri"/>
                <w:i/>
                <w:lang w:val="en-US"/>
              </w:rPr>
              <w:t>ID_PAC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7D05" w:rsidRPr="009A0E83" w:rsidRDefault="00CA7D05" w:rsidP="00CA7D05">
            <w:pPr>
              <w:spacing w:line="240" w:lineRule="exact"/>
              <w:jc w:val="center"/>
              <w:rPr>
                <w:i/>
              </w:rPr>
            </w:pPr>
            <w:r w:rsidRPr="009A0E83">
              <w:rPr>
                <w:i/>
              </w:rPr>
              <w:t>О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7D05" w:rsidRPr="009A0E83" w:rsidRDefault="00CA7D05" w:rsidP="00CA7D05">
            <w:pPr>
              <w:spacing w:line="240" w:lineRule="exact"/>
              <w:jc w:val="center"/>
              <w:rPr>
                <w:i/>
              </w:rPr>
            </w:pPr>
            <w:r w:rsidRPr="009A0E83">
              <w:rPr>
                <w:i/>
                <w:lang w:val="en-US"/>
              </w:rPr>
              <w:t>T(</w:t>
            </w:r>
            <w:r w:rsidRPr="009A0E83">
              <w:rPr>
                <w:i/>
              </w:rPr>
              <w:t>36</w:t>
            </w:r>
            <w:r w:rsidRPr="009A0E83">
              <w:rPr>
                <w:i/>
                <w:lang w:val="en-US"/>
              </w:rPr>
              <w:t>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D05" w:rsidRPr="009A0E83" w:rsidRDefault="00CA7D05" w:rsidP="00CA7D05">
            <w:pPr>
              <w:spacing w:line="240" w:lineRule="exact"/>
              <w:ind w:firstLine="6"/>
              <w:rPr>
                <w:i/>
              </w:rPr>
            </w:pPr>
            <w:r w:rsidRPr="009A0E83">
              <w:rPr>
                <w:i/>
              </w:rPr>
              <w:t>Код записи о пациенте в Реестре случаев, в ответ на который формируется Реестр СП и ТК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D05" w:rsidRPr="009A0E83" w:rsidRDefault="00CA7D05" w:rsidP="00CA7D05">
            <w:pPr>
              <w:spacing w:line="240" w:lineRule="exact"/>
              <w:rPr>
                <w:i/>
              </w:rPr>
            </w:pPr>
            <w:r w:rsidRPr="009A0E83">
              <w:rPr>
                <w:i/>
              </w:rPr>
              <w:t>Соответствует коду записи в Реестре случаев, в ответ на который сформирован Реестр СП и ТК</w:t>
            </w:r>
          </w:p>
        </w:tc>
      </w:tr>
      <w:tr w:rsidR="00CA7D05" w:rsidRPr="009A0E83" w:rsidTr="008A0DD8"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7D05" w:rsidRPr="009A0E83" w:rsidRDefault="00CA7D05" w:rsidP="00CA7D05">
            <w:pPr>
              <w:widowControl w:val="0"/>
              <w:spacing w:line="240" w:lineRule="exact"/>
              <w:rPr>
                <w:rFonts w:eastAsia="Calibri"/>
                <w:i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7D05" w:rsidRPr="009A0E83" w:rsidRDefault="00CA7D05" w:rsidP="00CA7D05">
            <w:pPr>
              <w:widowControl w:val="0"/>
              <w:spacing w:line="240" w:lineRule="exact"/>
              <w:rPr>
                <w:rFonts w:eastAsia="Calibri"/>
                <w:i/>
              </w:rPr>
            </w:pPr>
            <w:r w:rsidRPr="009A0E83">
              <w:rPr>
                <w:rFonts w:eastAsia="Calibri"/>
                <w:i/>
                <w:lang w:val="en-US"/>
              </w:rPr>
              <w:t>VPOLIS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7D05" w:rsidRPr="009A0E83" w:rsidRDefault="00CA7D05" w:rsidP="00CA7D05">
            <w:pPr>
              <w:widowControl w:val="0"/>
              <w:spacing w:line="240" w:lineRule="exact"/>
              <w:jc w:val="center"/>
              <w:rPr>
                <w:i/>
              </w:rPr>
            </w:pPr>
            <w:r w:rsidRPr="009A0E83">
              <w:rPr>
                <w:i/>
                <w:lang w:val="en-US"/>
              </w:rPr>
              <w:t>O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7D05" w:rsidRPr="009A0E83" w:rsidRDefault="00CA7D05" w:rsidP="00CA7D05">
            <w:pPr>
              <w:widowControl w:val="0"/>
              <w:spacing w:line="240" w:lineRule="exact"/>
              <w:jc w:val="center"/>
              <w:rPr>
                <w:i/>
              </w:rPr>
            </w:pPr>
            <w:r w:rsidRPr="009A0E83">
              <w:rPr>
                <w:i/>
                <w:lang w:val="en-US"/>
              </w:rPr>
              <w:t>N</w:t>
            </w:r>
            <w:r w:rsidRPr="009A0E83">
              <w:rPr>
                <w:i/>
              </w:rPr>
              <w:t>(1)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D05" w:rsidRPr="009A0E83" w:rsidRDefault="00CA7D05" w:rsidP="00CA7D05">
            <w:pPr>
              <w:spacing w:line="240" w:lineRule="exact"/>
              <w:rPr>
                <w:i/>
              </w:rPr>
            </w:pPr>
            <w:r w:rsidRPr="009A0E83">
              <w:rPr>
                <w:i/>
              </w:rPr>
              <w:t xml:space="preserve">Тип документа, </w:t>
            </w:r>
            <w:r w:rsidRPr="009A0E83">
              <w:rPr>
                <w:i/>
              </w:rPr>
              <w:lastRenderedPageBreak/>
              <w:t>подтверждающего фа</w:t>
            </w:r>
            <w:proofErr w:type="gramStart"/>
            <w:r w:rsidRPr="009A0E83">
              <w:rPr>
                <w:i/>
              </w:rPr>
              <w:t>кт стр</w:t>
            </w:r>
            <w:proofErr w:type="gramEnd"/>
            <w:r w:rsidRPr="009A0E83">
              <w:rPr>
                <w:i/>
              </w:rPr>
              <w:t>ахования по ОМС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D05" w:rsidRPr="009A0E83" w:rsidRDefault="00CA7D05" w:rsidP="009A0E83">
            <w:pPr>
              <w:spacing w:before="40" w:after="40"/>
              <w:rPr>
                <w:i/>
                <w:kern w:val="24"/>
                <w:lang w:eastAsia="en-US"/>
              </w:rPr>
            </w:pPr>
            <w:r w:rsidRPr="009A0E83">
              <w:rPr>
                <w:i/>
                <w:kern w:val="24"/>
                <w:lang w:eastAsia="en-US"/>
              </w:rPr>
              <w:lastRenderedPageBreak/>
              <w:t xml:space="preserve">Заполняется в </w:t>
            </w:r>
            <w:proofErr w:type="gramStart"/>
            <w:r w:rsidRPr="009A0E83">
              <w:rPr>
                <w:i/>
                <w:kern w:val="24"/>
                <w:lang w:eastAsia="en-US"/>
              </w:rPr>
              <w:t>соответствии</w:t>
            </w:r>
            <w:proofErr w:type="gramEnd"/>
            <w:r w:rsidRPr="009A0E83">
              <w:rPr>
                <w:i/>
                <w:kern w:val="24"/>
                <w:lang w:eastAsia="en-US"/>
              </w:rPr>
              <w:t xml:space="preserve"> с </w:t>
            </w:r>
            <w:r w:rsidRPr="009A0E83">
              <w:rPr>
                <w:i/>
                <w:kern w:val="24"/>
                <w:lang w:val="en-US" w:eastAsia="en-US"/>
              </w:rPr>
              <w:lastRenderedPageBreak/>
              <w:t>F</w:t>
            </w:r>
            <w:r w:rsidRPr="009A0E83">
              <w:rPr>
                <w:i/>
                <w:kern w:val="24"/>
                <w:lang w:eastAsia="en-US"/>
              </w:rPr>
              <w:t xml:space="preserve">008. Передается тип документа, по которому установлена страховая принадлежность. Может не соответствовать сведениям о типе документа, переданным медицинской организацией в соответствующем Реестре случаев. Если страховая принадлежность не определена, передаются сведения, </w:t>
            </w:r>
            <w:r w:rsidR="009A0E83">
              <w:rPr>
                <w:i/>
                <w:kern w:val="24"/>
                <w:lang w:eastAsia="en-US"/>
              </w:rPr>
              <w:t>переданные</w:t>
            </w:r>
            <w:r w:rsidRPr="009A0E83">
              <w:rPr>
                <w:i/>
                <w:kern w:val="24"/>
                <w:lang w:eastAsia="en-US"/>
              </w:rPr>
              <w:t xml:space="preserve"> медицинской организацией в </w:t>
            </w:r>
            <w:proofErr w:type="gramStart"/>
            <w:r w:rsidRPr="009A0E83">
              <w:rPr>
                <w:i/>
                <w:kern w:val="24"/>
                <w:lang w:eastAsia="en-US"/>
              </w:rPr>
              <w:t>Реестре</w:t>
            </w:r>
            <w:proofErr w:type="gramEnd"/>
            <w:r w:rsidRPr="009A0E83">
              <w:rPr>
                <w:i/>
                <w:kern w:val="24"/>
                <w:lang w:eastAsia="en-US"/>
              </w:rPr>
              <w:t xml:space="preserve"> случаев.</w:t>
            </w:r>
          </w:p>
        </w:tc>
      </w:tr>
      <w:tr w:rsidR="00CA7D05" w:rsidRPr="009A0E83" w:rsidTr="008A0DD8"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7D05" w:rsidRPr="009A0E83" w:rsidRDefault="00CA7D05" w:rsidP="00CA7D05">
            <w:pPr>
              <w:widowControl w:val="0"/>
              <w:spacing w:line="240" w:lineRule="exact"/>
              <w:rPr>
                <w:rFonts w:eastAsia="Calibri"/>
                <w:i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7D05" w:rsidRPr="009A0E83" w:rsidRDefault="00CA7D05" w:rsidP="00CA7D05">
            <w:pPr>
              <w:widowControl w:val="0"/>
              <w:spacing w:line="240" w:lineRule="exact"/>
              <w:rPr>
                <w:rFonts w:eastAsia="Calibri"/>
                <w:i/>
                <w:lang w:val="en-US"/>
              </w:rPr>
            </w:pPr>
            <w:r w:rsidRPr="009A0E83">
              <w:rPr>
                <w:rFonts w:eastAsia="Calibri"/>
                <w:i/>
                <w:lang w:val="en-US"/>
              </w:rPr>
              <w:t>SPOLIS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7D05" w:rsidRPr="009A0E83" w:rsidRDefault="00CA7D05" w:rsidP="00CA7D05">
            <w:pPr>
              <w:widowControl w:val="0"/>
              <w:spacing w:line="240" w:lineRule="exact"/>
              <w:jc w:val="center"/>
              <w:rPr>
                <w:i/>
              </w:rPr>
            </w:pPr>
            <w:r w:rsidRPr="009A0E83">
              <w:rPr>
                <w:i/>
              </w:rPr>
              <w:t>У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7D05" w:rsidRPr="009A0E83" w:rsidRDefault="00CA7D05" w:rsidP="00CA7D05">
            <w:pPr>
              <w:widowControl w:val="0"/>
              <w:spacing w:line="240" w:lineRule="exact"/>
              <w:jc w:val="center"/>
              <w:rPr>
                <w:i/>
              </w:rPr>
            </w:pPr>
            <w:r w:rsidRPr="009A0E83">
              <w:rPr>
                <w:i/>
              </w:rPr>
              <w:t>Т(</w:t>
            </w:r>
            <w:r w:rsidRPr="009A0E83">
              <w:rPr>
                <w:i/>
                <w:lang w:val="en-US"/>
              </w:rPr>
              <w:t>10</w:t>
            </w:r>
            <w:r w:rsidRPr="009A0E83">
              <w:rPr>
                <w:i/>
              </w:rPr>
              <w:t>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D05" w:rsidRPr="009A0E83" w:rsidRDefault="00CA7D05" w:rsidP="00CA7D05">
            <w:pPr>
              <w:spacing w:line="240" w:lineRule="exact"/>
              <w:ind w:firstLine="6"/>
              <w:rPr>
                <w:i/>
              </w:rPr>
            </w:pPr>
            <w:r w:rsidRPr="009A0E83">
              <w:rPr>
                <w:i/>
              </w:rPr>
              <w:t>Серия документа, подтверждающего фа</w:t>
            </w:r>
            <w:proofErr w:type="gramStart"/>
            <w:r w:rsidRPr="009A0E83">
              <w:rPr>
                <w:i/>
              </w:rPr>
              <w:t>кт стр</w:t>
            </w:r>
            <w:proofErr w:type="gramEnd"/>
            <w:r w:rsidRPr="009A0E83">
              <w:rPr>
                <w:i/>
              </w:rPr>
              <w:t>ахования по ОМС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D05" w:rsidRPr="009A0E83" w:rsidRDefault="00CA7D05" w:rsidP="00CA7D05">
            <w:pPr>
              <w:widowControl w:val="0"/>
              <w:spacing w:line="240" w:lineRule="exact"/>
              <w:rPr>
                <w:i/>
              </w:rPr>
            </w:pPr>
            <w:r w:rsidRPr="009A0E83">
              <w:rPr>
                <w:i/>
              </w:rPr>
              <w:t>Заполняется при наличии серии в документе, удостоверяющем фа</w:t>
            </w:r>
            <w:proofErr w:type="gramStart"/>
            <w:r w:rsidRPr="009A0E83">
              <w:rPr>
                <w:i/>
              </w:rPr>
              <w:t>кт стр</w:t>
            </w:r>
            <w:proofErr w:type="gramEnd"/>
            <w:r w:rsidRPr="009A0E83">
              <w:rPr>
                <w:i/>
              </w:rPr>
              <w:t>ахования по ОМС. Передаются сведения о серии документа, подтверждающего фа</w:t>
            </w:r>
            <w:proofErr w:type="gramStart"/>
            <w:r w:rsidRPr="009A0E83">
              <w:rPr>
                <w:i/>
              </w:rPr>
              <w:t>кт стр</w:t>
            </w:r>
            <w:proofErr w:type="gramEnd"/>
            <w:r w:rsidRPr="009A0E83">
              <w:rPr>
                <w:i/>
              </w:rPr>
              <w:t>ахования, на основании которого определена страховая принадлежность.</w:t>
            </w:r>
            <w:r w:rsidRPr="009A0E83">
              <w:rPr>
                <w:i/>
                <w:kern w:val="24"/>
                <w:lang w:eastAsia="en-US"/>
              </w:rPr>
              <w:t xml:space="preserve"> Может не соответствовать сведениям, переданным медицинской организацией в соответствующем </w:t>
            </w:r>
            <w:proofErr w:type="gramStart"/>
            <w:r w:rsidRPr="009A0E83">
              <w:rPr>
                <w:i/>
                <w:kern w:val="24"/>
                <w:lang w:eastAsia="en-US"/>
              </w:rPr>
              <w:t>Реестре</w:t>
            </w:r>
            <w:proofErr w:type="gramEnd"/>
            <w:r w:rsidRPr="009A0E83">
              <w:rPr>
                <w:i/>
                <w:kern w:val="24"/>
                <w:lang w:eastAsia="en-US"/>
              </w:rPr>
              <w:t xml:space="preserve"> случаев. </w:t>
            </w:r>
          </w:p>
        </w:tc>
      </w:tr>
      <w:tr w:rsidR="00CA7D05" w:rsidRPr="009A0E83" w:rsidTr="008A0DD8"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7D05" w:rsidRPr="009A0E83" w:rsidRDefault="00CA7D05" w:rsidP="00CA7D05">
            <w:pPr>
              <w:widowControl w:val="0"/>
              <w:spacing w:line="240" w:lineRule="exact"/>
              <w:rPr>
                <w:rFonts w:eastAsia="Calibri"/>
                <w:i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7D05" w:rsidRPr="009A0E83" w:rsidRDefault="00CA7D05" w:rsidP="00CA7D05">
            <w:pPr>
              <w:widowControl w:val="0"/>
              <w:spacing w:line="240" w:lineRule="exact"/>
              <w:rPr>
                <w:rFonts w:eastAsia="Calibri"/>
                <w:i/>
                <w:lang w:val="en-US"/>
              </w:rPr>
            </w:pPr>
            <w:r w:rsidRPr="009A0E83">
              <w:rPr>
                <w:rFonts w:eastAsia="Calibri"/>
                <w:i/>
                <w:lang w:val="en-US"/>
              </w:rPr>
              <w:t>NPOLIS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7D05" w:rsidRPr="009A0E83" w:rsidRDefault="00CA7D05" w:rsidP="00CA7D05">
            <w:pPr>
              <w:widowControl w:val="0"/>
              <w:spacing w:line="240" w:lineRule="exact"/>
              <w:jc w:val="center"/>
              <w:rPr>
                <w:i/>
                <w:lang w:val="en-US"/>
              </w:rPr>
            </w:pPr>
            <w:r w:rsidRPr="009A0E83">
              <w:rPr>
                <w:i/>
                <w:lang w:val="en-US"/>
              </w:rPr>
              <w:t>O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7D05" w:rsidRPr="009A0E83" w:rsidRDefault="00CA7D05" w:rsidP="00CA7D05">
            <w:pPr>
              <w:widowControl w:val="0"/>
              <w:spacing w:line="240" w:lineRule="exact"/>
              <w:jc w:val="center"/>
              <w:rPr>
                <w:i/>
                <w:lang w:val="en-US"/>
              </w:rPr>
            </w:pPr>
            <w:r w:rsidRPr="009A0E83">
              <w:rPr>
                <w:i/>
                <w:lang w:val="en-US"/>
              </w:rPr>
              <w:t>T(20)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D05" w:rsidRPr="009A0E83" w:rsidRDefault="00CA7D05" w:rsidP="00CA7D05">
            <w:pPr>
              <w:spacing w:line="240" w:lineRule="exact"/>
              <w:ind w:firstLine="6"/>
              <w:rPr>
                <w:i/>
              </w:rPr>
            </w:pPr>
            <w:r w:rsidRPr="009A0E83">
              <w:rPr>
                <w:i/>
              </w:rPr>
              <w:t>Номер документа, подтверждающего фа</w:t>
            </w:r>
            <w:proofErr w:type="gramStart"/>
            <w:r w:rsidRPr="009A0E83">
              <w:rPr>
                <w:i/>
              </w:rPr>
              <w:t>кт стр</w:t>
            </w:r>
            <w:proofErr w:type="gramEnd"/>
            <w:r w:rsidRPr="009A0E83">
              <w:rPr>
                <w:i/>
              </w:rPr>
              <w:t>ахования по ОМС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D05" w:rsidRPr="009A0E83" w:rsidRDefault="00CA7D05" w:rsidP="00CA7D05">
            <w:pPr>
              <w:widowControl w:val="0"/>
              <w:spacing w:line="240" w:lineRule="exact"/>
              <w:rPr>
                <w:i/>
              </w:rPr>
            </w:pPr>
            <w:r w:rsidRPr="009A0E83">
              <w:rPr>
                <w:i/>
              </w:rPr>
              <w:t>Передаются сведения о номере документа, подтверждающего фа</w:t>
            </w:r>
            <w:proofErr w:type="gramStart"/>
            <w:r w:rsidRPr="009A0E83">
              <w:rPr>
                <w:i/>
              </w:rPr>
              <w:t>кт стр</w:t>
            </w:r>
            <w:proofErr w:type="gramEnd"/>
            <w:r w:rsidRPr="009A0E83">
              <w:rPr>
                <w:i/>
              </w:rPr>
              <w:t>ахования, на основании которого определена страховая принадлежность.</w:t>
            </w:r>
            <w:r w:rsidRPr="009A0E83">
              <w:rPr>
                <w:i/>
                <w:kern w:val="24"/>
                <w:lang w:eastAsia="en-US"/>
              </w:rPr>
              <w:t xml:space="preserve"> Может не соответствовать сведениям, переданным медицинской организацией в соответствующем </w:t>
            </w:r>
            <w:proofErr w:type="gramStart"/>
            <w:r w:rsidRPr="009A0E83">
              <w:rPr>
                <w:i/>
                <w:kern w:val="24"/>
                <w:lang w:eastAsia="en-US"/>
              </w:rPr>
              <w:t>Реестре</w:t>
            </w:r>
            <w:proofErr w:type="gramEnd"/>
            <w:r w:rsidRPr="009A0E83">
              <w:rPr>
                <w:i/>
                <w:kern w:val="24"/>
                <w:lang w:eastAsia="en-US"/>
              </w:rPr>
              <w:t xml:space="preserve"> случаев. Если страховая принадлежность не определена, передаются сведения, поданные медицинской организацией в </w:t>
            </w:r>
            <w:proofErr w:type="gramStart"/>
            <w:r w:rsidRPr="009A0E83">
              <w:rPr>
                <w:i/>
                <w:kern w:val="24"/>
                <w:lang w:eastAsia="en-US"/>
              </w:rPr>
              <w:t>Реестре</w:t>
            </w:r>
            <w:proofErr w:type="gramEnd"/>
            <w:r w:rsidRPr="009A0E83">
              <w:rPr>
                <w:i/>
                <w:kern w:val="24"/>
                <w:lang w:eastAsia="en-US"/>
              </w:rPr>
              <w:t xml:space="preserve"> случаев.</w:t>
            </w:r>
          </w:p>
        </w:tc>
      </w:tr>
      <w:tr w:rsidR="00CA7D05" w:rsidRPr="009A0E83" w:rsidTr="008A0DD8">
        <w:trPr>
          <w:trHeight w:val="556"/>
        </w:trPr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7D05" w:rsidRPr="009A0E83" w:rsidRDefault="00CA7D05" w:rsidP="00CA7D05">
            <w:pPr>
              <w:widowControl w:val="0"/>
              <w:spacing w:line="240" w:lineRule="exact"/>
              <w:rPr>
                <w:rFonts w:eastAsia="Calibri"/>
                <w:i/>
                <w:color w:val="C00000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7D05" w:rsidRPr="009A0E83" w:rsidRDefault="00CA7D05" w:rsidP="00CA7D05">
            <w:pPr>
              <w:rPr>
                <w:color w:val="C00000"/>
                <w:lang w:val="en-US"/>
              </w:rPr>
            </w:pPr>
            <w:r w:rsidRPr="009A0E83">
              <w:rPr>
                <w:color w:val="C00000"/>
                <w:lang w:val="en-US"/>
              </w:rPr>
              <w:t>ENP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7D05" w:rsidRPr="009A0E83" w:rsidRDefault="00CA7D05" w:rsidP="00CA7D05">
            <w:pPr>
              <w:rPr>
                <w:color w:val="C00000"/>
              </w:rPr>
            </w:pPr>
            <w:r w:rsidRPr="009A0E83">
              <w:rPr>
                <w:color w:val="C00000"/>
              </w:rPr>
              <w:t>У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7D05" w:rsidRPr="009A0E83" w:rsidRDefault="00CA7D05" w:rsidP="00CA7D05">
            <w:pPr>
              <w:rPr>
                <w:color w:val="C00000"/>
              </w:rPr>
            </w:pPr>
            <w:r w:rsidRPr="009A0E83">
              <w:rPr>
                <w:color w:val="C00000"/>
              </w:rPr>
              <w:t>Т(16)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D05" w:rsidRPr="009A0E83" w:rsidRDefault="00CA7D05" w:rsidP="00CA7D05">
            <w:pPr>
              <w:rPr>
                <w:color w:val="C00000"/>
              </w:rPr>
            </w:pPr>
            <w:r w:rsidRPr="009A0E83">
              <w:rPr>
                <w:color w:val="C00000"/>
              </w:rPr>
              <w:t>Единый номер полиса единого образца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D05" w:rsidRPr="009A0E83" w:rsidRDefault="00CA7D05" w:rsidP="00CA7D05">
            <w:pPr>
              <w:rPr>
                <w:color w:val="C00000"/>
              </w:rPr>
            </w:pPr>
            <w:r w:rsidRPr="009A0E83">
              <w:rPr>
                <w:color w:val="C00000"/>
              </w:rPr>
              <w:t xml:space="preserve">Заполняется ТФОМС в </w:t>
            </w:r>
            <w:proofErr w:type="gramStart"/>
            <w:r w:rsidRPr="009A0E83">
              <w:rPr>
                <w:color w:val="C00000"/>
              </w:rPr>
              <w:t>результате</w:t>
            </w:r>
            <w:proofErr w:type="gramEnd"/>
            <w:r w:rsidRPr="009A0E83">
              <w:rPr>
                <w:color w:val="C00000"/>
              </w:rPr>
              <w:t xml:space="preserve"> проведения процедуры определении страховой принадлежности. Поле заполняется в обязательном порядке, если </w:t>
            </w:r>
            <w:r w:rsidRPr="009A0E83">
              <w:rPr>
                <w:color w:val="C00000"/>
                <w:lang w:val="en-US"/>
              </w:rPr>
              <w:t>OPLATA</w:t>
            </w:r>
            <w:proofErr w:type="spellStart"/>
            <w:r w:rsidRPr="009A0E83">
              <w:rPr>
                <w:color w:val="C00000"/>
              </w:rPr>
              <w:t>=1</w:t>
            </w:r>
            <w:proofErr w:type="spellEnd"/>
            <w:r w:rsidRPr="009A0E83">
              <w:rPr>
                <w:color w:val="C00000"/>
              </w:rPr>
              <w:t xml:space="preserve">. </w:t>
            </w:r>
          </w:p>
        </w:tc>
      </w:tr>
      <w:tr w:rsidR="00CA7D05" w:rsidRPr="009A0E83" w:rsidTr="008A0DD8">
        <w:trPr>
          <w:trHeight w:val="556"/>
        </w:trPr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7D05" w:rsidRPr="009A0E83" w:rsidRDefault="00CA7D05" w:rsidP="00CA7D05">
            <w:pPr>
              <w:widowControl w:val="0"/>
              <w:spacing w:line="240" w:lineRule="exact"/>
              <w:rPr>
                <w:rFonts w:eastAsia="Calibri"/>
                <w:i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7D05" w:rsidRPr="009A0E83" w:rsidRDefault="00CA7D05" w:rsidP="00CA7D05">
            <w:pPr>
              <w:widowControl w:val="0"/>
              <w:spacing w:line="240" w:lineRule="exact"/>
              <w:rPr>
                <w:rFonts w:eastAsia="Calibri"/>
                <w:i/>
                <w:lang w:val="en-US"/>
              </w:rPr>
            </w:pPr>
            <w:r w:rsidRPr="009A0E83">
              <w:rPr>
                <w:rFonts w:eastAsia="Calibri"/>
                <w:i/>
                <w:lang w:val="en-US"/>
              </w:rPr>
              <w:t>SMO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7D05" w:rsidRPr="009A0E83" w:rsidRDefault="00CA7D05" w:rsidP="00CA7D05">
            <w:pPr>
              <w:widowControl w:val="0"/>
              <w:spacing w:line="240" w:lineRule="exact"/>
              <w:jc w:val="center"/>
              <w:rPr>
                <w:i/>
              </w:rPr>
            </w:pPr>
            <w:r w:rsidRPr="009A0E83">
              <w:rPr>
                <w:i/>
              </w:rPr>
              <w:t>О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7D05" w:rsidRPr="009A0E83" w:rsidRDefault="00CA7D05" w:rsidP="00CA7D05">
            <w:pPr>
              <w:widowControl w:val="0"/>
              <w:spacing w:line="240" w:lineRule="exact"/>
              <w:jc w:val="center"/>
              <w:rPr>
                <w:i/>
              </w:rPr>
            </w:pPr>
            <w:r w:rsidRPr="009A0E83">
              <w:rPr>
                <w:i/>
                <w:lang w:val="en-US"/>
              </w:rPr>
              <w:t>T</w:t>
            </w:r>
            <w:r w:rsidRPr="009A0E83">
              <w:rPr>
                <w:i/>
              </w:rPr>
              <w:t>(5)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D05" w:rsidRPr="009A0E83" w:rsidRDefault="00CA7D05" w:rsidP="00CA7D05">
            <w:pPr>
              <w:widowControl w:val="0"/>
              <w:spacing w:line="240" w:lineRule="exact"/>
              <w:ind w:firstLine="5"/>
              <w:rPr>
                <w:i/>
              </w:rPr>
            </w:pPr>
            <w:r w:rsidRPr="009A0E83">
              <w:rPr>
                <w:i/>
              </w:rPr>
              <w:t xml:space="preserve">Реестровый номер СМО. 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D05" w:rsidRPr="009A0E83" w:rsidRDefault="00CA7D05" w:rsidP="00CA7D05">
            <w:pPr>
              <w:widowControl w:val="0"/>
              <w:spacing w:line="240" w:lineRule="exact"/>
              <w:rPr>
                <w:i/>
              </w:rPr>
            </w:pPr>
            <w:r w:rsidRPr="009A0E83">
              <w:rPr>
                <w:i/>
              </w:rPr>
              <w:t xml:space="preserve">Если пациент застрахован за пределами Волгоградской области указывается код ТФОМС Волгоградской области (34), если пациент застрахован на территории Волгоградской области указывается реестровый номер СМО. Если страховая принадлежность не </w:t>
            </w:r>
            <w:proofErr w:type="gramStart"/>
            <w:r w:rsidRPr="009A0E83">
              <w:rPr>
                <w:i/>
              </w:rPr>
              <w:t>определена</w:t>
            </w:r>
            <w:proofErr w:type="gramEnd"/>
            <w:r w:rsidRPr="009A0E83">
              <w:rPr>
                <w:i/>
              </w:rPr>
              <w:t xml:space="preserve"> указывается 00.</w:t>
            </w:r>
          </w:p>
        </w:tc>
      </w:tr>
      <w:tr w:rsidR="00CA7D05" w:rsidRPr="009A0E83" w:rsidTr="008A0DD8">
        <w:trPr>
          <w:trHeight w:val="493"/>
        </w:trPr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7D05" w:rsidRPr="009A0E83" w:rsidRDefault="00CA7D05" w:rsidP="00CA7D05">
            <w:pPr>
              <w:widowControl w:val="0"/>
              <w:spacing w:line="240" w:lineRule="exact"/>
              <w:rPr>
                <w:rFonts w:eastAsia="Calibri"/>
                <w:i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7D05" w:rsidRPr="009A0E83" w:rsidRDefault="00CA7D05" w:rsidP="00CA7D05">
            <w:pPr>
              <w:widowControl w:val="0"/>
              <w:spacing w:line="240" w:lineRule="exact"/>
              <w:rPr>
                <w:rFonts w:eastAsia="Calibri"/>
                <w:i/>
              </w:rPr>
            </w:pPr>
            <w:r w:rsidRPr="009A0E83">
              <w:rPr>
                <w:rFonts w:eastAsia="Calibri"/>
                <w:i/>
                <w:lang w:val="en-US"/>
              </w:rPr>
              <w:t>SMO</w:t>
            </w:r>
            <w:r w:rsidRPr="009A0E83">
              <w:rPr>
                <w:rFonts w:eastAsia="Calibri"/>
                <w:i/>
              </w:rPr>
              <w:t>_</w:t>
            </w:r>
            <w:r w:rsidRPr="009A0E83">
              <w:rPr>
                <w:rFonts w:eastAsia="Calibri"/>
                <w:i/>
                <w:lang w:val="en-US"/>
              </w:rPr>
              <w:t>OK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7D05" w:rsidRPr="009A0E83" w:rsidRDefault="00CA7D05" w:rsidP="00CA7D05">
            <w:pPr>
              <w:widowControl w:val="0"/>
              <w:spacing w:line="240" w:lineRule="exact"/>
              <w:jc w:val="center"/>
              <w:rPr>
                <w:i/>
              </w:rPr>
            </w:pPr>
            <w:r w:rsidRPr="009A0E83">
              <w:rPr>
                <w:i/>
              </w:rPr>
              <w:t>О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7D05" w:rsidRPr="009A0E83" w:rsidRDefault="00CA7D05" w:rsidP="00CA7D05">
            <w:pPr>
              <w:widowControl w:val="0"/>
              <w:spacing w:line="240" w:lineRule="exact"/>
              <w:jc w:val="center"/>
              <w:rPr>
                <w:i/>
              </w:rPr>
            </w:pPr>
            <w:r w:rsidRPr="009A0E83">
              <w:rPr>
                <w:i/>
                <w:lang w:val="en-US"/>
              </w:rPr>
              <w:t>T</w:t>
            </w:r>
            <w:r w:rsidRPr="009A0E83">
              <w:rPr>
                <w:i/>
              </w:rPr>
              <w:t>(5)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D05" w:rsidRPr="009A0E83" w:rsidRDefault="00CA7D05" w:rsidP="00CA7D05">
            <w:pPr>
              <w:widowControl w:val="0"/>
              <w:spacing w:line="240" w:lineRule="exact"/>
              <w:ind w:firstLine="5"/>
              <w:rPr>
                <w:i/>
              </w:rPr>
            </w:pPr>
            <w:r w:rsidRPr="009A0E83">
              <w:rPr>
                <w:i/>
              </w:rPr>
              <w:t>ОКАТО территории страхования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D05" w:rsidRPr="009A0E83" w:rsidRDefault="00CA7D05" w:rsidP="00CA7D05">
            <w:pPr>
              <w:widowControl w:val="0"/>
              <w:spacing w:line="240" w:lineRule="exact"/>
              <w:rPr>
                <w:i/>
              </w:rPr>
            </w:pPr>
            <w:r w:rsidRPr="009A0E83">
              <w:rPr>
                <w:i/>
              </w:rPr>
              <w:t xml:space="preserve">После установления страховой принадлежности передается код ОКАТО территории страхования. </w:t>
            </w:r>
            <w:r w:rsidRPr="009A0E83">
              <w:rPr>
                <w:i/>
                <w:kern w:val="24"/>
                <w:lang w:eastAsia="en-US"/>
              </w:rPr>
              <w:t xml:space="preserve">Может не соответствовать сведениям, переданным медицинской организацией в </w:t>
            </w:r>
            <w:proofErr w:type="gramStart"/>
            <w:r w:rsidRPr="009A0E83">
              <w:rPr>
                <w:i/>
                <w:kern w:val="24"/>
                <w:lang w:eastAsia="en-US"/>
              </w:rPr>
              <w:t>Реестре</w:t>
            </w:r>
            <w:proofErr w:type="gramEnd"/>
            <w:r w:rsidRPr="009A0E83">
              <w:rPr>
                <w:i/>
                <w:kern w:val="24"/>
                <w:lang w:eastAsia="en-US"/>
              </w:rPr>
              <w:t xml:space="preserve"> случаев.  Если страховая принадлежность не определена, передаются сведения, переданные медицинской организацией в </w:t>
            </w:r>
            <w:proofErr w:type="gramStart"/>
            <w:r w:rsidRPr="009A0E83">
              <w:rPr>
                <w:i/>
                <w:kern w:val="24"/>
                <w:lang w:eastAsia="en-US"/>
              </w:rPr>
              <w:t>Реестре</w:t>
            </w:r>
            <w:proofErr w:type="gramEnd"/>
            <w:r w:rsidRPr="009A0E83">
              <w:rPr>
                <w:i/>
                <w:kern w:val="24"/>
                <w:lang w:eastAsia="en-US"/>
              </w:rPr>
              <w:t xml:space="preserve"> случаев.</w:t>
            </w:r>
          </w:p>
        </w:tc>
      </w:tr>
      <w:tr w:rsidR="008A0DD8" w:rsidRPr="008A0DD8" w:rsidTr="008A0DD8">
        <w:trPr>
          <w:trHeight w:val="493"/>
        </w:trPr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0DD8" w:rsidRPr="008A0DD8" w:rsidRDefault="008A0DD8" w:rsidP="00F55667">
            <w:pPr>
              <w:widowControl w:val="0"/>
              <w:spacing w:line="240" w:lineRule="exact"/>
              <w:rPr>
                <w:rFonts w:eastAsia="Calibri"/>
                <w:i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0DD8" w:rsidRPr="008A0DD8" w:rsidRDefault="008A0DD8" w:rsidP="00F55667">
            <w:pPr>
              <w:widowControl w:val="0"/>
              <w:spacing w:line="240" w:lineRule="exact"/>
              <w:rPr>
                <w:rFonts w:eastAsia="Calibri"/>
                <w:i/>
              </w:rPr>
            </w:pPr>
            <w:r w:rsidRPr="008A0DD8">
              <w:rPr>
                <w:rFonts w:eastAsia="Calibri"/>
                <w:i/>
              </w:rPr>
              <w:t>MO_PR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0DD8" w:rsidRPr="008A0DD8" w:rsidRDefault="008A0DD8" w:rsidP="008A0DD8">
            <w:pPr>
              <w:widowControl w:val="0"/>
              <w:spacing w:line="240" w:lineRule="exact"/>
              <w:rPr>
                <w:rFonts w:eastAsia="Calibri"/>
                <w:i/>
              </w:rPr>
            </w:pPr>
            <w:r w:rsidRPr="008A0DD8">
              <w:rPr>
                <w:rFonts w:eastAsia="Calibri"/>
                <w:i/>
              </w:rPr>
              <w:t>O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0DD8" w:rsidRPr="008A0DD8" w:rsidRDefault="008A0DD8" w:rsidP="008A0DD8">
            <w:pPr>
              <w:widowControl w:val="0"/>
              <w:spacing w:line="240" w:lineRule="exact"/>
              <w:rPr>
                <w:rFonts w:eastAsia="Calibri"/>
                <w:i/>
              </w:rPr>
            </w:pPr>
            <w:r w:rsidRPr="008A0DD8">
              <w:rPr>
                <w:rFonts w:eastAsia="Calibri"/>
                <w:i/>
              </w:rPr>
              <w:t>Т(6)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DD8" w:rsidRPr="008A0DD8" w:rsidRDefault="008A0DD8" w:rsidP="008A0DD8">
            <w:pPr>
              <w:widowControl w:val="0"/>
              <w:spacing w:line="240" w:lineRule="exact"/>
              <w:rPr>
                <w:rFonts w:eastAsia="Calibri"/>
                <w:i/>
              </w:rPr>
            </w:pPr>
            <w:r w:rsidRPr="008A0DD8">
              <w:rPr>
                <w:rFonts w:eastAsia="Calibri"/>
                <w:i/>
              </w:rPr>
              <w:t>Регистрационный код медицинской организ</w:t>
            </w:r>
            <w:r w:rsidRPr="008A0DD8">
              <w:rPr>
                <w:rFonts w:eastAsia="Calibri"/>
                <w:i/>
              </w:rPr>
              <w:t>а</w:t>
            </w:r>
            <w:r w:rsidRPr="008A0DD8">
              <w:rPr>
                <w:rFonts w:eastAsia="Calibri"/>
                <w:i/>
              </w:rPr>
              <w:t>ции (CODEM из спр</w:t>
            </w:r>
            <w:r w:rsidRPr="008A0DD8">
              <w:rPr>
                <w:rFonts w:eastAsia="Calibri"/>
                <w:i/>
              </w:rPr>
              <w:t>а</w:t>
            </w:r>
            <w:r w:rsidRPr="008A0DD8">
              <w:rPr>
                <w:rFonts w:eastAsia="Calibri"/>
                <w:i/>
              </w:rPr>
              <w:t>вочника Т001) прикре</w:t>
            </w:r>
            <w:r w:rsidRPr="008A0DD8">
              <w:rPr>
                <w:rFonts w:eastAsia="Calibri"/>
                <w:i/>
              </w:rPr>
              <w:t>п</w:t>
            </w:r>
            <w:r w:rsidRPr="008A0DD8">
              <w:rPr>
                <w:rFonts w:eastAsia="Calibri"/>
                <w:i/>
              </w:rPr>
              <w:t>ления для оказания амбул</w:t>
            </w:r>
            <w:r w:rsidRPr="008A0DD8">
              <w:rPr>
                <w:rFonts w:eastAsia="Calibri"/>
                <w:i/>
              </w:rPr>
              <w:t>а</w:t>
            </w:r>
            <w:r w:rsidRPr="008A0DD8">
              <w:rPr>
                <w:rFonts w:eastAsia="Calibri"/>
                <w:i/>
              </w:rPr>
              <w:t>торно-поликлинической п</w:t>
            </w:r>
            <w:r w:rsidRPr="008A0DD8">
              <w:rPr>
                <w:rFonts w:eastAsia="Calibri"/>
                <w:i/>
              </w:rPr>
              <w:t>о</w:t>
            </w:r>
            <w:r w:rsidRPr="008A0DD8">
              <w:rPr>
                <w:rFonts w:eastAsia="Calibri"/>
                <w:i/>
              </w:rPr>
              <w:t>мощи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DD8" w:rsidRPr="008A0DD8" w:rsidRDefault="008A0DD8" w:rsidP="008A0DD8">
            <w:pPr>
              <w:widowControl w:val="0"/>
              <w:spacing w:line="240" w:lineRule="exact"/>
              <w:rPr>
                <w:rFonts w:eastAsia="Calibri"/>
                <w:i/>
              </w:rPr>
            </w:pPr>
            <w:r w:rsidRPr="008A0DD8">
              <w:rPr>
                <w:rFonts w:eastAsia="Calibri"/>
                <w:i/>
              </w:rPr>
              <w:t>Заполняется ТФОМС на основании реги</w:t>
            </w:r>
            <w:r w:rsidRPr="008A0DD8">
              <w:rPr>
                <w:rFonts w:eastAsia="Calibri"/>
                <w:i/>
              </w:rPr>
              <w:t>о</w:t>
            </w:r>
            <w:r w:rsidRPr="008A0DD8">
              <w:rPr>
                <w:rFonts w:eastAsia="Calibri"/>
                <w:i/>
              </w:rPr>
              <w:t xml:space="preserve">нального сегмента Единого регистра </w:t>
            </w:r>
            <w:proofErr w:type="gramStart"/>
            <w:r w:rsidRPr="008A0DD8">
              <w:rPr>
                <w:rFonts w:eastAsia="Calibri"/>
                <w:i/>
              </w:rPr>
              <w:t>застрахованных</w:t>
            </w:r>
            <w:proofErr w:type="gramEnd"/>
            <w:r w:rsidRPr="008A0DD8">
              <w:rPr>
                <w:rFonts w:eastAsia="Calibri"/>
                <w:i/>
              </w:rPr>
              <w:t>. Если сведения о прикреплении в регионал</w:t>
            </w:r>
            <w:r w:rsidRPr="008A0DD8">
              <w:rPr>
                <w:rFonts w:eastAsia="Calibri"/>
                <w:i/>
              </w:rPr>
              <w:t>ь</w:t>
            </w:r>
            <w:r w:rsidRPr="008A0DD8">
              <w:rPr>
                <w:rFonts w:eastAsia="Calibri"/>
                <w:i/>
              </w:rPr>
              <w:t>ном сегменте отсутствуют, то заполн</w:t>
            </w:r>
            <w:r w:rsidRPr="008A0DD8">
              <w:rPr>
                <w:rFonts w:eastAsia="Calibri"/>
                <w:i/>
              </w:rPr>
              <w:t>я</w:t>
            </w:r>
            <w:r w:rsidRPr="008A0DD8">
              <w:rPr>
                <w:rFonts w:eastAsia="Calibri"/>
                <w:i/>
              </w:rPr>
              <w:t>ется 000000. Для граждан, у которых SMO_OK&lt;&gt;18000, з</w:t>
            </w:r>
            <w:r w:rsidRPr="008A0DD8">
              <w:rPr>
                <w:rFonts w:eastAsia="Calibri"/>
                <w:i/>
              </w:rPr>
              <w:t>а</w:t>
            </w:r>
            <w:r w:rsidRPr="008A0DD8">
              <w:rPr>
                <w:rFonts w:eastAsia="Calibri"/>
                <w:i/>
              </w:rPr>
              <w:t>полняется также 000000.</w:t>
            </w:r>
          </w:p>
        </w:tc>
      </w:tr>
      <w:tr w:rsidR="00CA7D05" w:rsidRPr="009A0E83" w:rsidTr="008A0DD8">
        <w:trPr>
          <w:trHeight w:val="493"/>
        </w:trPr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7D05" w:rsidRPr="009A0E83" w:rsidRDefault="00CA7D05" w:rsidP="00CA7D05">
            <w:pPr>
              <w:rPr>
                <w:color w:val="C00000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7D05" w:rsidRPr="009A0E83" w:rsidRDefault="00CA7D05" w:rsidP="00CA7D05">
            <w:pPr>
              <w:rPr>
                <w:color w:val="C00000"/>
                <w:lang w:val="en-US"/>
              </w:rPr>
            </w:pPr>
            <w:r w:rsidRPr="009A0E83">
              <w:rPr>
                <w:color w:val="C00000"/>
                <w:lang w:val="en-US"/>
              </w:rPr>
              <w:t>IDENTITY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7D05" w:rsidRPr="009A0E83" w:rsidRDefault="00CA7D05" w:rsidP="00CA7D05">
            <w:pPr>
              <w:rPr>
                <w:color w:val="C00000"/>
                <w:lang w:val="en-US"/>
              </w:rPr>
            </w:pPr>
            <w:r w:rsidRPr="009A0E83">
              <w:rPr>
                <w:color w:val="C00000"/>
                <w:lang w:val="en-US"/>
              </w:rPr>
              <w:t>O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7D05" w:rsidRPr="009A0E83" w:rsidRDefault="00CA7D05" w:rsidP="00CA7D05">
            <w:pPr>
              <w:rPr>
                <w:color w:val="C00000"/>
                <w:lang w:val="en-US"/>
              </w:rPr>
            </w:pPr>
            <w:r w:rsidRPr="009A0E83">
              <w:rPr>
                <w:color w:val="C00000"/>
                <w:lang w:val="en-US"/>
              </w:rPr>
              <w:t>N(1)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D05" w:rsidRPr="009A0E83" w:rsidRDefault="00CA7D05" w:rsidP="005E2451">
            <w:pPr>
              <w:rPr>
                <w:color w:val="C00000"/>
              </w:rPr>
            </w:pPr>
            <w:r w:rsidRPr="009A0E83">
              <w:rPr>
                <w:color w:val="C00000"/>
              </w:rPr>
              <w:t>Признак идентификации пациента. Поле заполняется по результат</w:t>
            </w:r>
            <w:r w:rsidR="005E2451">
              <w:rPr>
                <w:color w:val="C00000"/>
              </w:rPr>
              <w:t xml:space="preserve">у </w:t>
            </w:r>
            <w:r w:rsidRPr="009A0E83">
              <w:rPr>
                <w:color w:val="C00000"/>
              </w:rPr>
              <w:t>процедуры проведения идентификации и установления страховой принадлежности.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D05" w:rsidRPr="009A0E83" w:rsidRDefault="00CA7D05" w:rsidP="00CA7D05">
            <w:pPr>
              <w:rPr>
                <w:color w:val="C00000"/>
              </w:rPr>
            </w:pPr>
            <w:r w:rsidRPr="009A0E83">
              <w:rPr>
                <w:color w:val="C00000"/>
              </w:rPr>
              <w:t>Заполняется:</w:t>
            </w:r>
          </w:p>
          <w:p w:rsidR="00CA7D05" w:rsidRPr="009A0E83" w:rsidRDefault="00CA7D05" w:rsidP="00CA7D05">
            <w:pPr>
              <w:rPr>
                <w:color w:val="C00000"/>
              </w:rPr>
            </w:pPr>
            <w:r w:rsidRPr="009A0E83">
              <w:rPr>
                <w:color w:val="C00000"/>
              </w:rPr>
              <w:t xml:space="preserve">0-пациент </w:t>
            </w:r>
            <w:proofErr w:type="gramStart"/>
            <w:r w:rsidRPr="009A0E83">
              <w:rPr>
                <w:color w:val="C00000"/>
              </w:rPr>
              <w:t>идентифицирован</w:t>
            </w:r>
            <w:proofErr w:type="gramEnd"/>
            <w:r w:rsidRPr="009A0E83">
              <w:rPr>
                <w:color w:val="C00000"/>
              </w:rPr>
              <w:t xml:space="preserve"> и страховая принадлежность установлена на основании РС ЕРП или ЦС ЕРП,</w:t>
            </w:r>
          </w:p>
          <w:p w:rsidR="00CA7D05" w:rsidRPr="009A0E83" w:rsidRDefault="00CA7D05" w:rsidP="00CA7D05">
            <w:pPr>
              <w:rPr>
                <w:color w:val="C00000"/>
              </w:rPr>
            </w:pPr>
            <w:r w:rsidRPr="009A0E83">
              <w:rPr>
                <w:color w:val="C00000"/>
              </w:rPr>
              <w:t xml:space="preserve">1-пациент </w:t>
            </w:r>
            <w:proofErr w:type="gramStart"/>
            <w:r w:rsidRPr="009A0E83">
              <w:rPr>
                <w:color w:val="C00000"/>
              </w:rPr>
              <w:t>идентифицирован</w:t>
            </w:r>
            <w:proofErr w:type="gramEnd"/>
            <w:r w:rsidRPr="009A0E83">
              <w:rPr>
                <w:color w:val="C00000"/>
              </w:rPr>
              <w:t xml:space="preserve"> и страховая принадлежность установлена на основании РС ЕРП, но  присутствуют ошибки  в полях, образующих основной составной ключ (Фамилия, имя, отчество, дата рождения)</w:t>
            </w:r>
          </w:p>
          <w:p w:rsidR="00CA7D05" w:rsidRPr="005E2451" w:rsidRDefault="00CA7D05" w:rsidP="006A087D">
            <w:pPr>
              <w:rPr>
                <w:color w:val="C00000"/>
              </w:rPr>
            </w:pPr>
            <w:r w:rsidRPr="009A0E83">
              <w:rPr>
                <w:color w:val="C00000"/>
              </w:rPr>
              <w:t xml:space="preserve">2- страховая принадлежность не установлена ни на </w:t>
            </w:r>
            <w:proofErr w:type="gramStart"/>
            <w:r w:rsidRPr="009A0E83">
              <w:rPr>
                <w:color w:val="C00000"/>
              </w:rPr>
              <w:t>основании</w:t>
            </w:r>
            <w:proofErr w:type="gramEnd"/>
            <w:r w:rsidRPr="009A0E83">
              <w:rPr>
                <w:color w:val="C00000"/>
              </w:rPr>
              <w:t xml:space="preserve"> РС ЕРП, ни на основании ЦС ЕРП.</w:t>
            </w:r>
            <w:r w:rsidR="005E2451">
              <w:rPr>
                <w:color w:val="C00000"/>
              </w:rPr>
              <w:t xml:space="preserve"> Если </w:t>
            </w:r>
            <w:r w:rsidR="005E2451" w:rsidRPr="009A0E83">
              <w:rPr>
                <w:color w:val="C00000"/>
                <w:lang w:val="en-US"/>
              </w:rPr>
              <w:t>IDENTITY</w:t>
            </w:r>
            <w:r w:rsidR="005E2451">
              <w:rPr>
                <w:color w:val="C00000"/>
              </w:rPr>
              <w:t xml:space="preserve"> равно 1 или 2, то </w:t>
            </w:r>
            <w:r w:rsidR="005E2451">
              <w:rPr>
                <w:color w:val="C00000"/>
                <w:lang w:val="en-US"/>
              </w:rPr>
              <w:t>OPLATA</w:t>
            </w:r>
            <w:proofErr w:type="spellStart"/>
            <w:r w:rsidR="005E2451" w:rsidRPr="006A087D">
              <w:rPr>
                <w:color w:val="C00000"/>
              </w:rPr>
              <w:t>=2</w:t>
            </w:r>
            <w:proofErr w:type="spellEnd"/>
            <w:r w:rsidR="005E2451">
              <w:rPr>
                <w:color w:val="C00000"/>
              </w:rPr>
              <w:t>.</w:t>
            </w:r>
            <w:r w:rsidR="006A087D">
              <w:rPr>
                <w:color w:val="C00000"/>
              </w:rPr>
              <w:t xml:space="preserve"> Дополнительная информация в </w:t>
            </w:r>
            <w:hyperlink w:anchor="Примечание6" w:history="1">
              <w:proofErr w:type="gramStart"/>
              <w:r w:rsidR="006A087D" w:rsidRPr="006A087D">
                <w:rPr>
                  <w:rStyle w:val="a3"/>
                </w:rPr>
                <w:t>Примечании</w:t>
              </w:r>
              <w:proofErr w:type="gramEnd"/>
              <w:r w:rsidR="006A087D" w:rsidRPr="006A087D">
                <w:rPr>
                  <w:rStyle w:val="a3"/>
                </w:rPr>
                <w:t xml:space="preserve"> 6</w:t>
              </w:r>
            </w:hyperlink>
            <w:r w:rsidR="006A087D">
              <w:rPr>
                <w:color w:val="C00000"/>
              </w:rPr>
              <w:t>.</w:t>
            </w:r>
          </w:p>
        </w:tc>
      </w:tr>
      <w:tr w:rsidR="00CA7D05" w:rsidRPr="006A1DBD" w:rsidTr="008A0DD8">
        <w:trPr>
          <w:trHeight w:val="493"/>
        </w:trPr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7D05" w:rsidRPr="006A1DBD" w:rsidRDefault="00CA7D05" w:rsidP="00CA7D05">
            <w:pPr>
              <w:rPr>
                <w:color w:val="C00000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7D05" w:rsidRPr="006A1DBD" w:rsidRDefault="00CA7D05" w:rsidP="00CA7D05">
            <w:pPr>
              <w:rPr>
                <w:color w:val="C00000"/>
                <w:lang w:val="en-US"/>
              </w:rPr>
            </w:pPr>
            <w:r w:rsidRPr="006A1DBD">
              <w:rPr>
                <w:color w:val="C00000"/>
                <w:lang w:val="en-US"/>
              </w:rPr>
              <w:t>CORRECTION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7D05" w:rsidRPr="006A1DBD" w:rsidRDefault="00CA7D05" w:rsidP="00CA7D05">
            <w:pPr>
              <w:rPr>
                <w:color w:val="C00000"/>
              </w:rPr>
            </w:pPr>
            <w:r w:rsidRPr="006A1DBD">
              <w:rPr>
                <w:color w:val="C00000"/>
              </w:rPr>
              <w:t>У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7D05" w:rsidRPr="006A1DBD" w:rsidRDefault="00CA7D05" w:rsidP="00CA7D05">
            <w:pPr>
              <w:rPr>
                <w:color w:val="C00000"/>
                <w:lang w:val="en-US"/>
              </w:rPr>
            </w:pPr>
            <w:r w:rsidRPr="006A1DBD">
              <w:rPr>
                <w:color w:val="C00000"/>
                <w:lang w:val="en-US"/>
              </w:rPr>
              <w:t>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D05" w:rsidRPr="006A1DBD" w:rsidRDefault="00CA7D05" w:rsidP="00CA7D05">
            <w:pPr>
              <w:rPr>
                <w:color w:val="C00000"/>
              </w:rPr>
            </w:pPr>
            <w:r w:rsidRPr="006A1DBD">
              <w:rPr>
                <w:color w:val="C00000"/>
              </w:rPr>
              <w:t xml:space="preserve">Сведения о значениях в полях основного составного ключа, в которых присутствуют ошибки. Сведения передаются на </w:t>
            </w:r>
            <w:proofErr w:type="gramStart"/>
            <w:r w:rsidRPr="006A1DBD">
              <w:rPr>
                <w:color w:val="C00000"/>
              </w:rPr>
              <w:t>основании</w:t>
            </w:r>
            <w:proofErr w:type="gramEnd"/>
            <w:r w:rsidRPr="006A1DBD">
              <w:rPr>
                <w:color w:val="C00000"/>
              </w:rPr>
              <w:t xml:space="preserve"> РС ЕРП.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D05" w:rsidRPr="006A1DBD" w:rsidRDefault="00CA7D05" w:rsidP="00CA7D05">
            <w:pPr>
              <w:rPr>
                <w:color w:val="C00000"/>
              </w:rPr>
            </w:pPr>
            <w:r w:rsidRPr="006A1DBD">
              <w:rPr>
                <w:color w:val="C00000"/>
              </w:rPr>
              <w:t xml:space="preserve">Передается в обязательном </w:t>
            </w:r>
            <w:proofErr w:type="gramStart"/>
            <w:r w:rsidRPr="006A1DBD">
              <w:rPr>
                <w:color w:val="C00000"/>
              </w:rPr>
              <w:t>порядке</w:t>
            </w:r>
            <w:proofErr w:type="gramEnd"/>
            <w:r w:rsidRPr="006A1DBD">
              <w:rPr>
                <w:color w:val="C00000"/>
              </w:rPr>
              <w:t xml:space="preserve">, если </w:t>
            </w:r>
            <w:r w:rsidRPr="006A1DBD">
              <w:rPr>
                <w:color w:val="C00000"/>
                <w:lang w:val="en-US"/>
              </w:rPr>
              <w:t>IDENTITY</w:t>
            </w:r>
            <w:proofErr w:type="spellStart"/>
            <w:r w:rsidRPr="006A1DBD">
              <w:rPr>
                <w:color w:val="C00000"/>
              </w:rPr>
              <w:t>=1</w:t>
            </w:r>
            <w:proofErr w:type="spellEnd"/>
            <w:r w:rsidRPr="006A1DBD">
              <w:rPr>
                <w:color w:val="C00000"/>
              </w:rPr>
              <w:t>.</w:t>
            </w:r>
          </w:p>
        </w:tc>
      </w:tr>
      <w:tr w:rsidR="00CA7D05" w:rsidRPr="009A0E83" w:rsidTr="008A0DD8">
        <w:tc>
          <w:tcPr>
            <w:tcW w:w="10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A7D05" w:rsidRPr="009A0E83" w:rsidRDefault="00CA7D05" w:rsidP="00CA7D05">
            <w:pPr>
              <w:widowControl w:val="0"/>
              <w:jc w:val="center"/>
              <w:rPr>
                <w:b/>
                <w:i/>
              </w:rPr>
            </w:pPr>
            <w:r w:rsidRPr="009A0E83">
              <w:rPr>
                <w:b/>
                <w:i/>
              </w:rPr>
              <w:t>Сведения о персональных данных пациента</w:t>
            </w:r>
          </w:p>
        </w:tc>
      </w:tr>
      <w:tr w:rsidR="00CA7D05" w:rsidRPr="006A1DBD" w:rsidTr="008A0DD8"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A7D05" w:rsidRPr="006A1DBD" w:rsidRDefault="00CA7D05" w:rsidP="00CA7D05">
            <w:pPr>
              <w:widowControl w:val="0"/>
              <w:spacing w:line="240" w:lineRule="exact"/>
              <w:jc w:val="center"/>
              <w:rPr>
                <w:color w:val="C00000"/>
                <w:lang w:val="en-US"/>
              </w:rPr>
            </w:pPr>
            <w:r w:rsidRPr="006A1DBD">
              <w:rPr>
                <w:color w:val="C00000"/>
                <w:lang w:val="en-US"/>
              </w:rPr>
              <w:t>CORRECTION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A7D05" w:rsidRPr="006A1DBD" w:rsidRDefault="00CA7D05" w:rsidP="00CA7D05">
            <w:pPr>
              <w:widowControl w:val="0"/>
              <w:rPr>
                <w:rFonts w:eastAsia="Calibri"/>
                <w:color w:val="C00000"/>
                <w:lang w:val="en-US"/>
              </w:rPr>
            </w:pPr>
            <w:r w:rsidRPr="006A1DBD">
              <w:rPr>
                <w:rFonts w:eastAsia="Calibri"/>
                <w:color w:val="C00000"/>
                <w:lang w:val="en-US"/>
              </w:rPr>
              <w:t>FAM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A7D05" w:rsidRPr="006A1DBD" w:rsidRDefault="00CA7D05" w:rsidP="00CA7D05">
            <w:pPr>
              <w:widowControl w:val="0"/>
              <w:jc w:val="center"/>
              <w:rPr>
                <w:color w:val="C00000"/>
              </w:rPr>
            </w:pPr>
            <w:r w:rsidRPr="006A1DBD">
              <w:rPr>
                <w:color w:val="C00000"/>
              </w:rPr>
              <w:t>У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A7D05" w:rsidRPr="006A1DBD" w:rsidRDefault="00CA7D05" w:rsidP="00CA7D05">
            <w:pPr>
              <w:widowControl w:val="0"/>
              <w:jc w:val="center"/>
              <w:rPr>
                <w:color w:val="C00000"/>
                <w:lang w:val="en-US"/>
              </w:rPr>
            </w:pPr>
            <w:r w:rsidRPr="006A1DBD">
              <w:rPr>
                <w:color w:val="C00000"/>
                <w:lang w:val="en-US"/>
              </w:rPr>
              <w:t>T(40)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5" w:rsidRPr="006A1DBD" w:rsidRDefault="00CA7D05" w:rsidP="00CA7D05">
            <w:pPr>
              <w:spacing w:line="240" w:lineRule="exact"/>
              <w:rPr>
                <w:color w:val="C00000"/>
              </w:rPr>
            </w:pPr>
            <w:r w:rsidRPr="006A1DBD">
              <w:rPr>
                <w:color w:val="C00000"/>
              </w:rPr>
              <w:t>Фамилия</w:t>
            </w:r>
          </w:p>
        </w:tc>
        <w:tc>
          <w:tcPr>
            <w:tcW w:w="2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D05" w:rsidRPr="006A1DBD" w:rsidRDefault="00CA7D05" w:rsidP="009A0E83">
            <w:pPr>
              <w:widowControl w:val="0"/>
              <w:spacing w:line="240" w:lineRule="exact"/>
              <w:rPr>
                <w:color w:val="C00000"/>
              </w:rPr>
            </w:pPr>
            <w:proofErr w:type="gramStart"/>
            <w:r w:rsidRPr="006A1DBD">
              <w:rPr>
                <w:color w:val="C00000"/>
              </w:rPr>
              <w:t xml:space="preserve">Если </w:t>
            </w:r>
            <w:r w:rsidRPr="006A1DBD">
              <w:rPr>
                <w:color w:val="C00000"/>
                <w:lang w:val="en-US"/>
              </w:rPr>
              <w:t>IDENTITY</w:t>
            </w:r>
            <w:proofErr w:type="spellStart"/>
            <w:r w:rsidRPr="006A1DBD">
              <w:rPr>
                <w:color w:val="C00000"/>
              </w:rPr>
              <w:t>=1</w:t>
            </w:r>
            <w:proofErr w:type="spellEnd"/>
            <w:r w:rsidRPr="006A1DBD">
              <w:rPr>
                <w:color w:val="C00000"/>
              </w:rPr>
              <w:t>, то хотя бы в одном из полей присутствует несоответствие переданного МО значения и значения</w:t>
            </w:r>
            <w:r w:rsidR="009A0E83" w:rsidRPr="006A1DBD">
              <w:rPr>
                <w:color w:val="C00000"/>
              </w:rPr>
              <w:t>,</w:t>
            </w:r>
            <w:r w:rsidRPr="006A1DBD">
              <w:rPr>
                <w:color w:val="C00000"/>
              </w:rPr>
              <w:t xml:space="preserve"> имеющегося в РС ЕРП.</w:t>
            </w:r>
            <w:proofErr w:type="gramEnd"/>
            <w:r w:rsidRPr="006A1DBD">
              <w:rPr>
                <w:color w:val="C00000"/>
              </w:rPr>
              <w:t xml:space="preserve"> Передается значение, имеющееся в РС ЕРП, в том поле, в котором присутствует несоответствие сведений, </w:t>
            </w:r>
            <w:r w:rsidRPr="006A1DBD">
              <w:rPr>
                <w:color w:val="C00000"/>
              </w:rPr>
              <w:lastRenderedPageBreak/>
              <w:t xml:space="preserve">переданных МО. Например, если пациент идентифицирован, но дата рождения, переданная МО, не соответствует дате рождения в РС ЕРП, то с помощью тега </w:t>
            </w:r>
            <w:r w:rsidRPr="006A1DBD">
              <w:rPr>
                <w:color w:val="C00000"/>
                <w:lang w:val="en-US"/>
              </w:rPr>
              <w:t>DR</w:t>
            </w:r>
            <w:r w:rsidRPr="006A1DBD">
              <w:rPr>
                <w:color w:val="C00000"/>
              </w:rPr>
              <w:t xml:space="preserve"> передается значение, имеющееся в РС ЕРП.</w:t>
            </w:r>
          </w:p>
        </w:tc>
      </w:tr>
      <w:tr w:rsidR="00CA7D05" w:rsidRPr="006A1DBD" w:rsidTr="008A0DD8"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A7D05" w:rsidRPr="006A1DBD" w:rsidRDefault="00CA7D05" w:rsidP="00CA7D05">
            <w:pPr>
              <w:widowControl w:val="0"/>
              <w:spacing w:line="240" w:lineRule="exact"/>
              <w:jc w:val="center"/>
              <w:rPr>
                <w:color w:val="C00000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A7D05" w:rsidRPr="006A1DBD" w:rsidRDefault="00CA7D05" w:rsidP="00CA7D05">
            <w:pPr>
              <w:widowControl w:val="0"/>
              <w:rPr>
                <w:rFonts w:eastAsia="Calibri"/>
                <w:color w:val="C00000"/>
              </w:rPr>
            </w:pPr>
            <w:r w:rsidRPr="006A1DBD">
              <w:rPr>
                <w:rFonts w:eastAsia="Calibri"/>
                <w:color w:val="C00000"/>
                <w:lang w:val="en-US"/>
              </w:rPr>
              <w:t>IM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A7D05" w:rsidRPr="006A1DBD" w:rsidRDefault="00CA7D05" w:rsidP="00CA7D05">
            <w:pPr>
              <w:widowControl w:val="0"/>
              <w:jc w:val="center"/>
              <w:rPr>
                <w:color w:val="C00000"/>
              </w:rPr>
            </w:pPr>
            <w:r w:rsidRPr="006A1DBD">
              <w:rPr>
                <w:color w:val="C00000"/>
              </w:rPr>
              <w:t>У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A7D05" w:rsidRPr="006A1DBD" w:rsidRDefault="00CA7D05" w:rsidP="00CA7D05">
            <w:pPr>
              <w:widowControl w:val="0"/>
              <w:jc w:val="center"/>
              <w:rPr>
                <w:color w:val="C00000"/>
              </w:rPr>
            </w:pPr>
            <w:r w:rsidRPr="006A1DBD">
              <w:rPr>
                <w:color w:val="C00000"/>
                <w:lang w:val="en-US"/>
              </w:rPr>
              <w:t>T</w:t>
            </w:r>
            <w:r w:rsidRPr="006A1DBD">
              <w:rPr>
                <w:color w:val="C00000"/>
              </w:rPr>
              <w:t>(40)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5" w:rsidRPr="006A1DBD" w:rsidRDefault="00CA7D05" w:rsidP="00CA7D05">
            <w:pPr>
              <w:spacing w:line="240" w:lineRule="exact"/>
              <w:ind w:firstLine="6"/>
              <w:rPr>
                <w:color w:val="C00000"/>
              </w:rPr>
            </w:pPr>
            <w:r w:rsidRPr="006A1DBD">
              <w:rPr>
                <w:color w:val="C00000"/>
              </w:rPr>
              <w:t>Имя</w:t>
            </w: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D05" w:rsidRPr="006A1DBD" w:rsidRDefault="00CA7D05" w:rsidP="00CA7D05">
            <w:pPr>
              <w:widowControl w:val="0"/>
              <w:spacing w:line="240" w:lineRule="exact"/>
              <w:rPr>
                <w:color w:val="C00000"/>
              </w:rPr>
            </w:pPr>
          </w:p>
        </w:tc>
      </w:tr>
      <w:tr w:rsidR="00CA7D05" w:rsidRPr="006A1DBD" w:rsidTr="008A0DD8"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A7D05" w:rsidRPr="006A1DBD" w:rsidRDefault="00CA7D05" w:rsidP="00CA7D05">
            <w:pPr>
              <w:widowControl w:val="0"/>
              <w:spacing w:line="240" w:lineRule="exact"/>
              <w:jc w:val="center"/>
              <w:rPr>
                <w:color w:val="C00000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A7D05" w:rsidRPr="006A1DBD" w:rsidRDefault="00CA7D05" w:rsidP="00CA7D05">
            <w:pPr>
              <w:widowControl w:val="0"/>
              <w:rPr>
                <w:rFonts w:eastAsia="Calibri"/>
                <w:color w:val="C00000"/>
              </w:rPr>
            </w:pPr>
            <w:r w:rsidRPr="006A1DBD">
              <w:rPr>
                <w:rFonts w:eastAsia="Calibri"/>
                <w:color w:val="C00000"/>
                <w:lang w:val="en-US"/>
              </w:rPr>
              <w:t>OT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A7D05" w:rsidRPr="006A1DBD" w:rsidRDefault="00CA7D05" w:rsidP="00CA7D05">
            <w:pPr>
              <w:widowControl w:val="0"/>
              <w:jc w:val="center"/>
              <w:rPr>
                <w:color w:val="C00000"/>
              </w:rPr>
            </w:pPr>
            <w:r w:rsidRPr="006A1DBD">
              <w:rPr>
                <w:color w:val="C00000"/>
              </w:rPr>
              <w:t>У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A7D05" w:rsidRPr="006A1DBD" w:rsidRDefault="00CA7D05" w:rsidP="00CA7D05">
            <w:pPr>
              <w:widowControl w:val="0"/>
              <w:jc w:val="center"/>
              <w:rPr>
                <w:color w:val="C00000"/>
              </w:rPr>
            </w:pPr>
            <w:r w:rsidRPr="006A1DBD">
              <w:rPr>
                <w:color w:val="C00000"/>
                <w:lang w:val="en-US"/>
              </w:rPr>
              <w:t>T</w:t>
            </w:r>
            <w:r w:rsidRPr="006A1DBD">
              <w:rPr>
                <w:color w:val="C00000"/>
              </w:rPr>
              <w:t>(40)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5" w:rsidRPr="006A1DBD" w:rsidRDefault="00CA7D05" w:rsidP="00CA7D05">
            <w:pPr>
              <w:spacing w:line="240" w:lineRule="exact"/>
              <w:ind w:firstLine="6"/>
              <w:rPr>
                <w:color w:val="C00000"/>
              </w:rPr>
            </w:pPr>
            <w:r w:rsidRPr="006A1DBD">
              <w:rPr>
                <w:color w:val="C00000"/>
              </w:rPr>
              <w:t>Отчество</w:t>
            </w: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D05" w:rsidRPr="006A1DBD" w:rsidRDefault="00CA7D05" w:rsidP="00CA7D05">
            <w:pPr>
              <w:widowControl w:val="0"/>
              <w:spacing w:line="240" w:lineRule="exact"/>
              <w:rPr>
                <w:color w:val="C00000"/>
              </w:rPr>
            </w:pPr>
          </w:p>
        </w:tc>
      </w:tr>
      <w:tr w:rsidR="00CA7D05" w:rsidRPr="006A1DBD" w:rsidTr="008A0DD8"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A7D05" w:rsidRPr="006A1DBD" w:rsidRDefault="00CA7D05" w:rsidP="00CA7D05">
            <w:pPr>
              <w:widowControl w:val="0"/>
              <w:spacing w:line="240" w:lineRule="exact"/>
              <w:jc w:val="center"/>
              <w:rPr>
                <w:color w:val="C00000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A7D05" w:rsidRPr="006A1DBD" w:rsidRDefault="00CA7D05" w:rsidP="00CA7D05">
            <w:pPr>
              <w:widowControl w:val="0"/>
              <w:rPr>
                <w:rFonts w:eastAsia="Calibri"/>
                <w:color w:val="C00000"/>
              </w:rPr>
            </w:pPr>
            <w:r w:rsidRPr="006A1DBD">
              <w:rPr>
                <w:rFonts w:eastAsia="Calibri"/>
                <w:color w:val="C00000"/>
                <w:lang w:val="en-US"/>
              </w:rPr>
              <w:t>DR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A7D05" w:rsidRPr="006A1DBD" w:rsidRDefault="00CA7D05" w:rsidP="00CA7D05">
            <w:pPr>
              <w:widowControl w:val="0"/>
              <w:jc w:val="center"/>
              <w:rPr>
                <w:color w:val="C00000"/>
              </w:rPr>
            </w:pPr>
            <w:r w:rsidRPr="006A1DBD">
              <w:rPr>
                <w:color w:val="C00000"/>
              </w:rPr>
              <w:t>У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A7D05" w:rsidRPr="006A1DBD" w:rsidRDefault="00CA7D05" w:rsidP="00CA7D05">
            <w:pPr>
              <w:widowControl w:val="0"/>
              <w:jc w:val="center"/>
              <w:rPr>
                <w:color w:val="C00000"/>
                <w:lang w:val="en-US"/>
              </w:rPr>
            </w:pPr>
            <w:r w:rsidRPr="006A1DBD">
              <w:rPr>
                <w:color w:val="C00000"/>
                <w:lang w:val="en-US"/>
              </w:rPr>
              <w:t>D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5" w:rsidRPr="006A1DBD" w:rsidRDefault="00CA7D05" w:rsidP="00CA7D05">
            <w:pPr>
              <w:spacing w:line="240" w:lineRule="exact"/>
              <w:ind w:firstLine="6"/>
              <w:rPr>
                <w:color w:val="C00000"/>
              </w:rPr>
            </w:pPr>
            <w:r w:rsidRPr="006A1DBD">
              <w:rPr>
                <w:color w:val="C00000"/>
              </w:rPr>
              <w:t>Дата рождения</w:t>
            </w:r>
          </w:p>
        </w:tc>
        <w:tc>
          <w:tcPr>
            <w:tcW w:w="2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5" w:rsidRPr="006A1DBD" w:rsidRDefault="00CA7D05" w:rsidP="00CA7D05">
            <w:pPr>
              <w:widowControl w:val="0"/>
              <w:spacing w:line="240" w:lineRule="exact"/>
              <w:rPr>
                <w:color w:val="C00000"/>
              </w:rPr>
            </w:pPr>
          </w:p>
        </w:tc>
      </w:tr>
      <w:tr w:rsidR="00CA7D05" w:rsidRPr="009A0E83" w:rsidTr="008A0DD8">
        <w:tc>
          <w:tcPr>
            <w:tcW w:w="10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A7D05" w:rsidRPr="009A0E83" w:rsidRDefault="00CA7D05" w:rsidP="00CA7D05">
            <w:pPr>
              <w:widowControl w:val="0"/>
              <w:jc w:val="center"/>
              <w:rPr>
                <w:b/>
                <w:i/>
              </w:rPr>
            </w:pPr>
            <w:r w:rsidRPr="009A0E83">
              <w:rPr>
                <w:b/>
                <w:i/>
              </w:rPr>
              <w:lastRenderedPageBreak/>
              <w:t>Сведения о случае</w:t>
            </w:r>
          </w:p>
        </w:tc>
      </w:tr>
      <w:tr w:rsidR="00CA7D05" w:rsidRPr="009A0E83" w:rsidTr="008A0DD8"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A7D05" w:rsidRPr="009A0E83" w:rsidRDefault="00CA7D05" w:rsidP="00CA7D05">
            <w:pPr>
              <w:widowControl w:val="0"/>
              <w:spacing w:line="240" w:lineRule="exact"/>
              <w:jc w:val="center"/>
            </w:pPr>
            <w:r w:rsidRPr="009A0E83">
              <w:rPr>
                <w:lang w:val="en-US"/>
              </w:rPr>
              <w:t>SLUCH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A7D05" w:rsidRPr="009A0E83" w:rsidRDefault="00CA7D05" w:rsidP="00CA7D05">
            <w:pPr>
              <w:widowControl w:val="0"/>
              <w:rPr>
                <w:rFonts w:eastAsia="Calibri"/>
              </w:rPr>
            </w:pPr>
            <w:r w:rsidRPr="009A0E83">
              <w:rPr>
                <w:rFonts w:eastAsia="Calibri"/>
                <w:lang w:val="en-US"/>
              </w:rPr>
              <w:t>IDCASE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A7D05" w:rsidRPr="009A0E83" w:rsidRDefault="00CA7D05" w:rsidP="00CA7D05">
            <w:pPr>
              <w:widowControl w:val="0"/>
              <w:jc w:val="center"/>
            </w:pPr>
            <w:r w:rsidRPr="009A0E83">
              <w:rPr>
                <w:lang w:val="en-US"/>
              </w:rPr>
              <w:t>O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A7D05" w:rsidRPr="009A0E83" w:rsidRDefault="00CA7D05" w:rsidP="00CA7D05">
            <w:pPr>
              <w:widowControl w:val="0"/>
              <w:jc w:val="center"/>
            </w:pPr>
            <w:r w:rsidRPr="009A0E83">
              <w:rPr>
                <w:lang w:val="en-US"/>
              </w:rPr>
              <w:t>N</w:t>
            </w:r>
            <w:r w:rsidRPr="009A0E83">
              <w:t>(8)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5" w:rsidRPr="009A0E83" w:rsidRDefault="00CA7D05" w:rsidP="00CA7D05">
            <w:pPr>
              <w:spacing w:line="240" w:lineRule="exact"/>
              <w:ind w:firstLine="6"/>
            </w:pPr>
            <w:r w:rsidRPr="009A0E83">
              <w:t>Номер записи в Реестре случаев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5" w:rsidRPr="009A0E83" w:rsidRDefault="00CA7D05" w:rsidP="00CA7D05">
            <w:pPr>
              <w:widowControl w:val="0"/>
              <w:spacing w:line="240" w:lineRule="exact"/>
            </w:pPr>
            <w:r w:rsidRPr="009A0E83">
              <w:t>Соответствует номеру записи в Реестре случаев</w:t>
            </w:r>
          </w:p>
        </w:tc>
      </w:tr>
      <w:tr w:rsidR="00CA7D05" w:rsidRPr="009A0E83" w:rsidTr="008A0DD8"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A7D05" w:rsidRPr="009A0E83" w:rsidRDefault="00CA7D05" w:rsidP="00CA7D05">
            <w:pPr>
              <w:widowControl w:val="0"/>
              <w:spacing w:line="240" w:lineRule="exact"/>
              <w:jc w:val="center"/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A7D05" w:rsidRPr="009A0E83" w:rsidRDefault="00CA7D05" w:rsidP="00CA7D05">
            <w:pPr>
              <w:widowControl w:val="0"/>
              <w:spacing w:line="240" w:lineRule="exact"/>
              <w:rPr>
                <w:rFonts w:eastAsia="Calibri"/>
                <w:lang w:eastAsia="en-US"/>
              </w:rPr>
            </w:pPr>
            <w:r w:rsidRPr="009A0E83">
              <w:rPr>
                <w:rFonts w:eastAsia="Calibri"/>
                <w:lang w:eastAsia="en-US"/>
              </w:rPr>
              <w:t>ID_C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A7D05" w:rsidRPr="009A0E83" w:rsidRDefault="00CA7D05" w:rsidP="00CA7D05">
            <w:pPr>
              <w:widowControl w:val="0"/>
              <w:spacing w:line="240" w:lineRule="exact"/>
              <w:jc w:val="center"/>
            </w:pPr>
            <w:r w:rsidRPr="009A0E83">
              <w:t>О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A7D05" w:rsidRPr="009A0E83" w:rsidRDefault="00CA7D05" w:rsidP="00CA7D05">
            <w:pPr>
              <w:widowControl w:val="0"/>
              <w:spacing w:line="240" w:lineRule="exact"/>
              <w:jc w:val="center"/>
            </w:pPr>
            <w:r w:rsidRPr="009A0E83">
              <w:t>Т(36)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5" w:rsidRPr="009A0E83" w:rsidRDefault="00CA7D05" w:rsidP="00CA7D05">
            <w:pPr>
              <w:widowControl w:val="0"/>
              <w:spacing w:line="240" w:lineRule="exact"/>
              <w:ind w:firstLine="5"/>
            </w:pPr>
            <w:r w:rsidRPr="009A0E83">
              <w:t>Код случая оказания, соответствующий Реестру случаев, в ответ на который формируется Реестр СП и ТК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5" w:rsidRPr="009A0E83" w:rsidRDefault="00CA7D05" w:rsidP="00CA7D05">
            <w:pPr>
              <w:widowControl w:val="0"/>
              <w:spacing w:line="240" w:lineRule="exact"/>
            </w:pPr>
            <w:r w:rsidRPr="009A0E83">
              <w:t xml:space="preserve">Соответствует коду случая, представленному  в </w:t>
            </w:r>
            <w:proofErr w:type="gramStart"/>
            <w:r w:rsidRPr="009A0E83">
              <w:t>Реестре</w:t>
            </w:r>
            <w:proofErr w:type="gramEnd"/>
            <w:r w:rsidRPr="009A0E83">
              <w:t xml:space="preserve"> случаев</w:t>
            </w:r>
          </w:p>
        </w:tc>
      </w:tr>
      <w:tr w:rsidR="00CA7D05" w:rsidRPr="009A0E83" w:rsidTr="008A0DD8"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A7D05" w:rsidRPr="009A0E83" w:rsidRDefault="00CA7D05" w:rsidP="00CA7D05">
            <w:pPr>
              <w:widowControl w:val="0"/>
              <w:rPr>
                <w:rFonts w:eastAsia="Calibri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A7D05" w:rsidRPr="009A0E83" w:rsidRDefault="00CA7D05" w:rsidP="00CA7D05">
            <w:pPr>
              <w:widowControl w:val="0"/>
              <w:spacing w:line="240" w:lineRule="exact"/>
              <w:rPr>
                <w:rFonts w:eastAsia="Calibri"/>
                <w:lang w:val="en-US" w:eastAsia="en-US"/>
              </w:rPr>
            </w:pPr>
            <w:r w:rsidRPr="009A0E83">
              <w:rPr>
                <w:rFonts w:eastAsia="Calibri"/>
                <w:lang w:val="en-US" w:eastAsia="en-US"/>
              </w:rPr>
              <w:t>OPLATA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A7D05" w:rsidRPr="009A0E83" w:rsidRDefault="00CA7D05" w:rsidP="00CA7D05">
            <w:pPr>
              <w:widowControl w:val="0"/>
              <w:spacing w:line="240" w:lineRule="exact"/>
              <w:jc w:val="center"/>
            </w:pPr>
            <w:r w:rsidRPr="009A0E83">
              <w:t>О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A7D05" w:rsidRPr="009A0E83" w:rsidRDefault="00CA7D05" w:rsidP="00CA7D05">
            <w:pPr>
              <w:widowControl w:val="0"/>
              <w:spacing w:line="240" w:lineRule="exact"/>
              <w:jc w:val="center"/>
              <w:rPr>
                <w:lang w:val="en-US"/>
              </w:rPr>
            </w:pPr>
            <w:r w:rsidRPr="009A0E83">
              <w:rPr>
                <w:lang w:val="en-US"/>
              </w:rPr>
              <w:t>N(1)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5" w:rsidRPr="009A0E83" w:rsidRDefault="00CA7D05" w:rsidP="00CA7D05">
            <w:pPr>
              <w:widowControl w:val="0"/>
              <w:ind w:firstLine="5"/>
              <w:rPr>
                <w:rFonts w:eastAsia="MS Mincho"/>
              </w:rPr>
            </w:pPr>
            <w:r w:rsidRPr="009A0E83">
              <w:rPr>
                <w:rFonts w:eastAsia="MS Mincho"/>
              </w:rPr>
              <w:t>Тип оплаты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5" w:rsidRPr="009A0E83" w:rsidRDefault="00CA7D05" w:rsidP="00CA7D05">
            <w:pPr>
              <w:widowControl w:val="0"/>
              <w:rPr>
                <w:rFonts w:eastAsia="MS Mincho"/>
              </w:rPr>
            </w:pPr>
            <w:r w:rsidRPr="009A0E83">
              <w:rPr>
                <w:rFonts w:eastAsia="MS Mincho"/>
              </w:rPr>
              <w:t>Оплата случая оказания медпомощи:</w:t>
            </w:r>
          </w:p>
          <w:p w:rsidR="00CA7D05" w:rsidRPr="009A0E83" w:rsidRDefault="00CA7D05" w:rsidP="00CA7D05">
            <w:pPr>
              <w:widowControl w:val="0"/>
              <w:rPr>
                <w:rFonts w:eastAsia="MS Mincho"/>
              </w:rPr>
            </w:pPr>
            <w:r w:rsidRPr="009A0E83">
              <w:rPr>
                <w:rFonts w:eastAsia="MS Mincho"/>
              </w:rPr>
              <w:t>1 – полная;</w:t>
            </w:r>
          </w:p>
          <w:p w:rsidR="00CA7D05" w:rsidRPr="009A0E83" w:rsidRDefault="00CA7D05" w:rsidP="00CA7D05">
            <w:pPr>
              <w:widowControl w:val="0"/>
              <w:rPr>
                <w:rFonts w:eastAsia="MS Mincho"/>
              </w:rPr>
            </w:pPr>
            <w:r w:rsidRPr="009A0E83">
              <w:rPr>
                <w:rFonts w:eastAsia="MS Mincho"/>
              </w:rPr>
              <w:t>2 – полный отказ;</w:t>
            </w:r>
          </w:p>
          <w:p w:rsidR="00CA7D05" w:rsidRPr="009A0E83" w:rsidRDefault="00CA7D05" w:rsidP="00CA7D05">
            <w:pPr>
              <w:widowControl w:val="0"/>
              <w:rPr>
                <w:rFonts w:eastAsia="MS Mincho"/>
              </w:rPr>
            </w:pPr>
            <w:r w:rsidRPr="009A0E83">
              <w:rPr>
                <w:rFonts w:eastAsia="MS Mincho"/>
              </w:rPr>
              <w:t xml:space="preserve">Если в </w:t>
            </w:r>
            <w:proofErr w:type="gramStart"/>
            <w:r w:rsidRPr="009A0E83">
              <w:rPr>
                <w:rFonts w:eastAsia="MS Mincho"/>
              </w:rPr>
              <w:t>случае</w:t>
            </w:r>
            <w:proofErr w:type="gramEnd"/>
            <w:r w:rsidRPr="009A0E83">
              <w:rPr>
                <w:rFonts w:eastAsia="MS Mincho"/>
              </w:rPr>
              <w:t xml:space="preserve"> отсутствуют ошибки, то указывается 1,</w:t>
            </w:r>
          </w:p>
          <w:p w:rsidR="00CA7D05" w:rsidRPr="009A0E83" w:rsidRDefault="00CA7D05" w:rsidP="00CA7D05">
            <w:pPr>
              <w:widowControl w:val="0"/>
              <w:rPr>
                <w:rFonts w:eastAsia="MS Mincho"/>
              </w:rPr>
            </w:pPr>
            <w:r w:rsidRPr="009A0E83">
              <w:rPr>
                <w:rFonts w:eastAsia="MS Mincho"/>
              </w:rPr>
              <w:t xml:space="preserve">Если в </w:t>
            </w:r>
            <w:proofErr w:type="gramStart"/>
            <w:r w:rsidRPr="009A0E83">
              <w:rPr>
                <w:rFonts w:eastAsia="MS Mincho"/>
              </w:rPr>
              <w:t>случае</w:t>
            </w:r>
            <w:proofErr w:type="gramEnd"/>
            <w:r w:rsidRPr="009A0E83">
              <w:rPr>
                <w:rFonts w:eastAsia="MS Mincho"/>
              </w:rPr>
              <w:t xml:space="preserve"> присутствуют ошибки, то указывается 2 </w:t>
            </w:r>
          </w:p>
        </w:tc>
      </w:tr>
      <w:tr w:rsidR="00CA7D05" w:rsidRPr="009A0E83" w:rsidTr="008A0DD8"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7D05" w:rsidRPr="009A0E83" w:rsidRDefault="00CA7D05" w:rsidP="00CA7D05">
            <w:pPr>
              <w:widowControl w:val="0"/>
              <w:rPr>
                <w:rFonts w:eastAsia="Calibri"/>
                <w:i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7D05" w:rsidRPr="009A0E83" w:rsidRDefault="00CA7D05" w:rsidP="00CA7D05">
            <w:pPr>
              <w:widowControl w:val="0"/>
              <w:rPr>
                <w:rFonts w:eastAsia="Calibri"/>
                <w:i/>
                <w:lang w:val="en-US"/>
              </w:rPr>
            </w:pPr>
            <w:r w:rsidRPr="009A0E83">
              <w:rPr>
                <w:rFonts w:eastAsia="Calibri"/>
                <w:i/>
                <w:lang w:val="en-US"/>
              </w:rPr>
              <w:t>REFREASON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7D05" w:rsidRPr="009A0E83" w:rsidRDefault="00CA7D05" w:rsidP="00CA7D05">
            <w:pPr>
              <w:widowControl w:val="0"/>
              <w:jc w:val="center"/>
              <w:rPr>
                <w:i/>
              </w:rPr>
            </w:pPr>
            <w:r w:rsidRPr="009A0E83">
              <w:rPr>
                <w:i/>
              </w:rPr>
              <w:t>УМ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7D05" w:rsidRPr="009A0E83" w:rsidRDefault="00CA7D05" w:rsidP="00CA7D05">
            <w:pPr>
              <w:widowControl w:val="0"/>
              <w:jc w:val="center"/>
              <w:rPr>
                <w:i/>
                <w:lang w:val="en-US"/>
              </w:rPr>
            </w:pPr>
            <w:r w:rsidRPr="009A0E83">
              <w:rPr>
                <w:i/>
                <w:lang w:val="en-US"/>
              </w:rPr>
              <w:t>N(</w:t>
            </w:r>
            <w:r w:rsidRPr="009A0E83">
              <w:rPr>
                <w:i/>
              </w:rPr>
              <w:t>3</w:t>
            </w:r>
            <w:r w:rsidRPr="009A0E83">
              <w:rPr>
                <w:i/>
                <w:lang w:val="en-US"/>
              </w:rPr>
              <w:t>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D05" w:rsidRPr="009A0E83" w:rsidRDefault="00CA7D05" w:rsidP="00CA7D05">
            <w:pPr>
              <w:spacing w:line="240" w:lineRule="exact"/>
              <w:ind w:firstLine="6"/>
              <w:rPr>
                <w:i/>
              </w:rPr>
            </w:pPr>
            <w:r w:rsidRPr="009A0E83">
              <w:rPr>
                <w:i/>
              </w:rPr>
              <w:t>Код причины отказа (частичной) оплаты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D05" w:rsidRPr="009A0E83" w:rsidRDefault="00CA7D05" w:rsidP="00CA7D05">
            <w:pPr>
              <w:widowControl w:val="0"/>
              <w:rPr>
                <w:i/>
              </w:rPr>
            </w:pPr>
            <w:r w:rsidRPr="009A0E83">
              <w:rPr>
                <w:i/>
              </w:rPr>
              <w:t>Т005 Справочник ошибок при проведении технологического контроля Реестров сведений и Реестров счетов</w:t>
            </w:r>
          </w:p>
        </w:tc>
      </w:tr>
      <w:tr w:rsidR="00CA7D05" w:rsidRPr="009A0E83" w:rsidTr="008A0DD8"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A7D05" w:rsidRPr="009A0E83" w:rsidRDefault="00CA7D05" w:rsidP="00CA7D05">
            <w:pPr>
              <w:widowControl w:val="0"/>
              <w:rPr>
                <w:rFonts w:eastAsia="Calibri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A7D05" w:rsidRPr="009A0E83" w:rsidRDefault="00CA7D05" w:rsidP="00CA7D05">
            <w:pPr>
              <w:widowControl w:val="0"/>
              <w:spacing w:line="240" w:lineRule="exact"/>
              <w:rPr>
                <w:rFonts w:eastAsia="Calibri"/>
                <w:lang w:val="en-US" w:eastAsia="en-US"/>
              </w:rPr>
            </w:pPr>
            <w:r w:rsidRPr="009A0E83">
              <w:rPr>
                <w:rFonts w:eastAsia="Calibri"/>
                <w:lang w:val="en-US" w:eastAsia="en-US"/>
              </w:rPr>
              <w:t>COMENTSL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A7D05" w:rsidRPr="009A0E83" w:rsidRDefault="00CA7D05" w:rsidP="00CA7D05">
            <w:pPr>
              <w:widowControl w:val="0"/>
              <w:spacing w:line="240" w:lineRule="exact"/>
              <w:jc w:val="center"/>
            </w:pPr>
            <w:r w:rsidRPr="009A0E83">
              <w:t>У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A7D05" w:rsidRPr="009A0E83" w:rsidRDefault="00CA7D05" w:rsidP="00CA7D05">
            <w:pPr>
              <w:widowControl w:val="0"/>
              <w:spacing w:line="240" w:lineRule="exact"/>
              <w:jc w:val="center"/>
              <w:rPr>
                <w:lang w:val="en-US"/>
              </w:rPr>
            </w:pPr>
            <w:r w:rsidRPr="009A0E83">
              <w:rPr>
                <w:lang w:val="en-US"/>
              </w:rPr>
              <w:t>T(250)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5" w:rsidRPr="009A0E83" w:rsidRDefault="00CA7D05" w:rsidP="00CA7D05">
            <w:pPr>
              <w:widowControl w:val="0"/>
              <w:spacing w:line="240" w:lineRule="exact"/>
            </w:pPr>
            <w:r w:rsidRPr="009A0E83">
              <w:t>Служебное поле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05" w:rsidRPr="009A0E83" w:rsidRDefault="00CA7D05" w:rsidP="00CA7D05">
            <w:pPr>
              <w:widowControl w:val="0"/>
            </w:pPr>
          </w:p>
        </w:tc>
      </w:tr>
    </w:tbl>
    <w:p w:rsidR="00CA7D05" w:rsidRPr="009A0E83" w:rsidRDefault="00CA7D05" w:rsidP="00CA7D05"/>
    <w:p w:rsidR="00CA7D05" w:rsidRPr="009A0E83" w:rsidRDefault="00CA7D05" w:rsidP="00CA7D05">
      <w:pPr>
        <w:ind w:firstLine="720"/>
        <w:jc w:val="both"/>
      </w:pPr>
      <w:bookmarkStart w:id="9" w:name="Примечание5"/>
      <w:r w:rsidRPr="009A0E83">
        <w:rPr>
          <w:b/>
          <w:u w:val="single"/>
        </w:rPr>
        <w:t xml:space="preserve">Примечание </w:t>
      </w:r>
      <w:r w:rsidR="006A087D">
        <w:rPr>
          <w:b/>
          <w:u w:val="single"/>
        </w:rPr>
        <w:t>5</w:t>
      </w:r>
      <w:bookmarkEnd w:id="9"/>
      <w:r w:rsidRPr="009A0E83">
        <w:t xml:space="preserve"> Номер Реестра СП и ТК формируется путем добавления к номеру Реестра случаев, в ответ на который сформирован Реестр СП И ТК,  через «</w:t>
      </w:r>
      <w:proofErr w:type="gramStart"/>
      <w:r w:rsidRPr="009A0E83">
        <w:t>-»</w:t>
      </w:r>
      <w:proofErr w:type="gramEnd"/>
      <w:r w:rsidRPr="009A0E83">
        <w:t xml:space="preserve"> (дефис) следующих цифр:</w:t>
      </w:r>
    </w:p>
    <w:p w:rsidR="00CA7D05" w:rsidRPr="009A0E83" w:rsidRDefault="00CA7D05" w:rsidP="00CA7D05">
      <w:pPr>
        <w:numPr>
          <w:ilvl w:val="0"/>
          <w:numId w:val="21"/>
        </w:numPr>
        <w:jc w:val="both"/>
      </w:pPr>
      <w:r w:rsidRPr="009A0E83">
        <w:t xml:space="preserve">0 – добавляется, если </w:t>
      </w:r>
      <w:r w:rsidR="009A0E83">
        <w:t xml:space="preserve">в </w:t>
      </w:r>
      <w:proofErr w:type="gramStart"/>
      <w:r w:rsidR="009A0E83">
        <w:t>Р</w:t>
      </w:r>
      <w:r w:rsidRPr="009A0E83">
        <w:t>еестре</w:t>
      </w:r>
      <w:proofErr w:type="gramEnd"/>
      <w:r w:rsidRPr="009A0E83">
        <w:t xml:space="preserve"> СП и ТК возвращаются все записи, переданные в Реестре случаев.  </w:t>
      </w:r>
    </w:p>
    <w:p w:rsidR="00CA7D05" w:rsidRPr="009A0E83" w:rsidRDefault="00CA7D05" w:rsidP="00CA7D05">
      <w:pPr>
        <w:numPr>
          <w:ilvl w:val="0"/>
          <w:numId w:val="21"/>
        </w:numPr>
        <w:ind w:right="-1"/>
        <w:jc w:val="both"/>
      </w:pPr>
      <w:r w:rsidRPr="009A0E83">
        <w:t xml:space="preserve">1 – добавляется, если в </w:t>
      </w:r>
      <w:proofErr w:type="gramStart"/>
      <w:r w:rsidRPr="009A0E83">
        <w:t>реестре</w:t>
      </w:r>
      <w:proofErr w:type="gramEnd"/>
      <w:r w:rsidRPr="009A0E83">
        <w:t xml:space="preserve"> СП и ТК передается только часть записей, переданных в Реестре случаев. Как правило такая ситуация возникает</w:t>
      </w:r>
      <w:r w:rsidR="009A0E83">
        <w:t>,</w:t>
      </w:r>
      <w:r w:rsidRPr="009A0E83">
        <w:t xml:space="preserve"> если страховая принадлежность на </w:t>
      </w:r>
      <w:proofErr w:type="gramStart"/>
      <w:r w:rsidRPr="009A0E83">
        <w:t>основании</w:t>
      </w:r>
      <w:proofErr w:type="gramEnd"/>
      <w:r w:rsidRPr="009A0E83">
        <w:t xml:space="preserve"> РС ЕРП установлена не по всем случаям из Реестра случаев</w:t>
      </w:r>
      <w:r w:rsidR="009A0E83">
        <w:t xml:space="preserve"> </w:t>
      </w:r>
      <w:r w:rsidRPr="009A0E83">
        <w:t xml:space="preserve">и  часть случаев отправлена для установления страховой принадлежности в ЦС ЕРП. </w:t>
      </w:r>
    </w:p>
    <w:p w:rsidR="00CA7D05" w:rsidRPr="009A0E83" w:rsidRDefault="00CA7D05" w:rsidP="00CA7D05">
      <w:pPr>
        <w:numPr>
          <w:ilvl w:val="0"/>
          <w:numId w:val="21"/>
        </w:numPr>
        <w:jc w:val="both"/>
      </w:pPr>
      <w:r w:rsidRPr="009A0E83">
        <w:t xml:space="preserve">2 – добавляется, для той части случаев, которые передаются в дополнение </w:t>
      </w:r>
      <w:r w:rsidR="009A0E83">
        <w:t xml:space="preserve">к реестру СП и ТК с номером 1. </w:t>
      </w:r>
    </w:p>
    <w:p w:rsidR="00CA7D05" w:rsidRPr="009A0E83" w:rsidRDefault="00CA7D05" w:rsidP="00CA7D05">
      <w:pPr>
        <w:ind w:left="360"/>
        <w:jc w:val="both"/>
      </w:pPr>
    </w:p>
    <w:p w:rsidR="00CA7D05" w:rsidRPr="009A0E83" w:rsidRDefault="00CA7D05" w:rsidP="00CA7D05">
      <w:pPr>
        <w:ind w:left="360"/>
        <w:jc w:val="both"/>
        <w:rPr>
          <w:b/>
        </w:rPr>
      </w:pPr>
      <w:r w:rsidRPr="009A0E83">
        <w:rPr>
          <w:b/>
        </w:rPr>
        <w:t>Шаблон номера Реестра СП и ТК:</w:t>
      </w:r>
    </w:p>
    <w:p w:rsidR="00CA7D05" w:rsidRPr="009A0E83" w:rsidRDefault="00CA7D05" w:rsidP="00CA7D05">
      <w:pPr>
        <w:ind w:left="360"/>
        <w:jc w:val="both"/>
      </w:pPr>
    </w:p>
    <w:p w:rsidR="00CA7D05" w:rsidRPr="009A0E83" w:rsidRDefault="00CA7D05" w:rsidP="00CA7D05">
      <w:pPr>
        <w:ind w:left="360"/>
        <w:jc w:val="both"/>
        <w:rPr>
          <w:b/>
        </w:rPr>
      </w:pPr>
      <w:r w:rsidRPr="009A0E83">
        <w:rPr>
          <w:b/>
        </w:rPr>
        <w:t>N-</w:t>
      </w:r>
      <w:r w:rsidRPr="009A0E83">
        <w:rPr>
          <w:b/>
          <w:lang w:val="en-US"/>
        </w:rPr>
        <w:t>K</w:t>
      </w:r>
    </w:p>
    <w:p w:rsidR="00CA7D05" w:rsidRPr="009A0E83" w:rsidRDefault="00CA7D05" w:rsidP="00CA7D05">
      <w:pPr>
        <w:ind w:left="360"/>
        <w:jc w:val="both"/>
      </w:pPr>
      <w:r w:rsidRPr="009A0E83">
        <w:t xml:space="preserve">Где  N – номер Реестра сведений об </w:t>
      </w:r>
      <w:proofErr w:type="gramStart"/>
      <w:r w:rsidRPr="009A0E83">
        <w:t>оказанной</w:t>
      </w:r>
      <w:proofErr w:type="gramEnd"/>
      <w:r w:rsidRPr="009A0E83">
        <w:t xml:space="preserve"> медицинской помощи, в ответ на который формируется Реестр СП и ТК</w:t>
      </w:r>
    </w:p>
    <w:p w:rsidR="00CA7D05" w:rsidRPr="009A0E83" w:rsidRDefault="00CA7D05" w:rsidP="00CA7D05">
      <w:pPr>
        <w:ind w:left="360"/>
        <w:jc w:val="both"/>
      </w:pPr>
    </w:p>
    <w:p w:rsidR="00CA7D05" w:rsidRPr="009A0E83" w:rsidRDefault="00CA7D05" w:rsidP="00CA7D05">
      <w:pPr>
        <w:ind w:left="360"/>
        <w:jc w:val="both"/>
      </w:pPr>
      <w:r w:rsidRPr="009A0E83">
        <w:tab/>
        <w:t xml:space="preserve">  </w:t>
      </w:r>
      <w:proofErr w:type="gramStart"/>
      <w:r w:rsidRPr="009A0E83">
        <w:rPr>
          <w:lang w:val="en-US"/>
        </w:rPr>
        <w:t>K</w:t>
      </w:r>
      <w:r w:rsidRPr="009A0E83">
        <w:t xml:space="preserve">  -</w:t>
      </w:r>
      <w:proofErr w:type="gramEnd"/>
      <w:r w:rsidRPr="009A0E83">
        <w:t xml:space="preserve"> цифра от 0 до 2 (включительно).</w:t>
      </w:r>
      <w:r w:rsidRPr="009A0E83">
        <w:tab/>
      </w:r>
    </w:p>
    <w:p w:rsidR="00CA7D05" w:rsidRPr="009A0E83" w:rsidRDefault="00CA7D05" w:rsidP="00CA7D05">
      <w:pPr>
        <w:ind w:left="360"/>
        <w:jc w:val="both"/>
        <w:rPr>
          <w:b/>
        </w:rPr>
      </w:pPr>
    </w:p>
    <w:p w:rsidR="00CA7D05" w:rsidRPr="009A0E83" w:rsidRDefault="00CA7D05" w:rsidP="00CA7D05">
      <w:pPr>
        <w:ind w:left="360"/>
        <w:jc w:val="both"/>
      </w:pPr>
      <w:r w:rsidRPr="009A0E83">
        <w:rPr>
          <w:b/>
        </w:rPr>
        <w:t>Пример</w:t>
      </w:r>
      <w:r w:rsidRPr="009A0E83">
        <w:t>.  Если Реестр случаев имеет № 1001, то в Реестре СП И ТК</w:t>
      </w:r>
      <w:proofErr w:type="gramStart"/>
      <w:r w:rsidRPr="009A0E83">
        <w:t xml:space="preserve"> :</w:t>
      </w:r>
      <w:proofErr w:type="gramEnd"/>
    </w:p>
    <w:p w:rsidR="00CA7D05" w:rsidRPr="009A0E83" w:rsidRDefault="00CA7D05" w:rsidP="00CA7D05">
      <w:pPr>
        <w:ind w:left="360"/>
        <w:jc w:val="both"/>
      </w:pPr>
      <w:r w:rsidRPr="009A0E83">
        <w:t xml:space="preserve">с № 1001-0   будут переданы </w:t>
      </w:r>
      <w:r w:rsidRPr="009A0E83">
        <w:rPr>
          <w:b/>
        </w:rPr>
        <w:t>все</w:t>
      </w:r>
      <w:r w:rsidRPr="009A0E83">
        <w:t xml:space="preserve"> случаи из Реестра случаев с №1001 с установленной страховой принадлежностью на </w:t>
      </w:r>
      <w:proofErr w:type="gramStart"/>
      <w:r w:rsidRPr="009A0E83">
        <w:t>основании</w:t>
      </w:r>
      <w:proofErr w:type="gramEnd"/>
      <w:r w:rsidRPr="009A0E83">
        <w:t xml:space="preserve"> РС ЕРП,</w:t>
      </w:r>
    </w:p>
    <w:p w:rsidR="00CA7D05" w:rsidRPr="009A0E83" w:rsidRDefault="00CA7D05" w:rsidP="00CA7D05">
      <w:pPr>
        <w:ind w:left="360"/>
        <w:jc w:val="both"/>
      </w:pPr>
      <w:r w:rsidRPr="009A0E83">
        <w:t xml:space="preserve">с № 1001-1 будут переданы случаи со страховой принадлежностью, установленной на </w:t>
      </w:r>
      <w:proofErr w:type="gramStart"/>
      <w:r w:rsidRPr="009A0E83">
        <w:t>основании</w:t>
      </w:r>
      <w:proofErr w:type="gramEnd"/>
      <w:r w:rsidRPr="009A0E83">
        <w:t xml:space="preserve"> РС ЕРП, но только </w:t>
      </w:r>
      <w:r w:rsidRPr="009A0E83">
        <w:rPr>
          <w:b/>
        </w:rPr>
        <w:t>часть случаев</w:t>
      </w:r>
      <w:r w:rsidRPr="009A0E83">
        <w:t xml:space="preserve"> из Реестра с № 1001 (другая часть случаев отправлена для определения страховой принадлежности в ЦС ЕРП)</w:t>
      </w:r>
    </w:p>
    <w:p w:rsidR="00CA7D05" w:rsidRDefault="00CA7D05" w:rsidP="00CA7D05">
      <w:pPr>
        <w:ind w:left="360"/>
        <w:jc w:val="both"/>
      </w:pPr>
      <w:r w:rsidRPr="009A0E83">
        <w:t>с  № 1001-2 б</w:t>
      </w:r>
      <w:r w:rsidRPr="00E80AA2">
        <w:t xml:space="preserve">удут переданы случаи из Реестра случаев с № 1001, страховая принадлежность по которым устанавливалась на </w:t>
      </w:r>
      <w:proofErr w:type="gramStart"/>
      <w:r w:rsidRPr="00E80AA2">
        <w:t>основании</w:t>
      </w:r>
      <w:proofErr w:type="gramEnd"/>
      <w:r w:rsidRPr="00E80AA2">
        <w:t xml:space="preserve"> ЦС ЕРП.</w:t>
      </w:r>
    </w:p>
    <w:p w:rsidR="006A087D" w:rsidRDefault="006A087D" w:rsidP="00CA7D05">
      <w:pPr>
        <w:ind w:left="360"/>
        <w:jc w:val="both"/>
        <w:rPr>
          <w:b/>
          <w:u w:val="single"/>
        </w:rPr>
      </w:pPr>
    </w:p>
    <w:p w:rsidR="006A087D" w:rsidRPr="0098295F" w:rsidRDefault="006A087D" w:rsidP="00CA7D05">
      <w:pPr>
        <w:ind w:left="360"/>
        <w:jc w:val="both"/>
        <w:rPr>
          <w:b/>
          <w:color w:val="00B050"/>
          <w:u w:val="single"/>
        </w:rPr>
      </w:pPr>
      <w:bookmarkStart w:id="10" w:name="Примечание6"/>
      <w:r w:rsidRPr="0098295F">
        <w:rPr>
          <w:b/>
          <w:color w:val="00B050"/>
          <w:u w:val="single"/>
        </w:rPr>
        <w:t>Примечание 6</w:t>
      </w:r>
      <w:bookmarkEnd w:id="10"/>
      <w:r w:rsidRPr="0098295F">
        <w:rPr>
          <w:b/>
          <w:color w:val="00B050"/>
          <w:u w:val="single"/>
        </w:rPr>
        <w:t>.</w:t>
      </w:r>
      <w:r w:rsidRPr="0098295F">
        <w:rPr>
          <w:color w:val="00B050"/>
        </w:rPr>
        <w:t xml:space="preserve"> Если </w:t>
      </w:r>
      <w:r w:rsidR="0098295F" w:rsidRPr="0098295F">
        <w:rPr>
          <w:color w:val="00B050"/>
        </w:rPr>
        <w:t xml:space="preserve">в записи о случае оказания медицинской помощи обнаружены ошибки на первом этапе технологического контроля (до определения страховой принадлежности), то </w:t>
      </w:r>
      <w:r w:rsidR="0098295F" w:rsidRPr="0098295F">
        <w:rPr>
          <w:color w:val="00B050"/>
          <w:lang w:val="en-US"/>
        </w:rPr>
        <w:t>IDENTITY</w:t>
      </w:r>
      <w:proofErr w:type="spellStart"/>
      <w:r w:rsidR="0098295F" w:rsidRPr="0098295F">
        <w:rPr>
          <w:color w:val="00B050"/>
        </w:rPr>
        <w:t>=2</w:t>
      </w:r>
      <w:proofErr w:type="spellEnd"/>
      <w:r w:rsidR="0098295F" w:rsidRPr="0098295F">
        <w:rPr>
          <w:color w:val="00B050"/>
        </w:rPr>
        <w:t xml:space="preserve">. Если ошибки обнаружены на </w:t>
      </w:r>
      <w:proofErr w:type="gramStart"/>
      <w:r w:rsidR="0098295F" w:rsidRPr="0098295F">
        <w:rPr>
          <w:color w:val="00B050"/>
        </w:rPr>
        <w:t>втором</w:t>
      </w:r>
      <w:proofErr w:type="gramEnd"/>
      <w:r w:rsidR="0098295F" w:rsidRPr="0098295F">
        <w:rPr>
          <w:color w:val="00B050"/>
        </w:rPr>
        <w:t xml:space="preserve"> этапе технологического контроля (после успешного определения страховой принадлежности,), то (</w:t>
      </w:r>
      <w:r w:rsidR="0098295F" w:rsidRPr="0098295F">
        <w:rPr>
          <w:color w:val="00B050"/>
          <w:lang w:val="en-US"/>
        </w:rPr>
        <w:t>IDENTITY</w:t>
      </w:r>
      <w:proofErr w:type="spellStart"/>
      <w:r w:rsidR="0098295F" w:rsidRPr="0098295F">
        <w:rPr>
          <w:color w:val="00B050"/>
        </w:rPr>
        <w:t>=0</w:t>
      </w:r>
      <w:proofErr w:type="spellEnd"/>
      <w:r w:rsidR="0098295F" w:rsidRPr="0098295F">
        <w:rPr>
          <w:color w:val="00B050"/>
        </w:rPr>
        <w:t xml:space="preserve"> или </w:t>
      </w:r>
      <w:r w:rsidR="0098295F" w:rsidRPr="0098295F">
        <w:rPr>
          <w:color w:val="00B050"/>
          <w:lang w:val="en-US"/>
        </w:rPr>
        <w:t>IDENTITY</w:t>
      </w:r>
      <w:proofErr w:type="spellStart"/>
      <w:r w:rsidR="0098295F" w:rsidRPr="0098295F">
        <w:rPr>
          <w:color w:val="00B050"/>
        </w:rPr>
        <w:t>=1</w:t>
      </w:r>
      <w:proofErr w:type="spellEnd"/>
      <w:r w:rsidR="0098295F" w:rsidRPr="0098295F">
        <w:rPr>
          <w:color w:val="00B050"/>
        </w:rPr>
        <w:t xml:space="preserve">) и </w:t>
      </w:r>
      <w:r w:rsidR="0098295F" w:rsidRPr="0098295F">
        <w:rPr>
          <w:color w:val="00B050"/>
          <w:lang w:val="en-US"/>
        </w:rPr>
        <w:t>OPLATA</w:t>
      </w:r>
      <w:proofErr w:type="spellStart"/>
      <w:r w:rsidR="0098295F" w:rsidRPr="0098295F">
        <w:rPr>
          <w:color w:val="00B050"/>
        </w:rPr>
        <w:t>=2</w:t>
      </w:r>
      <w:proofErr w:type="spellEnd"/>
      <w:r w:rsidR="0098295F" w:rsidRPr="0098295F">
        <w:rPr>
          <w:color w:val="00B050"/>
        </w:rPr>
        <w:t xml:space="preserve">. Наличие ошибок в </w:t>
      </w:r>
      <w:proofErr w:type="gramStart"/>
      <w:r w:rsidR="0098295F" w:rsidRPr="0098295F">
        <w:rPr>
          <w:color w:val="00B050"/>
        </w:rPr>
        <w:t>полях</w:t>
      </w:r>
      <w:proofErr w:type="gramEnd"/>
      <w:r w:rsidR="0098295F" w:rsidRPr="0098295F">
        <w:rPr>
          <w:color w:val="00B050"/>
        </w:rPr>
        <w:t xml:space="preserve"> основного составного ключа для лиц, застрахованных вне Волгоградской области, не проводится.</w:t>
      </w:r>
    </w:p>
    <w:p w:rsidR="00CA7D05" w:rsidRPr="00E80AA2" w:rsidRDefault="00CA7D05" w:rsidP="00CA7D05">
      <w:pPr>
        <w:ind w:left="360"/>
        <w:jc w:val="both"/>
      </w:pPr>
    </w:p>
    <w:p w:rsidR="00CA7D05" w:rsidRDefault="00CA7D05" w:rsidP="00CA7D05"/>
    <w:p w:rsidR="00AB3F6C" w:rsidRPr="00231D80" w:rsidRDefault="00AB3F6C" w:rsidP="00AB3F6C">
      <w:pPr>
        <w:pStyle w:val="ab"/>
        <w:numPr>
          <w:ilvl w:val="1"/>
          <w:numId w:val="8"/>
        </w:numPr>
        <w:rPr>
          <w:b/>
          <w:i/>
          <w:u w:val="single"/>
        </w:rPr>
      </w:pPr>
      <w:bookmarkStart w:id="11" w:name="_Toc339979979"/>
      <w:r w:rsidRPr="00231D80">
        <w:rPr>
          <w:b/>
          <w:i/>
          <w:u w:val="single"/>
        </w:rPr>
        <w:t>Информационные пакеты, содержащие Счета ОМС.</w:t>
      </w:r>
      <w:bookmarkEnd w:id="11"/>
    </w:p>
    <w:p w:rsidR="00AB3F6C" w:rsidRPr="00E80AA2" w:rsidRDefault="00AB3F6C" w:rsidP="00AB3F6C">
      <w:pPr>
        <w:jc w:val="both"/>
        <w:rPr>
          <w:b/>
        </w:rPr>
      </w:pPr>
    </w:p>
    <w:p w:rsidR="00A61466" w:rsidRDefault="00AB3F6C" w:rsidP="00AB3F6C">
      <w:pPr>
        <w:ind w:firstLine="540"/>
        <w:jc w:val="both"/>
      </w:pPr>
      <w:r w:rsidRPr="00E80AA2">
        <w:t xml:space="preserve">На основании </w:t>
      </w:r>
      <w:r>
        <w:t xml:space="preserve">Реестра сведений и </w:t>
      </w:r>
      <w:r w:rsidRPr="00E80AA2">
        <w:t xml:space="preserve">Реестра СП и ТК медицинская организация формирует счета за оказание медицинской помощи застрахованным лицам Волгоградской области в адрес СМО, за застрахованных лиц в других субъектах РФ в адрес ТФОМС Волгоградской области. </w:t>
      </w:r>
      <w:r w:rsidR="00484FE9">
        <w:t>В один счет включаются случаи оказания медицинской помощи</w:t>
      </w:r>
      <w:r w:rsidR="00A61466">
        <w:t>, одновременно удовлетворяющие перечисленным ниже условиям:</w:t>
      </w:r>
    </w:p>
    <w:p w:rsidR="00A61466" w:rsidRDefault="00A61466" w:rsidP="00A61466">
      <w:pPr>
        <w:pStyle w:val="ab"/>
        <w:numPr>
          <w:ilvl w:val="1"/>
          <w:numId w:val="24"/>
        </w:numPr>
        <w:jc w:val="both"/>
      </w:pPr>
      <w:r>
        <w:t>случаи оказания медицинской помощи застрахованным лицам в Волгоградской области в одной СМО или случаи оказания медицинской помощи лицам, застрахованным вне Волгоградской области;</w:t>
      </w:r>
    </w:p>
    <w:p w:rsidR="00A61466" w:rsidRDefault="00A61466" w:rsidP="00A61466">
      <w:pPr>
        <w:pStyle w:val="ab"/>
        <w:numPr>
          <w:ilvl w:val="1"/>
          <w:numId w:val="24"/>
        </w:numPr>
        <w:jc w:val="both"/>
      </w:pPr>
      <w:r>
        <w:t>случаи оказания медицинской помощи включены в один Реестр СП и ТК;</w:t>
      </w:r>
    </w:p>
    <w:p w:rsidR="00A61466" w:rsidRPr="00A61466" w:rsidRDefault="00A61466" w:rsidP="00A61466">
      <w:pPr>
        <w:pStyle w:val="ab"/>
        <w:numPr>
          <w:ilvl w:val="1"/>
          <w:numId w:val="24"/>
        </w:numPr>
        <w:jc w:val="both"/>
      </w:pPr>
      <w:r>
        <w:t xml:space="preserve">случай оказания оформлен корректно (отсутствуют ошибки), т.е. в </w:t>
      </w:r>
      <w:proofErr w:type="gramStart"/>
      <w:r>
        <w:t>Реестре</w:t>
      </w:r>
      <w:proofErr w:type="gramEnd"/>
      <w:r>
        <w:t xml:space="preserve"> СП и ТК для такого случая </w:t>
      </w:r>
      <w:r w:rsidRPr="00E80AA2">
        <w:rPr>
          <w:rFonts w:eastAsia="Calibri"/>
          <w:lang w:val="en-US" w:eastAsia="en-US"/>
        </w:rPr>
        <w:t>OPLATA</w:t>
      </w:r>
      <w:proofErr w:type="spellStart"/>
      <w:r w:rsidRPr="00E80AA2">
        <w:rPr>
          <w:rFonts w:eastAsia="Calibri"/>
          <w:lang w:eastAsia="en-US"/>
        </w:rPr>
        <w:t>=1</w:t>
      </w:r>
      <w:proofErr w:type="spellEnd"/>
      <w:r>
        <w:rPr>
          <w:rFonts w:eastAsia="Calibri"/>
          <w:lang w:eastAsia="en-US"/>
        </w:rPr>
        <w:t>;</w:t>
      </w:r>
    </w:p>
    <w:p w:rsidR="00A61466" w:rsidRPr="00A61466" w:rsidRDefault="00A61466" w:rsidP="00A61466">
      <w:pPr>
        <w:pStyle w:val="ab"/>
        <w:numPr>
          <w:ilvl w:val="1"/>
          <w:numId w:val="24"/>
        </w:numPr>
        <w:jc w:val="both"/>
      </w:pPr>
      <w:r>
        <w:rPr>
          <w:rFonts w:eastAsia="Calibri"/>
          <w:lang w:eastAsia="en-US"/>
        </w:rPr>
        <w:t xml:space="preserve">для случаев оказания медицинской помощи определен один и тот же параметр, который используется в </w:t>
      </w:r>
      <w:proofErr w:type="gramStart"/>
      <w:r>
        <w:rPr>
          <w:rFonts w:eastAsia="Calibri"/>
          <w:lang w:eastAsia="en-US"/>
        </w:rPr>
        <w:t>номере</w:t>
      </w:r>
      <w:proofErr w:type="gramEnd"/>
      <w:r>
        <w:rPr>
          <w:rFonts w:eastAsia="Calibri"/>
          <w:lang w:eastAsia="en-US"/>
        </w:rPr>
        <w:t xml:space="preserve"> счета.</w:t>
      </w:r>
    </w:p>
    <w:p w:rsidR="00A61466" w:rsidRPr="00E80AA2" w:rsidRDefault="00A61466" w:rsidP="00A61466">
      <w:pPr>
        <w:pStyle w:val="ab"/>
        <w:ind w:left="927"/>
        <w:jc w:val="both"/>
      </w:pPr>
    </w:p>
    <w:p w:rsidR="00AB3F6C" w:rsidRPr="00E80AA2" w:rsidRDefault="00AB3F6C" w:rsidP="00AB3F6C">
      <w:pPr>
        <w:ind w:firstLine="540"/>
        <w:jc w:val="both"/>
      </w:pPr>
      <w:r w:rsidRPr="00E80AA2">
        <w:t xml:space="preserve"> Случаи оказания медицинской помощи, не прошедшие технологический контроль (</w:t>
      </w:r>
      <w:r w:rsidRPr="00E80AA2">
        <w:rPr>
          <w:rFonts w:eastAsia="Calibri"/>
          <w:lang w:val="en-US" w:eastAsia="en-US"/>
        </w:rPr>
        <w:t>OPLATA</w:t>
      </w:r>
      <w:proofErr w:type="spellStart"/>
      <w:r w:rsidRPr="00E80AA2">
        <w:rPr>
          <w:rFonts w:eastAsia="Calibri"/>
          <w:lang w:eastAsia="en-US"/>
        </w:rPr>
        <w:t>=2</w:t>
      </w:r>
      <w:proofErr w:type="spellEnd"/>
      <w:r w:rsidRPr="00E80AA2">
        <w:t xml:space="preserve">), представляются в последующих Реестрах сведений </w:t>
      </w:r>
      <w:proofErr w:type="gramStart"/>
      <w:r w:rsidRPr="00E80AA2">
        <w:t>об</w:t>
      </w:r>
      <w:proofErr w:type="gramEnd"/>
      <w:r w:rsidRPr="00E80AA2">
        <w:t xml:space="preserve"> оказанной медицинской помощи.</w:t>
      </w:r>
    </w:p>
    <w:p w:rsidR="00AB3F6C" w:rsidRPr="00E80AA2" w:rsidRDefault="00AB3F6C" w:rsidP="00AB3F6C">
      <w:pPr>
        <w:ind w:firstLine="540"/>
        <w:jc w:val="both"/>
      </w:pPr>
    </w:p>
    <w:p w:rsidR="00AB3F6C" w:rsidRPr="00E80AA2" w:rsidRDefault="00AB3F6C" w:rsidP="00AB3F6C">
      <w:pPr>
        <w:ind w:firstLine="540"/>
        <w:jc w:val="both"/>
      </w:pPr>
      <w:r w:rsidRPr="00E80AA2">
        <w:t>В информационный пакет, содержащий счета ОМС в адрес одного плательщика, включаются два файла:</w:t>
      </w:r>
    </w:p>
    <w:p w:rsidR="00AB3F6C" w:rsidRPr="00E80AA2" w:rsidRDefault="00AB3F6C" w:rsidP="00AB3F6C">
      <w:pPr>
        <w:ind w:firstLine="540"/>
        <w:jc w:val="both"/>
      </w:pPr>
    </w:p>
    <w:p w:rsidR="00AB3F6C" w:rsidRPr="005E2451" w:rsidRDefault="005E2451" w:rsidP="005E2451">
      <w:pPr>
        <w:pStyle w:val="ab"/>
        <w:numPr>
          <w:ilvl w:val="1"/>
          <w:numId w:val="23"/>
        </w:numPr>
        <w:ind w:left="1418" w:hanging="518"/>
        <w:jc w:val="both"/>
        <w:rPr>
          <w:b/>
          <w:i/>
        </w:rPr>
      </w:pPr>
      <w:r w:rsidRPr="005E2451">
        <w:rPr>
          <w:b/>
          <w:i/>
        </w:rPr>
        <w:t xml:space="preserve"> </w:t>
      </w:r>
      <w:r w:rsidR="00AB3F6C" w:rsidRPr="005E2451">
        <w:rPr>
          <w:b/>
          <w:i/>
        </w:rPr>
        <w:t>Реестр случаев.</w:t>
      </w:r>
    </w:p>
    <w:p w:rsidR="00AB3F6C" w:rsidRPr="00E80AA2" w:rsidRDefault="00AB3F6C" w:rsidP="00AB3F6C">
      <w:pPr>
        <w:ind w:left="900"/>
        <w:jc w:val="both"/>
      </w:pPr>
    </w:p>
    <w:p w:rsidR="00AB3F6C" w:rsidRDefault="002D2601" w:rsidP="00AB3F6C">
      <w:pPr>
        <w:ind w:firstLine="720"/>
      </w:pPr>
      <w:r>
        <w:t>При формировании счетов ОМС на основании Реестра сведений первого типа и</w:t>
      </w:r>
      <w:r w:rsidR="00AB3F6C" w:rsidRPr="00E80AA2">
        <w:t>мя файла формируется по следующему принципу:</w:t>
      </w:r>
    </w:p>
    <w:p w:rsidR="00231D80" w:rsidRPr="00E80AA2" w:rsidRDefault="00231D80" w:rsidP="00231D80">
      <w:pPr>
        <w:ind w:firstLine="720"/>
      </w:pPr>
    </w:p>
    <w:p w:rsidR="00231D80" w:rsidRPr="00E80AA2" w:rsidRDefault="00231D80" w:rsidP="00231D80">
      <w:pPr>
        <w:ind w:firstLine="720"/>
      </w:pPr>
      <w:r w:rsidRPr="00E80AA2">
        <w:rPr>
          <w:lang w:val="en-US"/>
        </w:rPr>
        <w:t>H</w:t>
      </w:r>
      <w:r w:rsidRPr="00E80AA2">
        <w:t>М</w:t>
      </w:r>
      <w:proofErr w:type="spellStart"/>
      <w:r w:rsidRPr="00E80AA2">
        <w:rPr>
          <w:lang w:val="en-US"/>
        </w:rPr>
        <w:t>N</w:t>
      </w:r>
      <w:r w:rsidRPr="00E80AA2">
        <w:rPr>
          <w:vertAlign w:val="subscript"/>
          <w:lang w:val="en-US"/>
        </w:rPr>
        <w:t>i</w:t>
      </w:r>
      <w:r w:rsidRPr="00E80AA2">
        <w:rPr>
          <w:lang w:val="en-US"/>
        </w:rPr>
        <w:t>P</w:t>
      </w:r>
      <w:r w:rsidRPr="00E80AA2">
        <w:rPr>
          <w:vertAlign w:val="subscript"/>
          <w:lang w:val="en-US"/>
        </w:rPr>
        <w:t>p</w:t>
      </w:r>
      <w:r w:rsidRPr="00E80AA2">
        <w:rPr>
          <w:lang w:val="en-US"/>
        </w:rPr>
        <w:t>N</w:t>
      </w:r>
      <w:r w:rsidRPr="00E80AA2">
        <w:rPr>
          <w:vertAlign w:val="subscript"/>
          <w:lang w:val="en-US"/>
        </w:rPr>
        <w:t>p</w:t>
      </w:r>
      <w:proofErr w:type="spellEnd"/>
      <w:r w:rsidRPr="00E80AA2">
        <w:t>_</w:t>
      </w:r>
      <w:r w:rsidRPr="00231D80">
        <w:rPr>
          <w:lang w:val="en-US"/>
        </w:rPr>
        <w:t>YYMM</w:t>
      </w:r>
      <w:r w:rsidRPr="00902957">
        <w:rPr>
          <w:b/>
          <w:color w:val="C00000"/>
          <w:lang w:val="en-US"/>
        </w:rPr>
        <w:t>N</w:t>
      </w:r>
      <w:r w:rsidR="00902957" w:rsidRPr="00902957">
        <w:rPr>
          <w:b/>
          <w:color w:val="C00000"/>
          <w:lang w:val="en-US"/>
        </w:rPr>
        <w:t>NN</w:t>
      </w:r>
      <w:r w:rsidRPr="00902957">
        <w:rPr>
          <w:b/>
          <w:color w:val="C00000"/>
        </w:rPr>
        <w:t>N</w:t>
      </w:r>
      <w:proofErr w:type="spellStart"/>
      <w:r w:rsidRPr="00902957">
        <w:rPr>
          <w:b/>
          <w:color w:val="C00000"/>
          <w:lang w:val="en-US"/>
        </w:rPr>
        <w:t>N</w:t>
      </w:r>
      <w:proofErr w:type="spellEnd"/>
      <w:r w:rsidRPr="00E80AA2">
        <w:t>.</w:t>
      </w:r>
      <w:r w:rsidRPr="00E80AA2">
        <w:rPr>
          <w:lang w:val="en-US"/>
        </w:rPr>
        <w:t>XML</w:t>
      </w:r>
      <w:r w:rsidRPr="00E80AA2">
        <w:t>, где</w:t>
      </w:r>
    </w:p>
    <w:p w:rsidR="00231D80" w:rsidRPr="00E80AA2" w:rsidRDefault="00231D80" w:rsidP="00231D80">
      <w:pPr>
        <w:ind w:firstLine="720"/>
      </w:pPr>
    </w:p>
    <w:p w:rsidR="00231D80" w:rsidRPr="00E80AA2" w:rsidRDefault="00231D80" w:rsidP="004B4343">
      <w:pPr>
        <w:ind w:firstLine="720"/>
        <w:jc w:val="both"/>
      </w:pPr>
      <w:r w:rsidRPr="00E80AA2">
        <w:rPr>
          <w:lang w:val="en-US"/>
        </w:rPr>
        <w:t>H</w:t>
      </w:r>
      <w:r w:rsidRPr="00E80AA2">
        <w:t xml:space="preserve"> – </w:t>
      </w:r>
      <w:proofErr w:type="gramStart"/>
      <w:r w:rsidRPr="00E80AA2">
        <w:t>константа</w:t>
      </w:r>
      <w:proofErr w:type="gramEnd"/>
      <w:r w:rsidRPr="00E80AA2">
        <w:t>, обозначающая передаваемые данные (</w:t>
      </w:r>
      <w:r w:rsidR="004B4343">
        <w:rPr>
          <w:lang w:val="en-US"/>
        </w:rPr>
        <w:t>H</w:t>
      </w:r>
      <w:r w:rsidR="004B4343" w:rsidRPr="004B4343">
        <w:t xml:space="preserve"> </w:t>
      </w:r>
      <w:r w:rsidR="004B4343" w:rsidRPr="00231D80">
        <w:t xml:space="preserve">– файл содержит реестр случаев </w:t>
      </w:r>
      <w:r w:rsidR="004B4343">
        <w:t xml:space="preserve"> оказания медицинской помощи за исключением медицинской помощи </w:t>
      </w:r>
      <w:r w:rsidR="004B4343" w:rsidRPr="00231D80">
        <w:t>по диспансеризации, медицинским осмотрам несовершеннолетних и профилактическим медицинским осмотрам определенных групп взрослого населения, реестр случаев второго типа</w:t>
      </w:r>
      <w:r w:rsidRPr="00E80AA2">
        <w:t>).</w:t>
      </w:r>
    </w:p>
    <w:p w:rsidR="00231D80" w:rsidRPr="00E80AA2" w:rsidRDefault="00231D80" w:rsidP="00231D80">
      <w:pPr>
        <w:ind w:firstLine="720"/>
      </w:pPr>
      <w:r w:rsidRPr="00E80AA2">
        <w:t xml:space="preserve">М– </w:t>
      </w:r>
      <w:proofErr w:type="gramStart"/>
      <w:r w:rsidRPr="00E80AA2">
        <w:t>ко</w:t>
      </w:r>
      <w:proofErr w:type="gramEnd"/>
      <w:r w:rsidRPr="00E80AA2">
        <w:t>нстанта, определяющий организацию-источник:</w:t>
      </w:r>
    </w:p>
    <w:p w:rsidR="00231D80" w:rsidRPr="00E80AA2" w:rsidRDefault="00231D80" w:rsidP="00231D80">
      <w:pPr>
        <w:ind w:firstLine="720"/>
        <w:rPr>
          <w:vertAlign w:val="subscript"/>
        </w:rPr>
      </w:pPr>
      <w:r w:rsidRPr="00E80AA2">
        <w:tab/>
      </w:r>
      <w:r w:rsidRPr="00E80AA2">
        <w:tab/>
      </w:r>
      <w:r w:rsidRPr="00E80AA2">
        <w:rPr>
          <w:lang w:val="en-US"/>
        </w:rPr>
        <w:t>M</w:t>
      </w:r>
      <w:r w:rsidRPr="00E80AA2">
        <w:t xml:space="preserve"> – МО (М –латинский символ).</w:t>
      </w:r>
    </w:p>
    <w:p w:rsidR="00231D80" w:rsidRPr="00E80AA2" w:rsidRDefault="00231D80" w:rsidP="00231D80">
      <w:pPr>
        <w:ind w:firstLine="720"/>
        <w:rPr>
          <w:vertAlign w:val="subscript"/>
        </w:rPr>
      </w:pPr>
      <w:r w:rsidRPr="00E80AA2">
        <w:rPr>
          <w:lang w:val="en-US"/>
        </w:rPr>
        <w:t>N</w:t>
      </w:r>
      <w:r w:rsidRPr="00E80AA2">
        <w:rPr>
          <w:vertAlign w:val="subscript"/>
          <w:lang w:val="en-US"/>
        </w:rPr>
        <w:t>i</w:t>
      </w:r>
      <w:r w:rsidRPr="00E80AA2">
        <w:t xml:space="preserve"> </w:t>
      </w:r>
      <w:proofErr w:type="gramStart"/>
      <w:r w:rsidRPr="00E80AA2">
        <w:t>–  код</w:t>
      </w:r>
      <w:proofErr w:type="gramEnd"/>
      <w:r w:rsidRPr="00E80AA2">
        <w:t xml:space="preserve"> МО в соответствии со справочником Т001 (поле </w:t>
      </w:r>
      <w:proofErr w:type="spellStart"/>
      <w:r w:rsidRPr="00E80AA2">
        <w:t>CodeM</w:t>
      </w:r>
      <w:proofErr w:type="spellEnd"/>
      <w:r w:rsidRPr="00E80AA2">
        <w:t>).</w:t>
      </w:r>
    </w:p>
    <w:p w:rsidR="00231D80" w:rsidRPr="00E80AA2" w:rsidRDefault="00231D80" w:rsidP="00231D80">
      <w:pPr>
        <w:ind w:firstLine="720"/>
      </w:pPr>
      <w:r w:rsidRPr="00E80AA2">
        <w:rPr>
          <w:lang w:val="en-US"/>
        </w:rPr>
        <w:t>P</w:t>
      </w:r>
      <w:r w:rsidRPr="00E80AA2">
        <w:rPr>
          <w:vertAlign w:val="subscript"/>
          <w:lang w:val="en-US"/>
        </w:rPr>
        <w:t>p</w:t>
      </w:r>
      <w:r w:rsidRPr="00E80AA2">
        <w:t xml:space="preserve"> – Параметр, определяющий организацию </w:t>
      </w:r>
      <w:r w:rsidR="004B4343">
        <w:t>–</w:t>
      </w:r>
      <w:r w:rsidRPr="00E80AA2">
        <w:t>получателя:</w:t>
      </w:r>
    </w:p>
    <w:p w:rsidR="00231D80" w:rsidRPr="00E80AA2" w:rsidRDefault="00231D80" w:rsidP="00231D80">
      <w:pPr>
        <w:ind w:firstLine="720"/>
      </w:pPr>
      <w:r w:rsidRPr="00E80AA2">
        <w:tab/>
      </w:r>
      <w:r w:rsidRPr="00E80AA2">
        <w:tab/>
      </w:r>
      <w:r w:rsidRPr="00E80AA2">
        <w:rPr>
          <w:lang w:val="en-US"/>
        </w:rPr>
        <w:t>T</w:t>
      </w:r>
      <w:r w:rsidRPr="00E80AA2">
        <w:t xml:space="preserve"> – ТФОМС (реестр случаев оказания медицинской помощи лицам, застрахованным в других субъектах РФ);</w:t>
      </w:r>
    </w:p>
    <w:p w:rsidR="00231D80" w:rsidRPr="00E80AA2" w:rsidRDefault="00231D80" w:rsidP="00231D80">
      <w:pPr>
        <w:ind w:firstLine="720"/>
      </w:pPr>
      <w:r w:rsidRPr="00E80AA2">
        <w:tab/>
      </w:r>
      <w:r w:rsidRPr="00E80AA2">
        <w:tab/>
      </w:r>
      <w:r w:rsidRPr="00E80AA2">
        <w:rPr>
          <w:lang w:val="en-US"/>
        </w:rPr>
        <w:t>S</w:t>
      </w:r>
      <w:r w:rsidRPr="00E80AA2">
        <w:t xml:space="preserve"> – СМО (реестр случаев оказания медицинской помощи лицам, застрахованным в СМО, осуществляющих ОМС в Волгоградской области);</w:t>
      </w:r>
    </w:p>
    <w:p w:rsidR="00231D80" w:rsidRPr="00E80AA2" w:rsidRDefault="00231D80" w:rsidP="00231D80">
      <w:pPr>
        <w:ind w:firstLine="720"/>
      </w:pPr>
      <w:r w:rsidRPr="00E80AA2">
        <w:t xml:space="preserve">(Т и S –латинские </w:t>
      </w:r>
      <w:proofErr w:type="spellStart"/>
      <w:r w:rsidRPr="00E80AA2">
        <w:t>сивмволы</w:t>
      </w:r>
      <w:proofErr w:type="spellEnd"/>
      <w:r w:rsidRPr="00E80AA2">
        <w:t>)</w:t>
      </w:r>
    </w:p>
    <w:p w:rsidR="00231D80" w:rsidRPr="00E80AA2" w:rsidRDefault="00231D80" w:rsidP="00231D80">
      <w:pPr>
        <w:ind w:firstLine="720"/>
        <w:rPr>
          <w:vertAlign w:val="subscript"/>
        </w:rPr>
      </w:pPr>
      <w:proofErr w:type="spellStart"/>
      <w:r w:rsidRPr="00E80AA2">
        <w:rPr>
          <w:lang w:val="en-US"/>
        </w:rPr>
        <w:t>N</w:t>
      </w:r>
      <w:r w:rsidRPr="00E80AA2">
        <w:rPr>
          <w:vertAlign w:val="subscript"/>
          <w:lang w:val="en-US"/>
        </w:rPr>
        <w:t>p</w:t>
      </w:r>
      <w:proofErr w:type="spellEnd"/>
      <w:r w:rsidRPr="00E80AA2">
        <w:t xml:space="preserve"> – </w:t>
      </w:r>
      <w:proofErr w:type="gramStart"/>
      <w:r w:rsidRPr="00E80AA2">
        <w:t>Код  получателя</w:t>
      </w:r>
      <w:proofErr w:type="gramEnd"/>
      <w:r w:rsidRPr="00E80AA2">
        <w:t xml:space="preserve"> (для ТФОМС Волгоградской области указывается 34, для СМО указывается реестровый номер СМО).</w:t>
      </w:r>
    </w:p>
    <w:p w:rsidR="00231D80" w:rsidRPr="00E80AA2" w:rsidRDefault="00231D80" w:rsidP="00231D80">
      <w:pPr>
        <w:ind w:firstLine="720"/>
      </w:pPr>
      <w:r w:rsidRPr="00E80AA2">
        <w:t>YY – две последние цифры порядкового номера года отчетного периода.</w:t>
      </w:r>
    </w:p>
    <w:p w:rsidR="00231D80" w:rsidRPr="00E80AA2" w:rsidRDefault="00231D80" w:rsidP="00231D80">
      <w:pPr>
        <w:ind w:firstLine="720"/>
      </w:pPr>
      <w:r w:rsidRPr="00E80AA2">
        <w:t>MM – порядковый номер месяца отчетного периода:</w:t>
      </w:r>
    </w:p>
    <w:p w:rsidR="00231D80" w:rsidRPr="004F7D73" w:rsidRDefault="00231D80" w:rsidP="00362597">
      <w:pPr>
        <w:ind w:firstLine="720"/>
        <w:jc w:val="both"/>
        <w:rPr>
          <w:color w:val="C00000"/>
        </w:rPr>
      </w:pPr>
      <w:r w:rsidRPr="00902957">
        <w:rPr>
          <w:color w:val="C00000"/>
        </w:rPr>
        <w:t>N</w:t>
      </w:r>
      <w:r w:rsidR="00902957" w:rsidRPr="00902957">
        <w:rPr>
          <w:color w:val="C00000"/>
          <w:lang w:val="en-US"/>
        </w:rPr>
        <w:t>NN</w:t>
      </w:r>
      <w:r w:rsidRPr="00902957">
        <w:rPr>
          <w:color w:val="C00000"/>
          <w:lang w:val="en-US"/>
        </w:rPr>
        <w:t>NN</w:t>
      </w:r>
      <w:r w:rsidR="004B4343" w:rsidRPr="00902957">
        <w:rPr>
          <w:color w:val="C00000"/>
        </w:rPr>
        <w:t xml:space="preserve"> – </w:t>
      </w:r>
      <w:r w:rsidR="00362597" w:rsidRPr="00370F5D">
        <w:rPr>
          <w:color w:val="C00000"/>
        </w:rPr>
        <w:t xml:space="preserve">порядковый номер информационного пакета с реестром </w:t>
      </w:r>
      <w:r w:rsidR="00362597">
        <w:rPr>
          <w:color w:val="C00000"/>
        </w:rPr>
        <w:t xml:space="preserve">случаев </w:t>
      </w:r>
      <w:r w:rsidR="00362597" w:rsidRPr="00370F5D">
        <w:rPr>
          <w:color w:val="C00000"/>
        </w:rPr>
        <w:t xml:space="preserve">в отчетном </w:t>
      </w:r>
      <w:proofErr w:type="gramStart"/>
      <w:r w:rsidR="00362597" w:rsidRPr="00370F5D">
        <w:rPr>
          <w:color w:val="C00000"/>
        </w:rPr>
        <w:t>периоде</w:t>
      </w:r>
      <w:proofErr w:type="gramEnd"/>
      <w:r w:rsidR="00362597" w:rsidRPr="00370F5D">
        <w:rPr>
          <w:color w:val="C00000"/>
        </w:rPr>
        <w:t>.</w:t>
      </w:r>
      <w:r w:rsidR="00362597" w:rsidRPr="00B90EFE">
        <w:rPr>
          <w:color w:val="C00000"/>
        </w:rPr>
        <w:t xml:space="preserve"> Присваивается в </w:t>
      </w:r>
      <w:proofErr w:type="gramStart"/>
      <w:r w:rsidR="00362597" w:rsidRPr="00B90EFE">
        <w:rPr>
          <w:color w:val="C00000"/>
        </w:rPr>
        <w:t>порядке</w:t>
      </w:r>
      <w:proofErr w:type="gramEnd"/>
      <w:r w:rsidR="00362597" w:rsidRPr="00B90EFE">
        <w:rPr>
          <w:color w:val="C00000"/>
        </w:rPr>
        <w:t xml:space="preserve"> возрастания, начиная со значения «1», увеличиваясь на единицу для каждого следующего пакета в данном отчетном периоде (с добавлением ведущих нулей до 5 знаков). </w:t>
      </w:r>
      <w:r w:rsidR="00362597">
        <w:rPr>
          <w:color w:val="C00000"/>
        </w:rPr>
        <w:t xml:space="preserve">Номер пакета должен быть уникальным на </w:t>
      </w:r>
      <w:proofErr w:type="gramStart"/>
      <w:r w:rsidR="00362597">
        <w:rPr>
          <w:color w:val="C00000"/>
        </w:rPr>
        <w:t>множестве</w:t>
      </w:r>
      <w:proofErr w:type="gramEnd"/>
      <w:r w:rsidR="00362597">
        <w:rPr>
          <w:color w:val="C00000"/>
        </w:rPr>
        <w:t xml:space="preserve"> всех реестров случаев за отчетный период вне зависимости от типа реестра случаев (используется сквозная нумерация пакетов с реестрами случаев).</w:t>
      </w:r>
    </w:p>
    <w:p w:rsidR="00362597" w:rsidRPr="004F7D73" w:rsidRDefault="00362597" w:rsidP="00362597">
      <w:pPr>
        <w:ind w:firstLine="720"/>
        <w:jc w:val="both"/>
      </w:pPr>
    </w:p>
    <w:p w:rsidR="002D2601" w:rsidRDefault="002D2601" w:rsidP="002D2601">
      <w:pPr>
        <w:ind w:firstLine="720"/>
      </w:pPr>
      <w:r>
        <w:t>При формировании счетов ОМС на основании Реестра сведений второго типа и</w:t>
      </w:r>
      <w:r w:rsidRPr="00E80AA2">
        <w:t>мя файла формируется по следующему принципу:</w:t>
      </w:r>
    </w:p>
    <w:p w:rsidR="002D2601" w:rsidRDefault="002D2601" w:rsidP="002D2601">
      <w:pPr>
        <w:ind w:firstLine="720"/>
      </w:pPr>
    </w:p>
    <w:p w:rsidR="002D2601" w:rsidRPr="004B4343" w:rsidRDefault="00231D80" w:rsidP="002D2601">
      <w:pPr>
        <w:ind w:left="12" w:firstLine="708"/>
        <w:rPr>
          <w:color w:val="C00000"/>
        </w:rPr>
      </w:pPr>
      <w:r w:rsidRPr="004B4343">
        <w:rPr>
          <w:color w:val="C00000"/>
          <w:lang w:val="en-US"/>
        </w:rPr>
        <w:t>F</w:t>
      </w:r>
      <w:r w:rsidRPr="004B4343">
        <w:rPr>
          <w:color w:val="C00000"/>
        </w:rPr>
        <w:t>М</w:t>
      </w:r>
      <w:proofErr w:type="spellStart"/>
      <w:r w:rsidRPr="004B4343">
        <w:rPr>
          <w:color w:val="C00000"/>
          <w:lang w:val="en-US"/>
        </w:rPr>
        <w:t>N</w:t>
      </w:r>
      <w:r w:rsidRPr="004B4343">
        <w:rPr>
          <w:color w:val="C00000"/>
          <w:vertAlign w:val="subscript"/>
          <w:lang w:val="en-US"/>
        </w:rPr>
        <w:t>i</w:t>
      </w:r>
      <w:r w:rsidRPr="004B4343">
        <w:rPr>
          <w:color w:val="C00000"/>
          <w:lang w:val="en-US"/>
        </w:rPr>
        <w:t>P</w:t>
      </w:r>
      <w:r w:rsidRPr="004B4343">
        <w:rPr>
          <w:color w:val="C00000"/>
          <w:vertAlign w:val="subscript"/>
          <w:lang w:val="en-US"/>
        </w:rPr>
        <w:t>p</w:t>
      </w:r>
      <w:r w:rsidRPr="004B4343">
        <w:rPr>
          <w:color w:val="C00000"/>
          <w:lang w:val="en-US"/>
        </w:rPr>
        <w:t>N</w:t>
      </w:r>
      <w:r w:rsidRPr="004B4343">
        <w:rPr>
          <w:color w:val="C00000"/>
          <w:vertAlign w:val="subscript"/>
          <w:lang w:val="en-US"/>
        </w:rPr>
        <w:t>p</w:t>
      </w:r>
      <w:proofErr w:type="spellEnd"/>
      <w:r w:rsidRPr="004B4343">
        <w:rPr>
          <w:color w:val="C00000"/>
        </w:rPr>
        <w:t>_</w:t>
      </w:r>
      <w:r w:rsidRPr="004B4343">
        <w:rPr>
          <w:color w:val="C00000"/>
          <w:lang w:val="en-US"/>
        </w:rPr>
        <w:t>YYMM</w:t>
      </w:r>
      <w:r w:rsidRPr="004B4343">
        <w:rPr>
          <w:b/>
          <w:color w:val="C00000"/>
          <w:lang w:val="en-US"/>
        </w:rPr>
        <w:t>N</w:t>
      </w:r>
      <w:r w:rsidR="00902957">
        <w:rPr>
          <w:b/>
          <w:color w:val="C00000"/>
          <w:lang w:val="en-US"/>
        </w:rPr>
        <w:t>NN</w:t>
      </w:r>
      <w:r w:rsidRPr="004B4343">
        <w:rPr>
          <w:b/>
          <w:color w:val="C00000"/>
        </w:rPr>
        <w:t>N</w:t>
      </w:r>
      <w:proofErr w:type="spellStart"/>
      <w:r w:rsidRPr="004B4343">
        <w:rPr>
          <w:b/>
          <w:color w:val="C00000"/>
          <w:lang w:val="en-US"/>
        </w:rPr>
        <w:t>N</w:t>
      </w:r>
      <w:proofErr w:type="spellEnd"/>
      <w:r w:rsidRPr="004B4343">
        <w:rPr>
          <w:color w:val="C00000"/>
        </w:rPr>
        <w:t>.</w:t>
      </w:r>
      <w:r w:rsidRPr="004B4343">
        <w:rPr>
          <w:color w:val="C00000"/>
          <w:lang w:val="en-US"/>
        </w:rPr>
        <w:t>XML</w:t>
      </w:r>
      <w:r w:rsidR="002D2601" w:rsidRPr="004B4343">
        <w:rPr>
          <w:color w:val="C00000"/>
        </w:rPr>
        <w:t>, где</w:t>
      </w:r>
    </w:p>
    <w:p w:rsidR="002D2601" w:rsidRPr="00231D80" w:rsidRDefault="002D2601" w:rsidP="002D2601">
      <w:pPr>
        <w:ind w:firstLine="720"/>
      </w:pPr>
    </w:p>
    <w:p w:rsidR="002D2601" w:rsidRPr="00231D80" w:rsidRDefault="002D2601" w:rsidP="002D2601">
      <w:pPr>
        <w:ind w:firstLine="720"/>
      </w:pPr>
      <w:r>
        <w:rPr>
          <w:lang w:val="en-US"/>
        </w:rPr>
        <w:t>F</w:t>
      </w:r>
      <w:r w:rsidRPr="00231D80">
        <w:t xml:space="preserve"> – </w:t>
      </w:r>
      <w:proofErr w:type="gramStart"/>
      <w:r w:rsidRPr="00231D80">
        <w:t>константа</w:t>
      </w:r>
      <w:proofErr w:type="gramEnd"/>
      <w:r w:rsidRPr="00231D80">
        <w:t>, обозначающая тип файла (</w:t>
      </w:r>
      <w:r>
        <w:rPr>
          <w:lang w:val="en-US"/>
        </w:rPr>
        <w:t>F</w:t>
      </w:r>
      <w:r w:rsidR="00231D80" w:rsidRPr="00231D80">
        <w:t xml:space="preserve"> </w:t>
      </w:r>
      <w:r w:rsidRPr="00231D80">
        <w:t>– файл содержит реестр случаев</w:t>
      </w:r>
      <w:r w:rsidR="00231D80" w:rsidRPr="00231D80">
        <w:t xml:space="preserve"> </w:t>
      </w:r>
      <w:r w:rsidRPr="00231D80">
        <w:t xml:space="preserve"> оказания медицинской помощи по диспансеризации, медицинским осмотрам несовершеннолетних и профилактическим медицинским осмотрам определенных групп взрослого населения, реестр случаев второго типа).</w:t>
      </w:r>
    </w:p>
    <w:p w:rsidR="002D2601" w:rsidRPr="008D673F" w:rsidRDefault="002D2601" w:rsidP="002D2601">
      <w:pPr>
        <w:ind w:firstLine="720"/>
      </w:pPr>
      <w:r w:rsidRPr="00280B5C">
        <w:rPr>
          <w:lang w:val="en-US"/>
        </w:rPr>
        <w:t>M</w:t>
      </w:r>
      <w:r w:rsidRPr="008D673F">
        <w:t xml:space="preserve"> – </w:t>
      </w:r>
      <w:proofErr w:type="gramStart"/>
      <w:r w:rsidRPr="008D673F">
        <w:t>константа</w:t>
      </w:r>
      <w:proofErr w:type="gramEnd"/>
      <w:r w:rsidRPr="008D673F">
        <w:t>, определяющая организацию-источник:</w:t>
      </w:r>
    </w:p>
    <w:p w:rsidR="002D2601" w:rsidRPr="008D673F" w:rsidRDefault="002D2601" w:rsidP="002D2601">
      <w:pPr>
        <w:ind w:firstLine="720"/>
      </w:pPr>
      <w:r w:rsidRPr="008D673F">
        <w:tab/>
      </w:r>
      <w:r w:rsidRPr="008D673F">
        <w:tab/>
      </w:r>
      <w:r w:rsidRPr="00280B5C">
        <w:rPr>
          <w:lang w:val="en-US"/>
        </w:rPr>
        <w:t>M</w:t>
      </w:r>
      <w:r w:rsidRPr="008D673F">
        <w:t xml:space="preserve"> – </w:t>
      </w:r>
      <w:proofErr w:type="gramStart"/>
      <w:r w:rsidRPr="008D673F">
        <w:t>медицинская</w:t>
      </w:r>
      <w:proofErr w:type="gramEnd"/>
      <w:r w:rsidRPr="008D673F">
        <w:t xml:space="preserve"> организация (</w:t>
      </w:r>
      <w:r w:rsidRPr="002D2601">
        <w:rPr>
          <w:lang w:val="en-US"/>
        </w:rPr>
        <w:t>M</w:t>
      </w:r>
      <w:r w:rsidRPr="008D673F">
        <w:t xml:space="preserve"> – латинский символ).</w:t>
      </w:r>
    </w:p>
    <w:p w:rsidR="002D2601" w:rsidRPr="008D673F" w:rsidRDefault="002D2601" w:rsidP="002D2601">
      <w:pPr>
        <w:ind w:firstLine="720"/>
      </w:pPr>
      <w:r w:rsidRPr="00280B5C">
        <w:rPr>
          <w:lang w:val="en-US"/>
        </w:rPr>
        <w:t>N</w:t>
      </w:r>
      <w:r w:rsidRPr="002D2601">
        <w:rPr>
          <w:lang w:val="en-US"/>
        </w:rPr>
        <w:t>i</w:t>
      </w:r>
      <w:r w:rsidRPr="008D673F">
        <w:t xml:space="preserve"> – Код МО из справочника Т001 (поле </w:t>
      </w:r>
      <w:r w:rsidRPr="00280B5C">
        <w:rPr>
          <w:lang w:val="en-US"/>
        </w:rPr>
        <w:t>CODEM</w:t>
      </w:r>
      <w:proofErr w:type="gramStart"/>
      <w:r w:rsidRPr="008D673F">
        <w:t>) .</w:t>
      </w:r>
      <w:proofErr w:type="gramEnd"/>
    </w:p>
    <w:p w:rsidR="002D2601" w:rsidRPr="008D673F" w:rsidRDefault="002D2601" w:rsidP="002D2601">
      <w:pPr>
        <w:ind w:firstLine="720"/>
      </w:pPr>
      <w:r w:rsidRPr="00280B5C">
        <w:rPr>
          <w:lang w:val="en-US"/>
        </w:rPr>
        <w:t>T</w:t>
      </w:r>
      <w:r w:rsidRPr="008D673F">
        <w:t xml:space="preserve"> – </w:t>
      </w:r>
      <w:proofErr w:type="gramStart"/>
      <w:r w:rsidRPr="008D673F">
        <w:t>константа</w:t>
      </w:r>
      <w:proofErr w:type="gramEnd"/>
      <w:r w:rsidRPr="008D673F">
        <w:t>, определяющая организацию-получателя:</w:t>
      </w:r>
    </w:p>
    <w:p w:rsidR="002D2601" w:rsidRPr="008D673F" w:rsidRDefault="002D2601" w:rsidP="002D2601">
      <w:pPr>
        <w:ind w:firstLine="720"/>
      </w:pPr>
      <w:r w:rsidRPr="008D673F">
        <w:tab/>
      </w:r>
      <w:r w:rsidRPr="008D673F">
        <w:tab/>
      </w:r>
      <w:r w:rsidRPr="00280B5C">
        <w:rPr>
          <w:lang w:val="en-US"/>
        </w:rPr>
        <w:t>T</w:t>
      </w:r>
      <w:r w:rsidRPr="008D673F">
        <w:t xml:space="preserve"> – ТФОМС (Т – латинский символ);</w:t>
      </w:r>
    </w:p>
    <w:p w:rsidR="002D2601" w:rsidRPr="008D673F" w:rsidRDefault="002D2601" w:rsidP="002D2601">
      <w:pPr>
        <w:ind w:firstLine="720"/>
      </w:pPr>
      <w:r w:rsidRPr="008D673F">
        <w:t xml:space="preserve">34 –двузначный код ТФОМС Волгоградской области. </w:t>
      </w:r>
    </w:p>
    <w:p w:rsidR="002D2601" w:rsidRPr="008D673F" w:rsidRDefault="002D2601" w:rsidP="002D2601">
      <w:pPr>
        <w:ind w:firstLine="720"/>
      </w:pPr>
      <w:proofErr w:type="gramStart"/>
      <w:r w:rsidRPr="002D2601">
        <w:rPr>
          <w:lang w:val="en-US"/>
        </w:rPr>
        <w:t>YY</w:t>
      </w:r>
      <w:r w:rsidRPr="008D673F">
        <w:t xml:space="preserve"> – две последние цифры порядкового номера года отчетного периода.</w:t>
      </w:r>
      <w:proofErr w:type="gramEnd"/>
    </w:p>
    <w:p w:rsidR="002D2601" w:rsidRPr="008D673F" w:rsidRDefault="002D2601" w:rsidP="002D2601">
      <w:pPr>
        <w:ind w:firstLine="720"/>
      </w:pPr>
      <w:r w:rsidRPr="002D2601">
        <w:rPr>
          <w:lang w:val="en-US"/>
        </w:rPr>
        <w:lastRenderedPageBreak/>
        <w:t>MM</w:t>
      </w:r>
      <w:r w:rsidRPr="008D673F">
        <w:t xml:space="preserve"> – порядковый номер месяца отчетного периода (с добавлением ведущего нуля до двух знаков),</w:t>
      </w:r>
    </w:p>
    <w:p w:rsidR="00AB3F6C" w:rsidRPr="004F7D73" w:rsidRDefault="00902957" w:rsidP="00362597">
      <w:pPr>
        <w:ind w:firstLine="720"/>
        <w:jc w:val="both"/>
        <w:rPr>
          <w:color w:val="C00000"/>
        </w:rPr>
      </w:pPr>
      <w:r w:rsidRPr="00902957">
        <w:rPr>
          <w:color w:val="C00000"/>
        </w:rPr>
        <w:t>N</w:t>
      </w:r>
      <w:r w:rsidRPr="00902957">
        <w:rPr>
          <w:color w:val="C00000"/>
          <w:lang w:val="en-US"/>
        </w:rPr>
        <w:t>NNNN</w:t>
      </w:r>
      <w:r w:rsidRPr="00902957">
        <w:rPr>
          <w:color w:val="C00000"/>
        </w:rPr>
        <w:t xml:space="preserve"> – </w:t>
      </w:r>
      <w:r w:rsidR="00362597" w:rsidRPr="00370F5D">
        <w:rPr>
          <w:color w:val="C00000"/>
        </w:rPr>
        <w:t xml:space="preserve">порядковый номер информационного пакета с реестром </w:t>
      </w:r>
      <w:r w:rsidR="00362597">
        <w:rPr>
          <w:color w:val="C00000"/>
        </w:rPr>
        <w:t xml:space="preserve">случаев </w:t>
      </w:r>
      <w:r w:rsidR="00362597" w:rsidRPr="00370F5D">
        <w:rPr>
          <w:color w:val="C00000"/>
        </w:rPr>
        <w:t xml:space="preserve">в отчетном </w:t>
      </w:r>
      <w:proofErr w:type="gramStart"/>
      <w:r w:rsidR="00362597" w:rsidRPr="00370F5D">
        <w:rPr>
          <w:color w:val="C00000"/>
        </w:rPr>
        <w:t>периоде</w:t>
      </w:r>
      <w:proofErr w:type="gramEnd"/>
      <w:r w:rsidR="00362597" w:rsidRPr="00370F5D">
        <w:rPr>
          <w:color w:val="C00000"/>
        </w:rPr>
        <w:t>.</w:t>
      </w:r>
      <w:r w:rsidR="00362597" w:rsidRPr="00B90EFE">
        <w:rPr>
          <w:color w:val="C00000"/>
        </w:rPr>
        <w:t xml:space="preserve"> Присваивается в </w:t>
      </w:r>
      <w:proofErr w:type="gramStart"/>
      <w:r w:rsidR="00362597" w:rsidRPr="00B90EFE">
        <w:rPr>
          <w:color w:val="C00000"/>
        </w:rPr>
        <w:t>порядке</w:t>
      </w:r>
      <w:proofErr w:type="gramEnd"/>
      <w:r w:rsidR="00362597" w:rsidRPr="00B90EFE">
        <w:rPr>
          <w:color w:val="C00000"/>
        </w:rPr>
        <w:t xml:space="preserve"> возрастания, начиная со значения «1», увеличиваясь на единицу для каждого следующего пакета в данном отчетном периоде (с добавлением ведущих нулей до 5 знаков). </w:t>
      </w:r>
      <w:r w:rsidR="00362597">
        <w:rPr>
          <w:color w:val="C00000"/>
        </w:rPr>
        <w:t xml:space="preserve">Номер пакета должен быть уникальным на </w:t>
      </w:r>
      <w:proofErr w:type="gramStart"/>
      <w:r w:rsidR="00362597">
        <w:rPr>
          <w:color w:val="C00000"/>
        </w:rPr>
        <w:t>множестве</w:t>
      </w:r>
      <w:proofErr w:type="gramEnd"/>
      <w:r w:rsidR="00362597">
        <w:rPr>
          <w:color w:val="C00000"/>
        </w:rPr>
        <w:t xml:space="preserve"> всех реестров случаев за отчетный период вне зависимости от типа реестра случаев (используется сквозная нумерация пакетов с реестрами случаев).</w:t>
      </w:r>
    </w:p>
    <w:p w:rsidR="00362597" w:rsidRPr="004F7D73" w:rsidRDefault="00362597" w:rsidP="00362597">
      <w:pPr>
        <w:ind w:firstLine="720"/>
        <w:jc w:val="both"/>
      </w:pPr>
    </w:p>
    <w:p w:rsidR="00AB3F6C" w:rsidRPr="005E2451" w:rsidRDefault="00AB3F6C" w:rsidP="005E2451">
      <w:pPr>
        <w:pStyle w:val="ab"/>
        <w:numPr>
          <w:ilvl w:val="1"/>
          <w:numId w:val="23"/>
        </w:numPr>
        <w:ind w:left="1418" w:hanging="518"/>
        <w:jc w:val="both"/>
        <w:rPr>
          <w:b/>
          <w:i/>
        </w:rPr>
      </w:pPr>
      <w:r w:rsidRPr="005E2451">
        <w:rPr>
          <w:b/>
          <w:i/>
        </w:rPr>
        <w:t xml:space="preserve">Файл, содержащий персональные данные пациентов, которым оказана медицинская помощь. </w:t>
      </w:r>
    </w:p>
    <w:p w:rsidR="00AB3F6C" w:rsidRPr="00E80AA2" w:rsidRDefault="00AB3F6C" w:rsidP="00AB3F6C">
      <w:pPr>
        <w:ind w:firstLine="720"/>
        <w:jc w:val="both"/>
      </w:pPr>
    </w:p>
    <w:p w:rsidR="00AB3F6C" w:rsidRPr="00E80AA2" w:rsidRDefault="00AB3F6C" w:rsidP="00AB3F6C">
      <w:pPr>
        <w:ind w:firstLine="720"/>
        <w:jc w:val="both"/>
      </w:pPr>
      <w:r w:rsidRPr="00E80AA2">
        <w:t>Файл содержит персональные данные всех пациентов, сведения об оказании медицинской помощи которым представлены в Реестре случаев Имя файла формируется по тому же принципу, что и имя файла, содержащего  Реестр случаев оказания медицинской помощи. Вместо константы H</w:t>
      </w:r>
      <w:r w:rsidR="00902957" w:rsidRPr="00902957">
        <w:t xml:space="preserve"> </w:t>
      </w:r>
      <w:r w:rsidR="00902957">
        <w:t xml:space="preserve">или </w:t>
      </w:r>
      <w:r w:rsidR="00902957">
        <w:rPr>
          <w:lang w:val="en-US"/>
        </w:rPr>
        <w:t>F</w:t>
      </w:r>
      <w:r w:rsidRPr="00E80AA2">
        <w:t xml:space="preserve"> указывается константа L (L – реестр пациентов, которым оказана медицинская помощь, далее – Реестр пациентов):</w:t>
      </w:r>
    </w:p>
    <w:p w:rsidR="00AB3F6C" w:rsidRPr="00E80AA2" w:rsidRDefault="00AB3F6C" w:rsidP="00AB3F6C">
      <w:pPr>
        <w:ind w:firstLine="720"/>
      </w:pPr>
    </w:p>
    <w:p w:rsidR="00AB3F6C" w:rsidRPr="00E80AA2" w:rsidRDefault="00AB3F6C" w:rsidP="00AB3F6C">
      <w:pPr>
        <w:ind w:firstLine="720"/>
      </w:pPr>
      <w:r w:rsidRPr="00E80AA2">
        <w:t>L</w:t>
      </w:r>
      <w:proofErr w:type="gramStart"/>
      <w:r w:rsidRPr="00E80AA2">
        <w:t>М</w:t>
      </w:r>
      <w:proofErr w:type="spellStart"/>
      <w:proofErr w:type="gramEnd"/>
      <w:r w:rsidRPr="00E80AA2">
        <w:rPr>
          <w:lang w:val="en-US"/>
        </w:rPr>
        <w:t>N</w:t>
      </w:r>
      <w:r w:rsidRPr="00E80AA2">
        <w:rPr>
          <w:vertAlign w:val="subscript"/>
          <w:lang w:val="en-US"/>
        </w:rPr>
        <w:t>i</w:t>
      </w:r>
      <w:r w:rsidRPr="00E80AA2">
        <w:rPr>
          <w:lang w:val="en-US"/>
        </w:rPr>
        <w:t>P</w:t>
      </w:r>
      <w:r w:rsidRPr="00E80AA2">
        <w:rPr>
          <w:vertAlign w:val="subscript"/>
          <w:lang w:val="en-US"/>
        </w:rPr>
        <w:t>p</w:t>
      </w:r>
      <w:r w:rsidRPr="00E80AA2">
        <w:rPr>
          <w:lang w:val="en-US"/>
        </w:rPr>
        <w:t>N</w:t>
      </w:r>
      <w:r w:rsidRPr="00E80AA2">
        <w:rPr>
          <w:vertAlign w:val="subscript"/>
          <w:lang w:val="en-US"/>
        </w:rPr>
        <w:t>p</w:t>
      </w:r>
      <w:proofErr w:type="spellEnd"/>
      <w:r w:rsidRPr="00E80AA2">
        <w:t>_</w:t>
      </w:r>
      <w:r w:rsidRPr="00E80AA2">
        <w:rPr>
          <w:lang w:val="en-US"/>
        </w:rPr>
        <w:t>YYMM</w:t>
      </w:r>
      <w:r w:rsidRPr="00902957">
        <w:rPr>
          <w:b/>
          <w:color w:val="C00000"/>
          <w:lang w:val="en-US"/>
        </w:rPr>
        <w:t>N</w:t>
      </w:r>
      <w:r w:rsidRPr="00902957">
        <w:rPr>
          <w:b/>
          <w:color w:val="C00000"/>
        </w:rPr>
        <w:t>N</w:t>
      </w:r>
      <w:r w:rsidR="00902957" w:rsidRPr="00902957">
        <w:rPr>
          <w:b/>
          <w:color w:val="C00000"/>
          <w:lang w:val="en-US"/>
        </w:rPr>
        <w:t>NN</w:t>
      </w:r>
      <w:r w:rsidRPr="00902957">
        <w:rPr>
          <w:b/>
          <w:color w:val="C00000"/>
          <w:lang w:val="en-US"/>
        </w:rPr>
        <w:t>N</w:t>
      </w:r>
      <w:r w:rsidRPr="00E80AA2">
        <w:t>.</w:t>
      </w:r>
      <w:r w:rsidRPr="00E80AA2">
        <w:rPr>
          <w:lang w:val="en-US"/>
        </w:rPr>
        <w:t>XML</w:t>
      </w:r>
      <w:r w:rsidRPr="00E80AA2">
        <w:t>, где</w:t>
      </w:r>
    </w:p>
    <w:p w:rsidR="00AB3F6C" w:rsidRPr="00E80AA2" w:rsidRDefault="00AB3F6C" w:rsidP="00AB3F6C">
      <w:pPr>
        <w:ind w:firstLine="720"/>
      </w:pPr>
    </w:p>
    <w:p w:rsidR="00AB3F6C" w:rsidRDefault="00AB3F6C" w:rsidP="00AB3F6C">
      <w:pPr>
        <w:ind w:firstLine="720"/>
      </w:pPr>
      <w:r w:rsidRPr="00E80AA2">
        <w:rPr>
          <w:lang w:val="en-US"/>
        </w:rPr>
        <w:t>L</w:t>
      </w:r>
      <w:r w:rsidRPr="00E80AA2">
        <w:t xml:space="preserve"> – </w:t>
      </w:r>
      <w:proofErr w:type="gramStart"/>
      <w:r w:rsidRPr="00E80AA2">
        <w:t>константа</w:t>
      </w:r>
      <w:proofErr w:type="gramEnd"/>
      <w:r w:rsidRPr="00E80AA2">
        <w:t xml:space="preserve"> (L – латинский символ) </w:t>
      </w:r>
    </w:p>
    <w:p w:rsidR="005E2451" w:rsidRDefault="005E2451" w:rsidP="00AB3F6C">
      <w:pPr>
        <w:ind w:firstLine="720"/>
      </w:pPr>
    </w:p>
    <w:p w:rsidR="005E2451" w:rsidRDefault="005E2451" w:rsidP="005E2451">
      <w:pPr>
        <w:pStyle w:val="ab"/>
        <w:numPr>
          <w:ilvl w:val="1"/>
          <w:numId w:val="23"/>
        </w:numPr>
        <w:ind w:left="1418" w:hanging="518"/>
        <w:jc w:val="both"/>
        <w:rPr>
          <w:b/>
          <w:i/>
        </w:rPr>
      </w:pPr>
      <w:r>
        <w:rPr>
          <w:b/>
          <w:i/>
        </w:rPr>
        <w:t>Информационные пакеты, содержащие счета ОМС.</w:t>
      </w:r>
    </w:p>
    <w:p w:rsidR="005E2451" w:rsidRPr="005E2451" w:rsidRDefault="005E2451" w:rsidP="005E2451">
      <w:pPr>
        <w:pStyle w:val="ab"/>
        <w:ind w:left="1418"/>
        <w:jc w:val="both"/>
        <w:rPr>
          <w:b/>
          <w:i/>
        </w:rPr>
      </w:pPr>
    </w:p>
    <w:p w:rsidR="00AB3F6C" w:rsidRPr="00E80AA2" w:rsidRDefault="005E2451" w:rsidP="005E2451">
      <w:pPr>
        <w:ind w:firstLine="540"/>
        <w:jc w:val="both"/>
      </w:pPr>
      <w:r>
        <w:rPr>
          <w:color w:val="000000"/>
        </w:rPr>
        <w:t>Информационный пакет, содержащий счет ОМС, формируется путем создания архива в</w:t>
      </w:r>
      <w:r w:rsidRPr="005E2451">
        <w:rPr>
          <w:color w:val="000000"/>
        </w:rPr>
        <w:t xml:space="preserve"> </w:t>
      </w:r>
      <w:proofErr w:type="gramStart"/>
      <w:r>
        <w:rPr>
          <w:color w:val="000000"/>
        </w:rPr>
        <w:t>формате</w:t>
      </w:r>
      <w:proofErr w:type="gramEnd"/>
      <w:r>
        <w:rPr>
          <w:color w:val="000000"/>
        </w:rPr>
        <w:t xml:space="preserve"> </w:t>
      </w:r>
      <w:r>
        <w:rPr>
          <w:color w:val="000000"/>
          <w:lang w:val="en-US"/>
        </w:rPr>
        <w:t>ZIP</w:t>
      </w:r>
      <w:r>
        <w:rPr>
          <w:color w:val="000000"/>
        </w:rPr>
        <w:t xml:space="preserve">, содержащего реестр случаев и реестр пациентов. </w:t>
      </w:r>
      <w:r w:rsidRPr="00E80AA2">
        <w:rPr>
          <w:color w:val="000000"/>
        </w:rPr>
        <w:t>Имя архива соответствует имени файла, содержащего Реестр случаев, расширение – ZIP.</w:t>
      </w:r>
    </w:p>
    <w:p w:rsidR="00AB3F6C" w:rsidRPr="00E80AA2" w:rsidRDefault="00AB3F6C" w:rsidP="00AB3F6C">
      <w:pPr>
        <w:ind w:firstLine="540"/>
        <w:jc w:val="both"/>
        <w:rPr>
          <w:color w:val="000000"/>
        </w:rPr>
      </w:pPr>
    </w:p>
    <w:p w:rsidR="00AB3F6C" w:rsidRPr="00E80AA2" w:rsidRDefault="00AB3F6C" w:rsidP="00AB3F6C">
      <w:pPr>
        <w:ind w:firstLine="540"/>
        <w:jc w:val="both"/>
        <w:rPr>
          <w:color w:val="000000"/>
        </w:rPr>
      </w:pPr>
    </w:p>
    <w:p w:rsidR="00484FE9" w:rsidRPr="009B3C55" w:rsidRDefault="00484FE9" w:rsidP="00484FE9">
      <w:pPr>
        <w:pStyle w:val="ab"/>
        <w:numPr>
          <w:ilvl w:val="1"/>
          <w:numId w:val="8"/>
        </w:numPr>
        <w:rPr>
          <w:b/>
          <w:i/>
        </w:rPr>
      </w:pPr>
      <w:r w:rsidRPr="009B3C55">
        <w:rPr>
          <w:b/>
          <w:i/>
        </w:rPr>
        <w:t>Структура файла, содержащего реестр случаев оказания медицинской помощи за исключением медицинской помощи по диспансеризации, медицинским осмотрам несовершеннолетних и профилактическим медицинским осмотрам определенных гру</w:t>
      </w:r>
      <w:proofErr w:type="gramStart"/>
      <w:r w:rsidRPr="009B3C55">
        <w:rPr>
          <w:b/>
          <w:i/>
        </w:rPr>
        <w:t>пп взр</w:t>
      </w:r>
      <w:proofErr w:type="gramEnd"/>
      <w:r w:rsidRPr="009B3C55">
        <w:rPr>
          <w:b/>
          <w:i/>
        </w:rPr>
        <w:t>ослого населения</w:t>
      </w:r>
      <w:r>
        <w:rPr>
          <w:b/>
          <w:i/>
        </w:rPr>
        <w:t>, в счетах ОМС</w:t>
      </w:r>
      <w:r w:rsidRPr="009B3C55">
        <w:rPr>
          <w:b/>
          <w:i/>
        </w:rPr>
        <w:t>.</w:t>
      </w:r>
      <w:r w:rsidRPr="009B3C55">
        <w:rPr>
          <w:b/>
          <w:i/>
        </w:rPr>
        <w:br/>
      </w:r>
    </w:p>
    <w:p w:rsidR="00484FE9" w:rsidRPr="00BD6B43" w:rsidRDefault="00484FE9" w:rsidP="00484FE9">
      <w:pPr>
        <w:pStyle w:val="ad"/>
        <w:numPr>
          <w:ilvl w:val="0"/>
          <w:numId w:val="6"/>
        </w:numPr>
        <w:rPr>
          <w:b/>
          <w:i/>
          <w:sz w:val="20"/>
          <w:szCs w:val="20"/>
        </w:rPr>
      </w:pPr>
      <w:r w:rsidRPr="00BD6B43">
        <w:rPr>
          <w:b/>
          <w:i/>
          <w:sz w:val="20"/>
          <w:szCs w:val="20"/>
        </w:rPr>
        <w:t xml:space="preserve">Структура файла </w:t>
      </w:r>
      <w:r>
        <w:rPr>
          <w:b/>
          <w:i/>
          <w:sz w:val="20"/>
          <w:szCs w:val="20"/>
        </w:rPr>
        <w:t xml:space="preserve">Реестра случаев первого типа в </w:t>
      </w:r>
      <w:proofErr w:type="gramStart"/>
      <w:r>
        <w:rPr>
          <w:b/>
          <w:i/>
          <w:sz w:val="20"/>
          <w:szCs w:val="20"/>
        </w:rPr>
        <w:t>счетах</w:t>
      </w:r>
      <w:proofErr w:type="gramEnd"/>
      <w:r>
        <w:rPr>
          <w:b/>
          <w:i/>
          <w:sz w:val="20"/>
          <w:szCs w:val="20"/>
        </w:rPr>
        <w:t xml:space="preserve"> ОМС</w:t>
      </w:r>
    </w:p>
    <w:tbl>
      <w:tblPr>
        <w:tblW w:w="10496" w:type="dxa"/>
        <w:tblInd w:w="-57" w:type="dxa"/>
        <w:tblCellMar>
          <w:top w:w="28" w:type="dxa"/>
          <w:left w:w="85" w:type="dxa"/>
          <w:bottom w:w="28" w:type="dxa"/>
          <w:right w:w="85" w:type="dxa"/>
        </w:tblCellMar>
        <w:tblLook w:val="0000"/>
      </w:tblPr>
      <w:tblGrid>
        <w:gridCol w:w="1464"/>
        <w:gridCol w:w="1552"/>
        <w:gridCol w:w="850"/>
        <w:gridCol w:w="1004"/>
        <w:gridCol w:w="2507"/>
        <w:gridCol w:w="3119"/>
      </w:tblGrid>
      <w:tr w:rsidR="00484FE9" w:rsidRPr="00DD6A28" w:rsidTr="00484FE9">
        <w:trPr>
          <w:tblHeader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</w:tcPr>
          <w:p w:rsidR="00484FE9" w:rsidRPr="00DD6A28" w:rsidRDefault="00484FE9" w:rsidP="00484FE9">
            <w:pPr>
              <w:ind w:left="142" w:hanging="142"/>
              <w:jc w:val="center"/>
            </w:pPr>
            <w:r w:rsidRPr="00DD6A28">
              <w:t xml:space="preserve">Код </w:t>
            </w:r>
          </w:p>
          <w:p w:rsidR="00484FE9" w:rsidRPr="00DD6A28" w:rsidRDefault="00484FE9" w:rsidP="00484FE9">
            <w:pPr>
              <w:ind w:left="142" w:hanging="142"/>
              <w:jc w:val="center"/>
            </w:pPr>
            <w:r w:rsidRPr="00DD6A28">
              <w:t>элемента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</w:tcPr>
          <w:p w:rsidR="00484FE9" w:rsidRPr="00DD6A28" w:rsidRDefault="00484FE9" w:rsidP="00484FE9">
            <w:pPr>
              <w:jc w:val="center"/>
            </w:pPr>
            <w:r w:rsidRPr="00DD6A28">
              <w:t>Содержание</w:t>
            </w:r>
          </w:p>
          <w:p w:rsidR="00484FE9" w:rsidRPr="00DD6A28" w:rsidRDefault="00484FE9" w:rsidP="00484FE9">
            <w:pPr>
              <w:jc w:val="center"/>
            </w:pPr>
            <w:r w:rsidRPr="00DD6A28">
              <w:t xml:space="preserve"> элемента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</w:tcPr>
          <w:p w:rsidR="00484FE9" w:rsidRPr="00DD6A28" w:rsidRDefault="00484FE9" w:rsidP="00484FE9">
            <w:pPr>
              <w:jc w:val="center"/>
            </w:pPr>
            <w:r w:rsidRPr="00DD6A28">
              <w:t>Тип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</w:tcPr>
          <w:p w:rsidR="00484FE9" w:rsidRPr="00DD6A28" w:rsidRDefault="00484FE9" w:rsidP="00484FE9">
            <w:pPr>
              <w:jc w:val="center"/>
            </w:pPr>
            <w:r w:rsidRPr="00DD6A28">
              <w:t>Формат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</w:tcPr>
          <w:p w:rsidR="00484FE9" w:rsidRPr="00DD6A28" w:rsidRDefault="00484FE9" w:rsidP="00484FE9">
            <w:pPr>
              <w:jc w:val="center"/>
            </w:pPr>
            <w:r w:rsidRPr="00DD6A28">
              <w:t>Наименование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</w:tcPr>
          <w:p w:rsidR="00484FE9" w:rsidRPr="00DD6A28" w:rsidRDefault="00484FE9" w:rsidP="00484FE9">
            <w:pPr>
              <w:jc w:val="center"/>
            </w:pPr>
            <w:r w:rsidRPr="00DD6A28">
              <w:t>Дополнительная информация</w:t>
            </w:r>
          </w:p>
        </w:tc>
      </w:tr>
      <w:tr w:rsidR="00484FE9" w:rsidRPr="00DD6A28" w:rsidTr="00484FE9">
        <w:tc>
          <w:tcPr>
            <w:tcW w:w="104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pPr>
              <w:rPr>
                <w:b/>
                <w:color w:val="1F497D" w:themeColor="text2"/>
              </w:rPr>
            </w:pPr>
            <w:r w:rsidRPr="00DD6A28">
              <w:rPr>
                <w:b/>
                <w:color w:val="1F497D" w:themeColor="text2"/>
              </w:rPr>
              <w:t>Корневой элемент (Сведения о медпомощи)</w:t>
            </w:r>
          </w:p>
        </w:tc>
      </w:tr>
      <w:tr w:rsidR="00484FE9" w:rsidRPr="00DD6A28" w:rsidTr="00484FE9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r w:rsidRPr="00DD6A28">
              <w:rPr>
                <w:rFonts w:eastAsia="Calibri"/>
              </w:rPr>
              <w:t>ZL_LIST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r w:rsidRPr="00DD6A28">
              <w:t>ZGLV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r w:rsidRPr="00DD6A28">
              <w:t>О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r w:rsidRPr="00DD6A28">
              <w:t>S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r w:rsidRPr="00DD6A28">
              <w:t>Заголовок файла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r w:rsidRPr="00DD6A28">
              <w:t>Информация о передаваемом файле</w:t>
            </w:r>
          </w:p>
        </w:tc>
      </w:tr>
      <w:tr w:rsidR="00484FE9" w:rsidRPr="00DD6A28" w:rsidTr="00484FE9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pPr>
              <w:rPr>
                <w:rFonts w:eastAsia="Calibri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r w:rsidRPr="00DD6A28">
              <w:t>SCHET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r w:rsidRPr="00DD6A28">
              <w:t>О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r w:rsidRPr="00DD6A28">
              <w:t>S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r w:rsidRPr="00DD6A28">
              <w:t>Реестр случаев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r w:rsidRPr="00DD6A28">
              <w:t>Информация о счете</w:t>
            </w:r>
          </w:p>
        </w:tc>
      </w:tr>
      <w:tr w:rsidR="00484FE9" w:rsidRPr="00DD6A28" w:rsidTr="00484FE9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pPr>
              <w:rPr>
                <w:rFonts w:eastAsia="Calibri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r w:rsidRPr="00DD6A28">
              <w:t>ZAP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r w:rsidRPr="00DD6A28">
              <w:t>ОМ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r w:rsidRPr="00DD6A28">
              <w:t>S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r w:rsidRPr="00DD6A28">
              <w:t>Записи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r w:rsidRPr="00DD6A28">
              <w:t>Записи о случаях оказания медицинской помощи</w:t>
            </w:r>
          </w:p>
        </w:tc>
      </w:tr>
      <w:tr w:rsidR="00484FE9" w:rsidRPr="00DD6A28" w:rsidTr="00484FE9">
        <w:tc>
          <w:tcPr>
            <w:tcW w:w="104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pPr>
              <w:rPr>
                <w:b/>
                <w:color w:val="17365D" w:themeColor="text2" w:themeShade="BF"/>
              </w:rPr>
            </w:pPr>
            <w:r w:rsidRPr="00DD6A28">
              <w:rPr>
                <w:b/>
                <w:color w:val="17365D" w:themeColor="text2" w:themeShade="BF"/>
              </w:rPr>
              <w:t>Заголовок файла</w:t>
            </w:r>
          </w:p>
        </w:tc>
      </w:tr>
      <w:tr w:rsidR="00484FE9" w:rsidRPr="00DD6A28" w:rsidTr="00484FE9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pPr>
              <w:rPr>
                <w:color w:val="C00000"/>
              </w:rPr>
            </w:pPr>
            <w:r w:rsidRPr="00DD6A28">
              <w:rPr>
                <w:color w:val="C00000"/>
              </w:rPr>
              <w:t>ZGLV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pPr>
              <w:rPr>
                <w:rFonts w:eastAsia="Calibri"/>
                <w:color w:val="C00000"/>
              </w:rPr>
            </w:pPr>
            <w:r w:rsidRPr="00DD6A28">
              <w:rPr>
                <w:rFonts w:eastAsia="Calibri"/>
                <w:color w:val="C00000"/>
              </w:rPr>
              <w:t>VERSION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pPr>
              <w:rPr>
                <w:color w:val="C00000"/>
              </w:rPr>
            </w:pPr>
            <w:r w:rsidRPr="00DD6A28">
              <w:rPr>
                <w:color w:val="C00000"/>
              </w:rPr>
              <w:t>O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pPr>
              <w:rPr>
                <w:color w:val="C00000"/>
              </w:rPr>
            </w:pPr>
            <w:r w:rsidRPr="00DD6A28">
              <w:rPr>
                <w:color w:val="C00000"/>
              </w:rPr>
              <w:t>T(5)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FE9" w:rsidRPr="00DD6A28" w:rsidRDefault="00484FE9" w:rsidP="00484FE9">
            <w:pPr>
              <w:rPr>
                <w:color w:val="C00000"/>
              </w:rPr>
            </w:pPr>
            <w:r w:rsidRPr="00DD6A28">
              <w:rPr>
                <w:color w:val="C00000"/>
              </w:rPr>
              <w:t xml:space="preserve">Версия взаимодействия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FE9" w:rsidRPr="00DD6A28" w:rsidRDefault="00484FE9" w:rsidP="00484FE9">
            <w:pPr>
              <w:rPr>
                <w:b/>
                <w:color w:val="C00000"/>
                <w:lang w:val="en-US"/>
              </w:rPr>
            </w:pPr>
            <w:r w:rsidRPr="00DD6A28">
              <w:rPr>
                <w:b/>
                <w:color w:val="C00000"/>
                <w:lang w:val="en-US"/>
              </w:rPr>
              <w:t>2.1</w:t>
            </w:r>
            <w:r w:rsidRPr="00DD6A28">
              <w:rPr>
                <w:b/>
                <w:color w:val="C00000"/>
              </w:rPr>
              <w:t>2</w:t>
            </w:r>
          </w:p>
        </w:tc>
      </w:tr>
      <w:tr w:rsidR="00484FE9" w:rsidRPr="00DD6A28" w:rsidTr="00484FE9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/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pPr>
              <w:rPr>
                <w:rFonts w:eastAsia="Calibri"/>
              </w:rPr>
            </w:pPr>
            <w:r w:rsidRPr="00DD6A28">
              <w:rPr>
                <w:rFonts w:eastAsia="Calibri"/>
              </w:rPr>
              <w:t>DATA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r w:rsidRPr="00DD6A28">
              <w:t>О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r w:rsidRPr="00DD6A28">
              <w:t>D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FE9" w:rsidRPr="00DD6A28" w:rsidRDefault="00484FE9" w:rsidP="00484FE9">
            <w:r w:rsidRPr="00DD6A28">
              <w:t>Дата формирования файла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FE9" w:rsidRPr="00DD6A28" w:rsidRDefault="00484FE9" w:rsidP="00484FE9"/>
        </w:tc>
      </w:tr>
      <w:tr w:rsidR="00484FE9" w:rsidRPr="00DD6A28" w:rsidTr="00484FE9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/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pPr>
              <w:rPr>
                <w:rFonts w:eastAsia="Calibri"/>
              </w:rPr>
            </w:pPr>
            <w:r w:rsidRPr="00DD6A28">
              <w:rPr>
                <w:rFonts w:eastAsia="Calibri"/>
              </w:rPr>
              <w:t>FILENAME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r w:rsidRPr="00DD6A28">
              <w:t>О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r w:rsidRPr="00DD6A28">
              <w:t>T(26)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FE9" w:rsidRPr="00DD6A28" w:rsidRDefault="00484FE9" w:rsidP="00484FE9">
            <w:r w:rsidRPr="00DD6A28">
              <w:t>Имя файла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FE9" w:rsidRPr="00DD6A28" w:rsidRDefault="00484FE9" w:rsidP="00484FE9">
            <w:r w:rsidRPr="00DD6A28">
              <w:t>Имя файла без расширения.</w:t>
            </w:r>
          </w:p>
        </w:tc>
      </w:tr>
      <w:tr w:rsidR="00484FE9" w:rsidRPr="00DD6A28" w:rsidTr="00484FE9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pPr>
              <w:rPr>
                <w:color w:val="C00000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pPr>
              <w:rPr>
                <w:rFonts w:eastAsia="Calibri"/>
                <w:color w:val="C00000"/>
                <w:lang w:val="en-US"/>
              </w:rPr>
            </w:pPr>
            <w:r w:rsidRPr="00DD6A28">
              <w:rPr>
                <w:rFonts w:eastAsia="Calibri"/>
                <w:color w:val="C00000"/>
                <w:lang w:val="en-US"/>
              </w:rPr>
              <w:t>SD_Z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pPr>
              <w:rPr>
                <w:color w:val="C00000"/>
                <w:lang w:val="en-US"/>
              </w:rPr>
            </w:pPr>
            <w:r w:rsidRPr="00DD6A28">
              <w:rPr>
                <w:color w:val="C00000"/>
                <w:lang w:val="en-US"/>
              </w:rPr>
              <w:t>O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pPr>
              <w:rPr>
                <w:color w:val="C00000"/>
                <w:lang w:val="en-US"/>
              </w:rPr>
            </w:pPr>
            <w:r w:rsidRPr="00DD6A28">
              <w:rPr>
                <w:color w:val="C00000"/>
                <w:lang w:val="en-US"/>
              </w:rPr>
              <w:t>N(9)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FE9" w:rsidRPr="00DD6A28" w:rsidRDefault="00484FE9" w:rsidP="00484FE9">
            <w:pPr>
              <w:rPr>
                <w:color w:val="C00000"/>
              </w:rPr>
            </w:pPr>
            <w:r w:rsidRPr="00DD6A28">
              <w:rPr>
                <w:color w:val="C00000"/>
              </w:rPr>
              <w:t>Количество случаев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FE9" w:rsidRPr="00DD6A28" w:rsidRDefault="00484FE9" w:rsidP="00484FE9">
            <w:pPr>
              <w:rPr>
                <w:color w:val="C00000"/>
              </w:rPr>
            </w:pPr>
            <w:r w:rsidRPr="00DD6A28">
              <w:rPr>
                <w:color w:val="C00000"/>
              </w:rPr>
              <w:t>Указывается количество случаев, включенных в Реестр случаев.</w:t>
            </w:r>
          </w:p>
        </w:tc>
      </w:tr>
      <w:tr w:rsidR="00484FE9" w:rsidRPr="00DD6A28" w:rsidTr="00484FE9">
        <w:tc>
          <w:tcPr>
            <w:tcW w:w="104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pPr>
              <w:rPr>
                <w:b/>
                <w:color w:val="17365D" w:themeColor="text2" w:themeShade="BF"/>
              </w:rPr>
            </w:pPr>
            <w:r w:rsidRPr="00DD6A28">
              <w:rPr>
                <w:b/>
                <w:color w:val="17365D" w:themeColor="text2" w:themeShade="BF"/>
              </w:rPr>
              <w:t>Реестр случаев</w:t>
            </w:r>
          </w:p>
        </w:tc>
      </w:tr>
      <w:tr w:rsidR="00484FE9" w:rsidRPr="00DD6A28" w:rsidTr="00484FE9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r w:rsidRPr="00DD6A28">
              <w:t>SCHET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pPr>
              <w:rPr>
                <w:rFonts w:eastAsia="Calibri"/>
              </w:rPr>
            </w:pPr>
            <w:r w:rsidRPr="00DD6A28">
              <w:rPr>
                <w:rFonts w:eastAsia="Calibri"/>
              </w:rPr>
              <w:t>CODE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r w:rsidRPr="00DD6A28">
              <w:t>О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pPr>
              <w:rPr>
                <w:color w:val="C00000"/>
              </w:rPr>
            </w:pPr>
            <w:r w:rsidRPr="00DD6A28">
              <w:rPr>
                <w:color w:val="C00000"/>
              </w:rPr>
              <w:t>N</w:t>
            </w:r>
            <w:r w:rsidRPr="00DD6A28">
              <w:rPr>
                <w:color w:val="C00000"/>
                <w:highlight w:val="yellow"/>
              </w:rPr>
              <w:t>(12)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FE9" w:rsidRPr="00DD6A28" w:rsidRDefault="00484FE9" w:rsidP="00484FE9">
            <w:r w:rsidRPr="00DD6A28">
              <w:t xml:space="preserve">Код записи Реестра случаев. Не связан с кодом реестра случаев в </w:t>
            </w:r>
            <w:proofErr w:type="gramStart"/>
            <w:r w:rsidRPr="00DD6A28">
              <w:t>реестре</w:t>
            </w:r>
            <w:proofErr w:type="gramEnd"/>
            <w:r w:rsidRPr="00DD6A28">
              <w:t xml:space="preserve"> сведений, на основании которого формируется счет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FE9" w:rsidRPr="00DD6A28" w:rsidRDefault="00484FE9" w:rsidP="00484FE9">
            <w:pPr>
              <w:rPr>
                <w:color w:val="C00000"/>
              </w:rPr>
            </w:pPr>
            <w:r w:rsidRPr="00DD6A28">
              <w:rPr>
                <w:color w:val="C00000"/>
              </w:rPr>
              <w:t xml:space="preserve">Уникальный код (например, порядковый номер) на множестве всех реестров </w:t>
            </w:r>
            <w:proofErr w:type="gramStart"/>
            <w:r w:rsidRPr="00DD6A28">
              <w:rPr>
                <w:color w:val="C00000"/>
              </w:rPr>
              <w:t>случаев</w:t>
            </w:r>
            <w:proofErr w:type="gramEnd"/>
            <w:r w:rsidRPr="00DD6A28">
              <w:rPr>
                <w:color w:val="C00000"/>
              </w:rPr>
              <w:t xml:space="preserve"> как первого, так и второго типа для отчетных периодов, принадлежащих одному календарному году. Формируется МО и в дальнейшем не изменяется при предоставлении последующих сведений о счете</w:t>
            </w:r>
          </w:p>
        </w:tc>
      </w:tr>
      <w:tr w:rsidR="00484FE9" w:rsidRPr="00DD6A28" w:rsidTr="00484FE9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/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pPr>
              <w:rPr>
                <w:rFonts w:eastAsia="Calibri"/>
              </w:rPr>
            </w:pPr>
            <w:r w:rsidRPr="00DD6A28">
              <w:rPr>
                <w:rFonts w:eastAsia="Calibri"/>
              </w:rPr>
              <w:t>CODE_MO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r w:rsidRPr="00DD6A28">
              <w:t>О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r w:rsidRPr="00DD6A28">
              <w:t>T(6)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FE9" w:rsidRPr="00DD6A28" w:rsidRDefault="00484FE9" w:rsidP="00484FE9">
            <w:r w:rsidRPr="00DD6A28">
              <w:t>Реестровый номер медицинской организации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FE9" w:rsidRPr="00DD6A28" w:rsidRDefault="00484FE9" w:rsidP="00484FE9">
            <w:r w:rsidRPr="00DD6A28">
              <w:t xml:space="preserve">Код МО – юридического лица. Заполняется в </w:t>
            </w:r>
            <w:proofErr w:type="gramStart"/>
            <w:r w:rsidRPr="00DD6A28">
              <w:t>соответствии</w:t>
            </w:r>
            <w:proofErr w:type="gramEnd"/>
            <w:r w:rsidRPr="00DD6A28">
              <w:t xml:space="preserve"> со справочником F003 </w:t>
            </w:r>
          </w:p>
        </w:tc>
      </w:tr>
      <w:tr w:rsidR="00484FE9" w:rsidRPr="00DD6A28" w:rsidTr="00484FE9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/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pPr>
              <w:rPr>
                <w:rFonts w:eastAsia="Calibri"/>
              </w:rPr>
            </w:pPr>
            <w:r w:rsidRPr="00DD6A28">
              <w:rPr>
                <w:rFonts w:eastAsia="Calibri"/>
              </w:rPr>
              <w:t>YEAR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r w:rsidRPr="00DD6A28">
              <w:t>O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r w:rsidRPr="00DD6A28">
              <w:t>N(4)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FE9" w:rsidRPr="00DD6A28" w:rsidRDefault="00484FE9" w:rsidP="00484FE9">
            <w:r w:rsidRPr="00DD6A28">
              <w:t>Отчетный год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4FE9" w:rsidRPr="00DD6A28" w:rsidRDefault="009A4694" w:rsidP="00484FE9">
            <w:r>
              <w:t xml:space="preserve">Заполняется значениями, </w:t>
            </w:r>
            <w:r>
              <w:lastRenderedPageBreak/>
              <w:t xml:space="preserve">переданными в </w:t>
            </w:r>
            <w:proofErr w:type="gramStart"/>
            <w:r>
              <w:t>реестре</w:t>
            </w:r>
            <w:proofErr w:type="gramEnd"/>
            <w:r>
              <w:t xml:space="preserve"> сведений</w:t>
            </w:r>
          </w:p>
        </w:tc>
      </w:tr>
      <w:tr w:rsidR="00484FE9" w:rsidRPr="00DD6A28" w:rsidTr="00484FE9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/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pPr>
              <w:rPr>
                <w:rFonts w:eastAsia="Calibri"/>
              </w:rPr>
            </w:pPr>
            <w:r w:rsidRPr="00DD6A28">
              <w:rPr>
                <w:rFonts w:eastAsia="Calibri"/>
              </w:rPr>
              <w:t>MONTH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r w:rsidRPr="00DD6A28">
              <w:t>O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r w:rsidRPr="00DD6A28">
              <w:t>N(2)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FE9" w:rsidRPr="00DD6A28" w:rsidRDefault="00484FE9" w:rsidP="00484FE9">
            <w:r w:rsidRPr="00DD6A28">
              <w:t>Отчетный месяц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FE9" w:rsidRPr="00DD6A28" w:rsidRDefault="00484FE9" w:rsidP="00484FE9"/>
        </w:tc>
      </w:tr>
      <w:tr w:rsidR="00484FE9" w:rsidRPr="00DD6A28" w:rsidTr="00484FE9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/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pPr>
              <w:rPr>
                <w:rFonts w:eastAsia="Calibri"/>
              </w:rPr>
            </w:pPr>
            <w:r w:rsidRPr="00DD6A28">
              <w:rPr>
                <w:rFonts w:eastAsia="Calibri"/>
              </w:rPr>
              <w:t>NSCHET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r w:rsidRPr="00DD6A28">
              <w:t>О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8102CB" w:rsidP="008102CB">
            <w:r w:rsidRPr="00DD6A28">
              <w:rPr>
                <w:lang w:val="en-US"/>
              </w:rPr>
              <w:t>T</w:t>
            </w:r>
            <w:r w:rsidR="00484FE9" w:rsidRPr="00DD6A28">
              <w:t>(</w:t>
            </w:r>
            <w:r w:rsidRPr="00DD6A28">
              <w:t>15</w:t>
            </w:r>
            <w:r w:rsidR="00484FE9" w:rsidRPr="00DD6A28">
              <w:t>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FE9" w:rsidRPr="00DD6A28" w:rsidRDefault="00484FE9" w:rsidP="008102CB">
            <w:r w:rsidRPr="00DD6A28">
              <w:t xml:space="preserve">Номер </w:t>
            </w:r>
            <w:r w:rsidR="008102CB" w:rsidRPr="00DD6A28">
              <w:t>Счета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FE9" w:rsidRPr="00DD6A28" w:rsidRDefault="00484FE9" w:rsidP="00484FE9">
            <w:r w:rsidRPr="00DD6A28">
              <w:t xml:space="preserve">Номер счета. Формируется в </w:t>
            </w:r>
            <w:proofErr w:type="gramStart"/>
            <w:r w:rsidRPr="00DD6A28">
              <w:t>соответствии</w:t>
            </w:r>
            <w:proofErr w:type="gramEnd"/>
            <w:r w:rsidRPr="00DD6A28">
              <w:t xml:space="preserve"> с </w:t>
            </w:r>
            <w:hyperlink w:anchor="Примечание5" w:history="1">
              <w:r w:rsidRPr="00AB00F4">
                <w:rPr>
                  <w:rStyle w:val="a3"/>
                </w:rPr>
                <w:t>Примечанием 5.</w:t>
              </w:r>
            </w:hyperlink>
          </w:p>
          <w:p w:rsidR="00484FE9" w:rsidRPr="00DD6A28" w:rsidRDefault="00484FE9" w:rsidP="00484FE9"/>
        </w:tc>
      </w:tr>
      <w:tr w:rsidR="00484FE9" w:rsidRPr="00DD6A28" w:rsidTr="00484FE9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/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pPr>
              <w:rPr>
                <w:rFonts w:eastAsia="Calibri"/>
              </w:rPr>
            </w:pPr>
            <w:r w:rsidRPr="00DD6A28">
              <w:rPr>
                <w:rFonts w:eastAsia="Calibri"/>
              </w:rPr>
              <w:t>DSCHET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r w:rsidRPr="00DD6A28">
              <w:t>О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r w:rsidRPr="00DD6A28">
              <w:t>D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FE9" w:rsidRPr="00DD6A28" w:rsidRDefault="00484FE9" w:rsidP="009A4694">
            <w:r w:rsidRPr="00DD6A28">
              <w:t xml:space="preserve">Дата формирования </w:t>
            </w:r>
            <w:r w:rsidR="009A4694">
              <w:t>Счета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FE9" w:rsidRPr="00DD6A28" w:rsidRDefault="00484FE9" w:rsidP="00484FE9">
            <w:r w:rsidRPr="00DD6A28">
              <w:t xml:space="preserve">В </w:t>
            </w:r>
            <w:proofErr w:type="gramStart"/>
            <w:r w:rsidRPr="00DD6A28">
              <w:t>формате</w:t>
            </w:r>
            <w:proofErr w:type="gramEnd"/>
            <w:r w:rsidRPr="00DD6A28">
              <w:t xml:space="preserve"> ГГГГ-ММ-ДД</w:t>
            </w:r>
          </w:p>
        </w:tc>
      </w:tr>
      <w:tr w:rsidR="00484FE9" w:rsidRPr="00DD6A28" w:rsidTr="00484FE9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/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pPr>
              <w:rPr>
                <w:rFonts w:eastAsia="Calibri"/>
              </w:rPr>
            </w:pPr>
            <w:r w:rsidRPr="00DD6A28">
              <w:rPr>
                <w:rFonts w:eastAsia="Calibri"/>
              </w:rPr>
              <w:t>PLAT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r w:rsidRPr="00DD6A28">
              <w:t>О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r w:rsidRPr="00DD6A28">
              <w:t>T(5)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FE9" w:rsidRPr="00DD6A28" w:rsidRDefault="00484FE9" w:rsidP="00484FE9">
            <w:r w:rsidRPr="00DD6A28">
              <w:t>Плательщик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FE9" w:rsidRPr="00DD6A28" w:rsidRDefault="00484FE9" w:rsidP="00484FE9">
            <w:r w:rsidRPr="00DD6A28">
              <w:t xml:space="preserve">Заполняется реестровым номером СМО для </w:t>
            </w:r>
            <w:proofErr w:type="gramStart"/>
            <w:r w:rsidRPr="00DD6A28">
              <w:t>застрахованных</w:t>
            </w:r>
            <w:proofErr w:type="gramEnd"/>
            <w:r w:rsidRPr="00DD6A28">
              <w:t xml:space="preserve"> в Волгоградской области. Заполняется кодом 34 для </w:t>
            </w:r>
            <w:proofErr w:type="gramStart"/>
            <w:r w:rsidRPr="00DD6A28">
              <w:t>застрахованных</w:t>
            </w:r>
            <w:proofErr w:type="gramEnd"/>
            <w:r w:rsidRPr="00DD6A28">
              <w:t xml:space="preserve"> за пределами Волгоградской области.</w:t>
            </w:r>
          </w:p>
        </w:tc>
      </w:tr>
      <w:tr w:rsidR="00484FE9" w:rsidRPr="00DD6A28" w:rsidTr="00484FE9">
        <w:trPr>
          <w:trHeight w:val="426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/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pPr>
              <w:rPr>
                <w:rFonts w:eastAsia="Calibri"/>
              </w:rPr>
            </w:pPr>
            <w:r w:rsidRPr="00DD6A28">
              <w:rPr>
                <w:rFonts w:eastAsia="Calibri"/>
              </w:rPr>
              <w:t>SUMMAV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r w:rsidRPr="00DD6A28">
              <w:t>О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r w:rsidRPr="00DD6A28">
              <w:t>N(15.2)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FE9" w:rsidRPr="00DD6A28" w:rsidRDefault="00484FE9" w:rsidP="00484FE9">
            <w:r w:rsidRPr="00DD6A28">
              <w:t>Сумма МО, выставленная на оплату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FE9" w:rsidRPr="00DD6A28" w:rsidRDefault="00484FE9" w:rsidP="00484FE9">
            <w:proofErr w:type="gramStart"/>
            <w:r w:rsidRPr="00DD6A28">
              <w:t>Равна</w:t>
            </w:r>
            <w:proofErr w:type="gramEnd"/>
            <w:r w:rsidRPr="00DD6A28">
              <w:t xml:space="preserve"> сумме всех случаев, включенных в счет</w:t>
            </w:r>
          </w:p>
        </w:tc>
      </w:tr>
      <w:tr w:rsidR="00484FE9" w:rsidRPr="00DD6A28" w:rsidTr="00484FE9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/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pPr>
              <w:rPr>
                <w:rFonts w:eastAsia="Calibri"/>
              </w:rPr>
            </w:pPr>
            <w:r w:rsidRPr="00DD6A28">
              <w:rPr>
                <w:rFonts w:eastAsia="Calibri"/>
              </w:rPr>
              <w:t>COMENTS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r w:rsidRPr="00DD6A28">
              <w:t>У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r w:rsidRPr="00DD6A28">
              <w:t>T(250)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FE9" w:rsidRPr="00DD6A28" w:rsidRDefault="00484FE9" w:rsidP="00484FE9">
            <w:r w:rsidRPr="00DD6A28">
              <w:t>Служебное поле к счету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FE9" w:rsidRPr="00DD6A28" w:rsidRDefault="00484FE9" w:rsidP="00484FE9"/>
        </w:tc>
      </w:tr>
      <w:tr w:rsidR="00484FE9" w:rsidRPr="00DD6A28" w:rsidTr="00484FE9">
        <w:tc>
          <w:tcPr>
            <w:tcW w:w="104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pPr>
              <w:rPr>
                <w:b/>
                <w:color w:val="17365D" w:themeColor="text2" w:themeShade="BF"/>
              </w:rPr>
            </w:pPr>
            <w:r w:rsidRPr="00DD6A28">
              <w:rPr>
                <w:b/>
                <w:color w:val="17365D" w:themeColor="text2" w:themeShade="BF"/>
              </w:rPr>
              <w:t>Записи</w:t>
            </w:r>
          </w:p>
        </w:tc>
      </w:tr>
      <w:tr w:rsidR="008102CB" w:rsidRPr="00DD6A28" w:rsidTr="00484FE9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02CB" w:rsidRPr="00DD6A28" w:rsidRDefault="008102CB" w:rsidP="00484FE9">
            <w:r w:rsidRPr="00DD6A28">
              <w:t>ZAP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02CB" w:rsidRPr="00DD6A28" w:rsidRDefault="008102CB" w:rsidP="00484FE9">
            <w:r w:rsidRPr="00DD6A28">
              <w:t>N_ZAP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02CB" w:rsidRPr="00DD6A28" w:rsidRDefault="008102CB" w:rsidP="00484FE9">
            <w:r w:rsidRPr="00DD6A28">
              <w:t>О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02CB" w:rsidRPr="00DD6A28" w:rsidRDefault="008102CB" w:rsidP="00484FE9">
            <w:r w:rsidRPr="00DD6A28">
              <w:t>N(8)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CB" w:rsidRPr="00DD6A28" w:rsidRDefault="008102CB" w:rsidP="00D73596">
            <w:pPr>
              <w:rPr>
                <w:i/>
              </w:rPr>
            </w:pPr>
            <w:r w:rsidRPr="00DD6A28">
              <w:rPr>
                <w:i/>
              </w:rPr>
              <w:t>Порядковый номер позиции записи в Реестре счета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CB" w:rsidRPr="00DD6A28" w:rsidRDefault="008102CB" w:rsidP="00D73596">
            <w:r w:rsidRPr="00DD6A28">
              <w:t xml:space="preserve">Уникально идентифицирует запись в </w:t>
            </w:r>
            <w:proofErr w:type="gramStart"/>
            <w:r w:rsidRPr="00DD6A28">
              <w:t>пределах</w:t>
            </w:r>
            <w:proofErr w:type="gramEnd"/>
            <w:r w:rsidRPr="00DD6A28">
              <w:t xml:space="preserve"> Реестра счета.</w:t>
            </w:r>
          </w:p>
        </w:tc>
      </w:tr>
      <w:tr w:rsidR="00484FE9" w:rsidRPr="00DD6A28" w:rsidTr="008102CB">
        <w:trPr>
          <w:trHeight w:val="842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pPr>
              <w:rPr>
                <w:color w:val="C00000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FB1620" w:rsidRDefault="00484FE9" w:rsidP="00484FE9">
            <w:pPr>
              <w:rPr>
                <w:color w:val="C00000"/>
                <w:highlight w:val="lightGray"/>
              </w:rPr>
            </w:pPr>
            <w:r w:rsidRPr="00FB1620">
              <w:rPr>
                <w:color w:val="C00000"/>
                <w:highlight w:val="lightGray"/>
              </w:rPr>
              <w:t>PR_NOV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FB1620" w:rsidRDefault="00484FE9" w:rsidP="00484FE9">
            <w:pPr>
              <w:rPr>
                <w:color w:val="C00000"/>
                <w:highlight w:val="lightGray"/>
              </w:rPr>
            </w:pPr>
            <w:r w:rsidRPr="00FB1620">
              <w:rPr>
                <w:color w:val="C00000"/>
                <w:highlight w:val="lightGray"/>
              </w:rPr>
              <w:t>О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FB1620" w:rsidRDefault="00484FE9" w:rsidP="00484FE9">
            <w:pPr>
              <w:rPr>
                <w:color w:val="C00000"/>
                <w:highlight w:val="lightGray"/>
              </w:rPr>
            </w:pPr>
            <w:r w:rsidRPr="00FB1620">
              <w:rPr>
                <w:color w:val="C00000"/>
                <w:highlight w:val="lightGray"/>
              </w:rPr>
              <w:t>N(1)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FE9" w:rsidRPr="00FB1620" w:rsidRDefault="00484FE9" w:rsidP="00484FE9">
            <w:pPr>
              <w:rPr>
                <w:color w:val="C00000"/>
                <w:highlight w:val="lightGray"/>
              </w:rPr>
            </w:pPr>
            <w:r w:rsidRPr="00FB1620">
              <w:rPr>
                <w:color w:val="C00000"/>
                <w:highlight w:val="lightGray"/>
              </w:rPr>
              <w:t>Признак исправленной записи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FE9" w:rsidRPr="00FB1620" w:rsidRDefault="00FB1620" w:rsidP="00484FE9">
            <w:pPr>
              <w:rPr>
                <w:color w:val="C00000"/>
                <w:highlight w:val="lightGray"/>
              </w:rPr>
            </w:pPr>
            <w:r>
              <w:rPr>
                <w:color w:val="C00000"/>
                <w:highlight w:val="lightGray"/>
              </w:rPr>
              <w:t xml:space="preserve">Указывается значение, переданное в </w:t>
            </w:r>
            <w:proofErr w:type="gramStart"/>
            <w:r>
              <w:rPr>
                <w:color w:val="C00000"/>
                <w:highlight w:val="lightGray"/>
              </w:rPr>
              <w:t>Реестре</w:t>
            </w:r>
            <w:proofErr w:type="gramEnd"/>
            <w:r>
              <w:rPr>
                <w:color w:val="C00000"/>
                <w:highlight w:val="lightGray"/>
              </w:rPr>
              <w:t xml:space="preserve"> сведений</w:t>
            </w:r>
          </w:p>
          <w:p w:rsidR="00484FE9" w:rsidRPr="00FB1620" w:rsidRDefault="00484FE9" w:rsidP="00484FE9">
            <w:pPr>
              <w:rPr>
                <w:color w:val="C00000"/>
                <w:highlight w:val="lightGray"/>
              </w:rPr>
            </w:pPr>
          </w:p>
        </w:tc>
      </w:tr>
      <w:tr w:rsidR="00484FE9" w:rsidRPr="00DD6A28" w:rsidTr="00484FE9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/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r w:rsidRPr="00DD6A28">
              <w:t>PACIENT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r w:rsidRPr="00DD6A28">
              <w:t>О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r w:rsidRPr="00DD6A28">
              <w:t>S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FE9" w:rsidRPr="00DD6A28" w:rsidRDefault="00484FE9" w:rsidP="00484FE9">
            <w:r w:rsidRPr="00DD6A28">
              <w:t>Сведения о пациенте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FE9" w:rsidRPr="00DD6A28" w:rsidRDefault="00484FE9" w:rsidP="00484FE9"/>
        </w:tc>
      </w:tr>
      <w:tr w:rsidR="00484FE9" w:rsidRPr="00DD6A28" w:rsidTr="00484FE9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4FE9" w:rsidRPr="00DD6A28" w:rsidRDefault="00484FE9" w:rsidP="00484FE9"/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4FE9" w:rsidRPr="00DD6A28" w:rsidRDefault="00484FE9" w:rsidP="00484FE9">
            <w:r w:rsidRPr="00DD6A28">
              <w:t>SLUCH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4FE9" w:rsidRPr="00DD6A28" w:rsidRDefault="00484FE9" w:rsidP="00484FE9">
            <w:r w:rsidRPr="00DD6A28">
              <w:t>О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4FE9" w:rsidRPr="00DD6A28" w:rsidRDefault="00484FE9" w:rsidP="00484FE9">
            <w:r w:rsidRPr="00DD6A28">
              <w:t>S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FE9" w:rsidRPr="00DD6A28" w:rsidRDefault="00484FE9" w:rsidP="00484FE9">
            <w:r w:rsidRPr="00DD6A28">
              <w:t>Сведения о случае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FE9" w:rsidRPr="00DD6A28" w:rsidRDefault="00484FE9" w:rsidP="00484FE9"/>
        </w:tc>
      </w:tr>
      <w:tr w:rsidR="00484FE9" w:rsidRPr="00DD6A28" w:rsidTr="00484FE9">
        <w:tc>
          <w:tcPr>
            <w:tcW w:w="104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pPr>
              <w:rPr>
                <w:b/>
                <w:color w:val="17365D" w:themeColor="text2" w:themeShade="BF"/>
              </w:rPr>
            </w:pPr>
            <w:r w:rsidRPr="00DD6A28">
              <w:rPr>
                <w:b/>
                <w:color w:val="17365D" w:themeColor="text2" w:themeShade="BF"/>
              </w:rPr>
              <w:t>Сведения о пациенте</w:t>
            </w:r>
          </w:p>
        </w:tc>
      </w:tr>
      <w:tr w:rsidR="00484FE9" w:rsidRPr="00DD6A28" w:rsidTr="00484FE9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r w:rsidRPr="00DD6A28">
              <w:t>PACIENT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pPr>
              <w:rPr>
                <w:rFonts w:eastAsia="Calibri"/>
              </w:rPr>
            </w:pPr>
            <w:r w:rsidRPr="00DD6A28">
              <w:rPr>
                <w:rFonts w:eastAsia="Calibri"/>
              </w:rPr>
              <w:t>ID_PAC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r w:rsidRPr="00DD6A28">
              <w:t>О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r w:rsidRPr="00DD6A28">
              <w:t>T(36)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FE9" w:rsidRPr="00DD6A28" w:rsidRDefault="00484FE9" w:rsidP="00484FE9">
            <w:r w:rsidRPr="00DD6A28">
              <w:t>Код записи о пациенте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71F" w:rsidRPr="00DD6A28" w:rsidRDefault="007C471F" w:rsidP="007C471F">
            <w:r w:rsidRPr="00DD6A28">
              <w:t xml:space="preserve">Уникальный код пациента (равен ID_PAC в соответствующем Реестре сведений об </w:t>
            </w:r>
            <w:proofErr w:type="gramStart"/>
            <w:r w:rsidRPr="00DD6A28">
              <w:t>оказанной</w:t>
            </w:r>
            <w:proofErr w:type="gramEnd"/>
            <w:r w:rsidRPr="00DD6A28">
              <w:t xml:space="preserve"> медицинской помощи)</w:t>
            </w:r>
          </w:p>
          <w:p w:rsidR="00484FE9" w:rsidRPr="00DD6A28" w:rsidRDefault="007C471F" w:rsidP="007C471F">
            <w:proofErr w:type="gramStart"/>
            <w:r w:rsidRPr="00DD6A28">
              <w:t>Необходим</w:t>
            </w:r>
            <w:proofErr w:type="gramEnd"/>
            <w:r w:rsidRPr="00DD6A28">
              <w:t xml:space="preserve"> для связи с Реестром пациентов</w:t>
            </w:r>
          </w:p>
        </w:tc>
      </w:tr>
      <w:tr w:rsidR="007C471F" w:rsidRPr="00DD6A28" w:rsidTr="00484FE9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C471F" w:rsidRPr="00DD6A28" w:rsidRDefault="007C471F" w:rsidP="00484FE9">
            <w:pPr>
              <w:rPr>
                <w:rFonts w:eastAsia="Calibri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C471F" w:rsidRPr="00DD6A28" w:rsidRDefault="007C471F" w:rsidP="00484FE9">
            <w:pPr>
              <w:rPr>
                <w:rFonts w:eastAsia="Calibri"/>
              </w:rPr>
            </w:pPr>
            <w:r w:rsidRPr="00DD6A28">
              <w:rPr>
                <w:rFonts w:eastAsia="Calibri"/>
              </w:rPr>
              <w:t>VPOLIS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C471F" w:rsidRPr="00DD6A28" w:rsidRDefault="007C471F" w:rsidP="00484FE9">
            <w:r w:rsidRPr="00DD6A28">
              <w:t>O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C471F" w:rsidRPr="00DD6A28" w:rsidRDefault="007C471F" w:rsidP="00484FE9">
            <w:r w:rsidRPr="00DD6A28">
              <w:t>N(1)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71F" w:rsidRPr="00DD6A28" w:rsidRDefault="007C471F" w:rsidP="00484FE9">
            <w:r w:rsidRPr="00DD6A28">
              <w:t>Тип документа, подтверждающего фа</w:t>
            </w:r>
            <w:proofErr w:type="gramStart"/>
            <w:r w:rsidRPr="00DD6A28">
              <w:t>кт стр</w:t>
            </w:r>
            <w:proofErr w:type="gramEnd"/>
            <w:r w:rsidRPr="00DD6A28">
              <w:t>ахования по ОМС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71F" w:rsidRPr="00DD6A28" w:rsidRDefault="007C471F" w:rsidP="00D73596">
            <w:r w:rsidRPr="00DD6A28">
              <w:t xml:space="preserve">Заполняется значением, переданным в </w:t>
            </w:r>
            <w:proofErr w:type="gramStart"/>
            <w:r w:rsidRPr="00DD6A28">
              <w:t>Реестре</w:t>
            </w:r>
            <w:proofErr w:type="gramEnd"/>
            <w:r w:rsidRPr="00DD6A28">
              <w:t xml:space="preserve"> СП и ТК, на основании которого формируется счет </w:t>
            </w:r>
          </w:p>
        </w:tc>
      </w:tr>
      <w:tr w:rsidR="007C471F" w:rsidRPr="00DD6A28" w:rsidTr="00484FE9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C471F" w:rsidRPr="00DD6A28" w:rsidRDefault="007C471F" w:rsidP="00484FE9">
            <w:pPr>
              <w:rPr>
                <w:rFonts w:eastAsia="Calibri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C471F" w:rsidRPr="00DD6A28" w:rsidRDefault="007C471F" w:rsidP="00484FE9">
            <w:pPr>
              <w:rPr>
                <w:rFonts w:eastAsia="Calibri"/>
              </w:rPr>
            </w:pPr>
            <w:r w:rsidRPr="00DD6A28">
              <w:rPr>
                <w:rFonts w:eastAsia="Calibri"/>
              </w:rPr>
              <w:t>SPOLIS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C471F" w:rsidRPr="00DD6A28" w:rsidRDefault="007C471F" w:rsidP="00484FE9">
            <w:r w:rsidRPr="00DD6A28">
              <w:t>У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C471F" w:rsidRPr="00DD6A28" w:rsidRDefault="007C471F" w:rsidP="00484FE9">
            <w:r w:rsidRPr="00DD6A28">
              <w:t>Т(10)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71F" w:rsidRPr="00DD6A28" w:rsidRDefault="007C471F" w:rsidP="00484FE9">
            <w:r w:rsidRPr="00DD6A28">
              <w:t>Серия документа, подтверждающего фа</w:t>
            </w:r>
            <w:proofErr w:type="gramStart"/>
            <w:r w:rsidRPr="00DD6A28">
              <w:t>кт стр</w:t>
            </w:r>
            <w:proofErr w:type="gramEnd"/>
            <w:r w:rsidRPr="00DD6A28">
              <w:t>ахования по ОМС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71F" w:rsidRPr="00DD6A28" w:rsidRDefault="007C471F" w:rsidP="00D73596">
            <w:r w:rsidRPr="00DD6A28">
              <w:t xml:space="preserve">Заполняется значением, переданным в </w:t>
            </w:r>
            <w:proofErr w:type="gramStart"/>
            <w:r w:rsidRPr="00DD6A28">
              <w:t>Реестре</w:t>
            </w:r>
            <w:proofErr w:type="gramEnd"/>
            <w:r w:rsidRPr="00DD6A28">
              <w:t xml:space="preserve"> СП и ТК, на основании которого формируется счет.</w:t>
            </w:r>
          </w:p>
          <w:p w:rsidR="007C471F" w:rsidRPr="00DD6A28" w:rsidRDefault="007C471F" w:rsidP="00D73596">
            <w:r w:rsidRPr="00DD6A28">
              <w:t>Не заполняется только при отсутствии в документе, подтверждающем фа</w:t>
            </w:r>
            <w:proofErr w:type="gramStart"/>
            <w:r w:rsidRPr="00DD6A28">
              <w:t>кт стр</w:t>
            </w:r>
            <w:proofErr w:type="gramEnd"/>
            <w:r w:rsidRPr="00DD6A28">
              <w:t>ахования по ОМС</w:t>
            </w:r>
          </w:p>
        </w:tc>
      </w:tr>
      <w:tr w:rsidR="007C471F" w:rsidRPr="00DD6A28" w:rsidTr="00484FE9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C471F" w:rsidRPr="00DD6A28" w:rsidRDefault="007C471F" w:rsidP="00484FE9">
            <w:pPr>
              <w:rPr>
                <w:rFonts w:eastAsia="Calibri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C471F" w:rsidRPr="00DD6A28" w:rsidRDefault="007C471F" w:rsidP="00484FE9">
            <w:pPr>
              <w:rPr>
                <w:rFonts w:eastAsia="Calibri"/>
              </w:rPr>
            </w:pPr>
            <w:r w:rsidRPr="00DD6A28">
              <w:rPr>
                <w:rFonts w:eastAsia="Calibri"/>
              </w:rPr>
              <w:t>NPOLIS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C471F" w:rsidRPr="00DD6A28" w:rsidRDefault="007C471F" w:rsidP="00484FE9">
            <w:r w:rsidRPr="00DD6A28">
              <w:t>O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C471F" w:rsidRPr="00DD6A28" w:rsidRDefault="007C471F" w:rsidP="00484FE9">
            <w:r w:rsidRPr="00DD6A28">
              <w:t>T(20)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71F" w:rsidRPr="00DD6A28" w:rsidRDefault="007C471F" w:rsidP="00484FE9">
            <w:r w:rsidRPr="00DD6A28">
              <w:t>Номер документа, подтверждающего фа</w:t>
            </w:r>
            <w:proofErr w:type="gramStart"/>
            <w:r w:rsidRPr="00DD6A28">
              <w:t>кт стр</w:t>
            </w:r>
            <w:proofErr w:type="gramEnd"/>
            <w:r w:rsidRPr="00DD6A28">
              <w:t>ахования по ОМС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71F" w:rsidRPr="00DD6A28" w:rsidRDefault="007C471F" w:rsidP="00D73596">
            <w:r w:rsidRPr="00DD6A28">
              <w:t xml:space="preserve">Заполняется значением, переданным в </w:t>
            </w:r>
            <w:proofErr w:type="gramStart"/>
            <w:r w:rsidRPr="00DD6A28">
              <w:t>Реестре</w:t>
            </w:r>
            <w:proofErr w:type="gramEnd"/>
            <w:r w:rsidRPr="00DD6A28">
              <w:t xml:space="preserve"> СП и ТК, на основании которого формируется счет</w:t>
            </w:r>
          </w:p>
        </w:tc>
      </w:tr>
      <w:tr w:rsidR="00484FE9" w:rsidRPr="00DD6A28" w:rsidTr="00484FE9">
        <w:trPr>
          <w:trHeight w:val="1400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4FE9" w:rsidRPr="00DD6A28" w:rsidRDefault="00484FE9" w:rsidP="00484FE9">
            <w:pPr>
              <w:rPr>
                <w:color w:val="C00000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4FE9" w:rsidRPr="00DD6A28" w:rsidRDefault="00484FE9" w:rsidP="00484FE9">
            <w:pPr>
              <w:rPr>
                <w:color w:val="C00000"/>
                <w:lang w:val="en-US"/>
              </w:rPr>
            </w:pPr>
            <w:r w:rsidRPr="00DD6A28">
              <w:rPr>
                <w:color w:val="C00000"/>
                <w:lang w:val="en-US"/>
              </w:rPr>
              <w:t>ENP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4FE9" w:rsidRPr="00DD6A28" w:rsidRDefault="007C471F" w:rsidP="00484FE9">
            <w:pPr>
              <w:rPr>
                <w:color w:val="C00000"/>
              </w:rPr>
            </w:pPr>
            <w:r w:rsidRPr="00DD6A28">
              <w:rPr>
                <w:color w:val="C00000"/>
              </w:rPr>
              <w:t>О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4FE9" w:rsidRPr="00DD6A28" w:rsidRDefault="00484FE9" w:rsidP="00484FE9">
            <w:pPr>
              <w:rPr>
                <w:color w:val="C00000"/>
              </w:rPr>
            </w:pPr>
            <w:r w:rsidRPr="00DD6A28">
              <w:rPr>
                <w:color w:val="C00000"/>
              </w:rPr>
              <w:t>Т(16)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FE9" w:rsidRPr="00DD6A28" w:rsidRDefault="00484FE9" w:rsidP="00484FE9">
            <w:pPr>
              <w:rPr>
                <w:color w:val="C00000"/>
              </w:rPr>
            </w:pPr>
            <w:r w:rsidRPr="00DD6A28">
              <w:rPr>
                <w:color w:val="C00000"/>
              </w:rPr>
              <w:t>Единый номер полиса единого образца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FE9" w:rsidRPr="00DD6A28" w:rsidRDefault="007C471F" w:rsidP="00484FE9">
            <w:pPr>
              <w:rPr>
                <w:color w:val="C00000"/>
              </w:rPr>
            </w:pPr>
            <w:r w:rsidRPr="00DD6A28">
              <w:t xml:space="preserve">Заполняется значением, переданным в </w:t>
            </w:r>
            <w:proofErr w:type="gramStart"/>
            <w:r w:rsidRPr="00DD6A28">
              <w:t>Реестре</w:t>
            </w:r>
            <w:proofErr w:type="gramEnd"/>
            <w:r w:rsidRPr="00DD6A28">
              <w:t xml:space="preserve"> СП и ТК, на основании которого формируется счет</w:t>
            </w:r>
          </w:p>
        </w:tc>
      </w:tr>
      <w:tr w:rsidR="00484FE9" w:rsidRPr="00DD6A28" w:rsidTr="00484FE9">
        <w:trPr>
          <w:trHeight w:val="1400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4FE9" w:rsidRPr="00DD6A28" w:rsidRDefault="00484FE9" w:rsidP="00484FE9">
            <w:pPr>
              <w:rPr>
                <w:color w:val="C00000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4FE9" w:rsidRPr="00DD6A28" w:rsidRDefault="00484FE9" w:rsidP="00484FE9">
            <w:pPr>
              <w:rPr>
                <w:color w:val="C00000"/>
                <w:lang w:val="en-US"/>
              </w:rPr>
            </w:pPr>
            <w:r w:rsidRPr="00DD6A28">
              <w:rPr>
                <w:color w:val="C00000"/>
                <w:lang w:val="en-US"/>
              </w:rPr>
              <w:t>ST_OKATO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4FE9" w:rsidRPr="00DD6A28" w:rsidRDefault="00EC58E4" w:rsidP="00484FE9">
            <w:pPr>
              <w:rPr>
                <w:color w:val="C00000"/>
              </w:rPr>
            </w:pPr>
            <w:r w:rsidRPr="00DD6A28">
              <w:rPr>
                <w:color w:val="C00000"/>
              </w:rPr>
              <w:t>Н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4FE9" w:rsidRPr="00DD6A28" w:rsidRDefault="00484FE9" w:rsidP="00484FE9">
            <w:pPr>
              <w:rPr>
                <w:color w:val="C00000"/>
              </w:rPr>
            </w:pPr>
            <w:r w:rsidRPr="00DD6A28">
              <w:rPr>
                <w:color w:val="C00000"/>
              </w:rPr>
              <w:t>Т(5)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FE9" w:rsidRPr="00DD6A28" w:rsidRDefault="00484FE9" w:rsidP="00484FE9">
            <w:pPr>
              <w:rPr>
                <w:color w:val="C00000"/>
              </w:rPr>
            </w:pPr>
            <w:r w:rsidRPr="00DD6A28">
              <w:rPr>
                <w:color w:val="C00000"/>
              </w:rPr>
              <w:t>Регион страхования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FE9" w:rsidRPr="00DD6A28" w:rsidRDefault="00EC58E4" w:rsidP="00484FE9">
            <w:pPr>
              <w:rPr>
                <w:color w:val="C00000"/>
              </w:rPr>
            </w:pPr>
            <w:r w:rsidRPr="00DD6A28">
              <w:rPr>
                <w:color w:val="C00000"/>
              </w:rPr>
              <w:t>Поле не заполняется</w:t>
            </w:r>
          </w:p>
        </w:tc>
      </w:tr>
      <w:tr w:rsidR="00EC58E4" w:rsidRPr="00DD6A28" w:rsidTr="00484FE9">
        <w:trPr>
          <w:trHeight w:val="1400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58E4" w:rsidRPr="00DD6A28" w:rsidRDefault="00EC58E4" w:rsidP="00484FE9"/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58E4" w:rsidRPr="00DD6A28" w:rsidRDefault="00EC58E4" w:rsidP="00484FE9">
            <w:r w:rsidRPr="00DD6A28">
              <w:t>SMO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58E4" w:rsidRPr="00DD6A28" w:rsidRDefault="00DD6A28" w:rsidP="00484FE9">
            <w:r>
              <w:t>О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58E4" w:rsidRPr="00DD6A28" w:rsidRDefault="00EC58E4" w:rsidP="00484FE9">
            <w:r w:rsidRPr="00DD6A28">
              <w:t>T(5)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8E4" w:rsidRPr="00DD6A28" w:rsidRDefault="00EC58E4" w:rsidP="00D73596">
            <w:r w:rsidRPr="00DD6A28">
              <w:t xml:space="preserve">Реестровый номер СМО или ТФОМС Волгоградской области (34).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8E4" w:rsidRPr="00DD6A28" w:rsidRDefault="00EC58E4" w:rsidP="00D73596">
            <w:r w:rsidRPr="00DD6A28">
              <w:t xml:space="preserve">Заполняется значением, переданным в </w:t>
            </w:r>
            <w:proofErr w:type="gramStart"/>
            <w:r w:rsidRPr="00DD6A28">
              <w:t>Реестре</w:t>
            </w:r>
            <w:proofErr w:type="gramEnd"/>
            <w:r w:rsidRPr="00DD6A28">
              <w:t xml:space="preserve"> СП и ТК, на основании которого формируется счет</w:t>
            </w:r>
          </w:p>
        </w:tc>
      </w:tr>
      <w:tr w:rsidR="00484FE9" w:rsidRPr="00DD6A28" w:rsidTr="00484FE9">
        <w:trPr>
          <w:trHeight w:val="639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pPr>
              <w:rPr>
                <w:rFonts w:eastAsia="Calibri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pPr>
              <w:rPr>
                <w:rFonts w:eastAsia="Calibri"/>
              </w:rPr>
            </w:pPr>
            <w:r w:rsidRPr="00DD6A28">
              <w:rPr>
                <w:rFonts w:eastAsia="Calibri"/>
              </w:rPr>
              <w:t>SMO_OGRN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r w:rsidRPr="00DD6A28">
              <w:t>Н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r w:rsidRPr="00DD6A28">
              <w:t>T(15)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FE9" w:rsidRPr="00DD6A28" w:rsidRDefault="00484FE9" w:rsidP="00484FE9">
            <w:r w:rsidRPr="00DD6A28">
              <w:t>ОГРН СМО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FE9" w:rsidRPr="00DD6A28" w:rsidRDefault="00484FE9" w:rsidP="00484FE9">
            <w:r w:rsidRPr="00DD6A28">
              <w:t>Не заполняется</w:t>
            </w:r>
          </w:p>
        </w:tc>
      </w:tr>
      <w:tr w:rsidR="00EC58E4" w:rsidRPr="00DD6A28" w:rsidTr="00484FE9">
        <w:trPr>
          <w:trHeight w:val="493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58E4" w:rsidRPr="00DD6A28" w:rsidRDefault="00EC58E4" w:rsidP="00484FE9"/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58E4" w:rsidRPr="00DD6A28" w:rsidRDefault="00EC58E4" w:rsidP="00484FE9">
            <w:r w:rsidRPr="00DD6A28">
              <w:t>SMO_OK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58E4" w:rsidRPr="00DD6A28" w:rsidRDefault="00EC58E4" w:rsidP="00484FE9">
            <w:r w:rsidRPr="00DD6A28">
              <w:t>О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58E4" w:rsidRPr="00DD6A28" w:rsidRDefault="00EC58E4" w:rsidP="00484FE9">
            <w:r w:rsidRPr="00DD6A28">
              <w:t>T(5)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8E4" w:rsidRPr="00DD6A28" w:rsidRDefault="00EC58E4" w:rsidP="00D73596">
            <w:r w:rsidRPr="00DD6A28">
              <w:t>ОКАТО территории страхования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8E4" w:rsidRPr="00DD6A28" w:rsidRDefault="00EC58E4" w:rsidP="00D73596">
            <w:r w:rsidRPr="00DD6A28">
              <w:t xml:space="preserve">Заполняется значением, переданным в </w:t>
            </w:r>
            <w:proofErr w:type="gramStart"/>
            <w:r w:rsidRPr="00DD6A28">
              <w:t>Реестре</w:t>
            </w:r>
            <w:proofErr w:type="gramEnd"/>
            <w:r w:rsidRPr="00DD6A28">
              <w:t xml:space="preserve"> СП и ТК, на основании которого формируется счет</w:t>
            </w:r>
          </w:p>
        </w:tc>
      </w:tr>
      <w:tr w:rsidR="00484FE9" w:rsidRPr="00DD6A28" w:rsidTr="00484FE9">
        <w:trPr>
          <w:trHeight w:val="673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4FE9" w:rsidRPr="00DD6A28" w:rsidRDefault="00484FE9" w:rsidP="00484FE9">
            <w:pPr>
              <w:rPr>
                <w:rFonts w:eastAsia="Calibri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4FE9" w:rsidRPr="00DD6A28" w:rsidRDefault="00484FE9" w:rsidP="00484FE9">
            <w:pPr>
              <w:rPr>
                <w:rFonts w:eastAsia="Calibri"/>
              </w:rPr>
            </w:pPr>
            <w:r w:rsidRPr="00DD6A28">
              <w:rPr>
                <w:rFonts w:eastAsia="Calibri"/>
              </w:rPr>
              <w:t>SMO_NAM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4FE9" w:rsidRPr="00DD6A28" w:rsidRDefault="00DD6A28" w:rsidP="00484FE9">
            <w:r>
              <w:t>Н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4FE9" w:rsidRPr="00DD6A28" w:rsidRDefault="00484FE9" w:rsidP="00484FE9">
            <w:r w:rsidRPr="00DD6A28">
              <w:t>Т(100)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FE9" w:rsidRPr="00DD6A28" w:rsidRDefault="00484FE9" w:rsidP="00484FE9">
            <w:r w:rsidRPr="00DD6A28">
              <w:t>Наименование СМО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FE9" w:rsidRPr="00DD6A28" w:rsidRDefault="00DD6A28" w:rsidP="00DD6A28">
            <w:pPr>
              <w:pStyle w:val="ab"/>
              <w:ind w:left="335"/>
            </w:pPr>
            <w:r>
              <w:t>Не заполняется</w:t>
            </w:r>
          </w:p>
        </w:tc>
      </w:tr>
      <w:tr w:rsidR="00484FE9" w:rsidRPr="00DD6A28" w:rsidTr="00484FE9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pPr>
              <w:rPr>
                <w:rFonts w:eastAsia="Calibri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pPr>
              <w:rPr>
                <w:rFonts w:eastAsia="Calibri"/>
              </w:rPr>
            </w:pPr>
            <w:r w:rsidRPr="00DD6A28">
              <w:rPr>
                <w:rFonts w:eastAsia="Calibri"/>
              </w:rPr>
              <w:t>NOVOR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r w:rsidRPr="00DD6A28">
              <w:t>О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r w:rsidRPr="00DD6A28">
              <w:t>Т(9)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FE9" w:rsidRPr="00DD6A28" w:rsidRDefault="00484FE9" w:rsidP="00484FE9">
            <w:r w:rsidRPr="00DD6A28">
              <w:t>Признак новорождённого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FE9" w:rsidRPr="00DD6A28" w:rsidRDefault="00D73596" w:rsidP="00484FE9">
            <w:r>
              <w:t>Заполняется значением</w:t>
            </w:r>
            <w:proofErr w:type="gramStart"/>
            <w:r>
              <w:t xml:space="preserve"> ,</w:t>
            </w:r>
            <w:proofErr w:type="gramEnd"/>
            <w:r>
              <w:t xml:space="preserve"> переданным в Реестре сведений</w:t>
            </w:r>
          </w:p>
        </w:tc>
      </w:tr>
      <w:tr w:rsidR="00484FE9" w:rsidRPr="00DD6A28" w:rsidTr="00484FE9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pPr>
              <w:rPr>
                <w:rFonts w:eastAsia="Calibri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pPr>
              <w:rPr>
                <w:rFonts w:eastAsia="Calibri"/>
              </w:rPr>
            </w:pPr>
            <w:r w:rsidRPr="00DD6A28">
              <w:rPr>
                <w:rFonts w:eastAsia="Calibri"/>
              </w:rPr>
              <w:t>MO_PR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r w:rsidRPr="00DD6A28">
              <w:t>У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r w:rsidRPr="00DD6A28">
              <w:t>Т(6)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FE9" w:rsidRPr="00DD6A28" w:rsidRDefault="00484FE9" w:rsidP="00484FE9">
            <w:r w:rsidRPr="00DD6A28">
              <w:t>Регистрационный код медицинской организации (CODEM из справочника Т001) прикрепления для оказания амбулаторно-поликлинической помощи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FE9" w:rsidRPr="00DD6A28" w:rsidRDefault="00D73596" w:rsidP="00484FE9">
            <w:r>
              <w:t xml:space="preserve">Заполняется значением, переданным в </w:t>
            </w:r>
            <w:proofErr w:type="gramStart"/>
            <w:r>
              <w:t>Реестре</w:t>
            </w:r>
            <w:proofErr w:type="gramEnd"/>
            <w:r>
              <w:t xml:space="preserve"> СП и ТК</w:t>
            </w:r>
          </w:p>
        </w:tc>
      </w:tr>
      <w:tr w:rsidR="00484FE9" w:rsidRPr="00DD6A28" w:rsidTr="00484FE9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pPr>
              <w:rPr>
                <w:rFonts w:eastAsia="Calibri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pPr>
              <w:rPr>
                <w:rFonts w:eastAsia="Calibri"/>
              </w:rPr>
            </w:pPr>
            <w:r w:rsidRPr="00DD6A28">
              <w:rPr>
                <w:rFonts w:eastAsia="Calibri"/>
              </w:rPr>
              <w:t>VNOV_D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r w:rsidRPr="00DD6A28">
              <w:t>У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r w:rsidRPr="00DD6A28">
              <w:t>N(4)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FE9" w:rsidRPr="00DD6A28" w:rsidRDefault="00484FE9" w:rsidP="00484FE9">
            <w:r w:rsidRPr="00DD6A28">
              <w:t xml:space="preserve">Вес в </w:t>
            </w:r>
            <w:proofErr w:type="gramStart"/>
            <w:r w:rsidRPr="00DD6A28">
              <w:t>граммах</w:t>
            </w:r>
            <w:proofErr w:type="gramEnd"/>
            <w:r w:rsidRPr="00DD6A28">
              <w:t xml:space="preserve">  при рождении. Например, 1100, что означает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DD6A28">
                <w:t>1 кг</w:t>
              </w:r>
            </w:smartTag>
            <w:r w:rsidRPr="00DD6A28">
              <w:t xml:space="preserve">. </w:t>
            </w:r>
            <w:proofErr w:type="spellStart"/>
            <w:r w:rsidRPr="00DD6A28">
              <w:t>100гр</w:t>
            </w:r>
            <w:proofErr w:type="spellEnd"/>
            <w:r w:rsidRPr="00DD6A28"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FE9" w:rsidRPr="00DD6A28" w:rsidRDefault="00D73596" w:rsidP="00D73596">
            <w:r>
              <w:t>Если при передаче сведений в реестре сведений поле было заполнено, то указывается значение, переданное в Реестре сведений.</w:t>
            </w:r>
          </w:p>
        </w:tc>
      </w:tr>
      <w:tr w:rsidR="00484FE9" w:rsidRPr="00DD6A28" w:rsidTr="00484FE9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pPr>
              <w:rPr>
                <w:rFonts w:eastAsia="Calibri"/>
                <w:color w:val="C00000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pPr>
              <w:rPr>
                <w:rFonts w:eastAsia="Calibri"/>
                <w:color w:val="C00000"/>
                <w:lang w:val="en-US"/>
              </w:rPr>
            </w:pPr>
            <w:r w:rsidRPr="00DD6A28">
              <w:rPr>
                <w:rFonts w:eastAsia="Calibri"/>
                <w:color w:val="C00000"/>
                <w:lang w:val="en-US"/>
              </w:rPr>
              <w:t>DISABILITY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pPr>
              <w:rPr>
                <w:color w:val="C00000"/>
              </w:rPr>
            </w:pPr>
            <w:r w:rsidRPr="00DD6A28">
              <w:rPr>
                <w:color w:val="C00000"/>
              </w:rPr>
              <w:t>У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pPr>
              <w:rPr>
                <w:color w:val="C00000"/>
                <w:lang w:val="en-US"/>
              </w:rPr>
            </w:pPr>
            <w:r w:rsidRPr="00DD6A28">
              <w:rPr>
                <w:color w:val="C00000"/>
                <w:lang w:val="en-US"/>
              </w:rPr>
              <w:t>S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FE9" w:rsidRPr="00DD6A28" w:rsidRDefault="00484FE9" w:rsidP="00484FE9">
            <w:pPr>
              <w:rPr>
                <w:color w:val="C00000"/>
              </w:rPr>
            </w:pPr>
            <w:r w:rsidRPr="00DD6A28">
              <w:rPr>
                <w:color w:val="C00000"/>
              </w:rPr>
              <w:t>Сведения о признании застрахованного лица инвалидом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FE9" w:rsidRPr="00DD6A28" w:rsidRDefault="00D73596" w:rsidP="00484FE9">
            <w:pPr>
              <w:rPr>
                <w:color w:val="C00000"/>
              </w:rPr>
            </w:pPr>
            <w:r>
              <w:rPr>
                <w:color w:val="C00000"/>
              </w:rPr>
              <w:t xml:space="preserve">Наличие и значения определяются наличием  и значениями в </w:t>
            </w:r>
            <w:proofErr w:type="gramStart"/>
            <w:r>
              <w:rPr>
                <w:color w:val="C00000"/>
              </w:rPr>
              <w:t>Реестре</w:t>
            </w:r>
            <w:proofErr w:type="gramEnd"/>
            <w:r>
              <w:rPr>
                <w:color w:val="C00000"/>
              </w:rPr>
              <w:t xml:space="preserve"> сведений, на основании которого формируется счет.</w:t>
            </w:r>
          </w:p>
        </w:tc>
      </w:tr>
      <w:tr w:rsidR="00484FE9" w:rsidRPr="00DD6A28" w:rsidTr="00484FE9">
        <w:tc>
          <w:tcPr>
            <w:tcW w:w="104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pPr>
              <w:rPr>
                <w:b/>
                <w:color w:val="17365D" w:themeColor="text2" w:themeShade="BF"/>
              </w:rPr>
            </w:pPr>
            <w:r w:rsidRPr="00DD6A28">
              <w:rPr>
                <w:b/>
                <w:color w:val="17365D" w:themeColor="text2" w:themeShade="BF"/>
              </w:rPr>
              <w:t>Сведения о признании лица инвалидом</w:t>
            </w:r>
          </w:p>
        </w:tc>
      </w:tr>
      <w:tr w:rsidR="00D73596" w:rsidRPr="00DD6A28" w:rsidTr="00D73596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3596" w:rsidRPr="00DD6A28" w:rsidRDefault="00D73596" w:rsidP="00484FE9">
            <w:pPr>
              <w:rPr>
                <w:color w:val="C00000"/>
              </w:rPr>
            </w:pPr>
            <w:r w:rsidRPr="00DD6A28">
              <w:rPr>
                <w:rFonts w:eastAsia="Calibri"/>
                <w:color w:val="C00000"/>
                <w:lang w:val="en-US"/>
              </w:rPr>
              <w:t>DISABILITY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3596" w:rsidRPr="00DD6A28" w:rsidRDefault="00D73596" w:rsidP="00484FE9">
            <w:pPr>
              <w:rPr>
                <w:rFonts w:eastAsia="Calibri"/>
                <w:color w:val="C00000"/>
              </w:rPr>
            </w:pPr>
            <w:r w:rsidRPr="00DD6A28">
              <w:rPr>
                <w:rFonts w:eastAsia="Calibri"/>
                <w:color w:val="C00000"/>
                <w:lang w:val="en-US"/>
              </w:rPr>
              <w:t>INV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3596" w:rsidRPr="00DD6A28" w:rsidRDefault="00D73596" w:rsidP="00484FE9">
            <w:pPr>
              <w:rPr>
                <w:color w:val="C00000"/>
              </w:rPr>
            </w:pPr>
            <w:r w:rsidRPr="00DD6A28">
              <w:rPr>
                <w:color w:val="C00000"/>
              </w:rPr>
              <w:t>О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3596" w:rsidRPr="00DD6A28" w:rsidRDefault="00D73596" w:rsidP="00484FE9">
            <w:pPr>
              <w:rPr>
                <w:color w:val="C00000"/>
                <w:lang w:val="en-US"/>
              </w:rPr>
            </w:pPr>
            <w:r w:rsidRPr="00DD6A28">
              <w:rPr>
                <w:color w:val="C00000"/>
                <w:lang w:val="en-US"/>
              </w:rPr>
              <w:t>N(1)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96" w:rsidRPr="00DD6A28" w:rsidRDefault="00D73596" w:rsidP="00484FE9">
            <w:pPr>
              <w:rPr>
                <w:color w:val="C00000"/>
              </w:rPr>
            </w:pPr>
            <w:r w:rsidRPr="00DD6A28">
              <w:rPr>
                <w:color w:val="C00000"/>
              </w:rPr>
              <w:t>Указывается группа инвалидности при первичном признании застрахованного лица инвалидом.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596" w:rsidRPr="00DD6A28" w:rsidRDefault="00D73596" w:rsidP="00484FE9">
            <w:pPr>
              <w:autoSpaceDE w:val="0"/>
              <w:autoSpaceDN w:val="0"/>
              <w:adjustRightInd w:val="0"/>
              <w:jc w:val="both"/>
              <w:rPr>
                <w:color w:val="C00000"/>
              </w:rPr>
            </w:pPr>
            <w:r>
              <w:rPr>
                <w:color w:val="C00000"/>
              </w:rPr>
              <w:t xml:space="preserve">Наличие и значения определяются наличием  и значениями в </w:t>
            </w:r>
            <w:proofErr w:type="gramStart"/>
            <w:r>
              <w:rPr>
                <w:color w:val="C00000"/>
              </w:rPr>
              <w:t>Реестре</w:t>
            </w:r>
            <w:proofErr w:type="gramEnd"/>
            <w:r>
              <w:rPr>
                <w:color w:val="C00000"/>
              </w:rPr>
              <w:t xml:space="preserve"> сведений, на основании которого формируется счет</w:t>
            </w:r>
          </w:p>
        </w:tc>
      </w:tr>
      <w:tr w:rsidR="00D73596" w:rsidRPr="00DD6A28" w:rsidTr="00D73596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3596" w:rsidRPr="00DD6A28" w:rsidRDefault="00D73596" w:rsidP="00484FE9">
            <w:pPr>
              <w:rPr>
                <w:rFonts w:eastAsia="Calibri"/>
                <w:color w:val="C00000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3596" w:rsidRPr="00DD6A28" w:rsidRDefault="00D73596" w:rsidP="00484FE9">
            <w:pPr>
              <w:rPr>
                <w:rFonts w:eastAsia="Calibri"/>
                <w:color w:val="C00000"/>
                <w:lang w:val="en-US"/>
              </w:rPr>
            </w:pPr>
            <w:r w:rsidRPr="00DD6A28">
              <w:rPr>
                <w:rFonts w:eastAsia="Calibri"/>
                <w:color w:val="C00000"/>
                <w:lang w:val="en-US"/>
              </w:rPr>
              <w:t>DATA_INV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3596" w:rsidRPr="00DD6A28" w:rsidRDefault="00D73596" w:rsidP="00484FE9">
            <w:pPr>
              <w:rPr>
                <w:color w:val="C00000"/>
                <w:lang w:val="en-US"/>
              </w:rPr>
            </w:pPr>
            <w:r w:rsidRPr="00DD6A28">
              <w:rPr>
                <w:color w:val="C00000"/>
                <w:lang w:val="en-US"/>
              </w:rPr>
              <w:t>O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3596" w:rsidRPr="00DD6A28" w:rsidRDefault="00D73596" w:rsidP="00484FE9">
            <w:pPr>
              <w:rPr>
                <w:color w:val="C00000"/>
                <w:lang w:val="en-US"/>
              </w:rPr>
            </w:pPr>
            <w:r w:rsidRPr="00DD6A28">
              <w:rPr>
                <w:color w:val="C00000"/>
                <w:lang w:val="en-US"/>
              </w:rPr>
              <w:t>D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96" w:rsidRPr="00DD6A28" w:rsidRDefault="00D73596" w:rsidP="00484FE9">
            <w:pPr>
              <w:rPr>
                <w:color w:val="C00000"/>
              </w:rPr>
            </w:pPr>
            <w:r w:rsidRPr="00DD6A28">
              <w:rPr>
                <w:color w:val="C00000"/>
              </w:rPr>
              <w:t>Дата установления инвалидности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596" w:rsidRPr="00DD6A28" w:rsidRDefault="00D73596" w:rsidP="00484FE9">
            <w:pPr>
              <w:autoSpaceDE w:val="0"/>
              <w:autoSpaceDN w:val="0"/>
              <w:adjustRightInd w:val="0"/>
              <w:jc w:val="both"/>
              <w:rPr>
                <w:color w:val="C00000"/>
              </w:rPr>
            </w:pPr>
          </w:p>
        </w:tc>
      </w:tr>
      <w:tr w:rsidR="00D73596" w:rsidRPr="00DD6A28" w:rsidTr="00D73596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3596" w:rsidRPr="00DD6A28" w:rsidRDefault="00D73596" w:rsidP="00484FE9">
            <w:pPr>
              <w:rPr>
                <w:rFonts w:eastAsia="Calibri"/>
                <w:color w:val="C00000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3596" w:rsidRPr="00DD6A28" w:rsidRDefault="00D73596" w:rsidP="00484FE9">
            <w:pPr>
              <w:rPr>
                <w:rFonts w:eastAsia="Calibri"/>
                <w:color w:val="C00000"/>
                <w:lang w:val="en-US"/>
              </w:rPr>
            </w:pPr>
            <w:r w:rsidRPr="00DD6A28">
              <w:rPr>
                <w:rFonts w:eastAsia="Calibri"/>
                <w:color w:val="C00000"/>
                <w:lang w:val="en-US"/>
              </w:rPr>
              <w:t>REASON_INV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3596" w:rsidRPr="00DD6A28" w:rsidRDefault="00D73596" w:rsidP="00484FE9">
            <w:pPr>
              <w:rPr>
                <w:color w:val="C00000"/>
                <w:lang w:val="en-US"/>
              </w:rPr>
            </w:pPr>
            <w:r w:rsidRPr="00DD6A28">
              <w:rPr>
                <w:color w:val="C00000"/>
                <w:lang w:val="en-US"/>
              </w:rPr>
              <w:t>O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3596" w:rsidRPr="00DD6A28" w:rsidRDefault="00D73596" w:rsidP="00484FE9">
            <w:pPr>
              <w:rPr>
                <w:color w:val="C00000"/>
                <w:lang w:val="en-US"/>
              </w:rPr>
            </w:pPr>
            <w:r w:rsidRPr="00DD6A28">
              <w:rPr>
                <w:color w:val="C00000"/>
                <w:lang w:val="en-US"/>
              </w:rPr>
              <w:t>N(2)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96" w:rsidRPr="00DD6A28" w:rsidRDefault="00D73596" w:rsidP="00484FE9">
            <w:pPr>
              <w:rPr>
                <w:color w:val="C00000"/>
              </w:rPr>
            </w:pPr>
            <w:r w:rsidRPr="00DD6A28">
              <w:rPr>
                <w:color w:val="C00000"/>
              </w:rPr>
              <w:t>Причина инвалидности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596" w:rsidRPr="00DD6A28" w:rsidRDefault="00D73596" w:rsidP="00484FE9">
            <w:pPr>
              <w:autoSpaceDE w:val="0"/>
              <w:autoSpaceDN w:val="0"/>
              <w:adjustRightInd w:val="0"/>
              <w:jc w:val="both"/>
              <w:rPr>
                <w:color w:val="C00000"/>
              </w:rPr>
            </w:pPr>
          </w:p>
        </w:tc>
      </w:tr>
      <w:tr w:rsidR="00D73596" w:rsidRPr="00DD6A28" w:rsidTr="00D73596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3596" w:rsidRPr="00DD6A28" w:rsidRDefault="00D73596" w:rsidP="00484FE9">
            <w:pPr>
              <w:rPr>
                <w:rFonts w:eastAsia="Calibri"/>
                <w:color w:val="C00000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3596" w:rsidRPr="00DD6A28" w:rsidRDefault="00D73596" w:rsidP="00484FE9">
            <w:pPr>
              <w:rPr>
                <w:rFonts w:eastAsia="Calibri"/>
                <w:color w:val="C00000"/>
              </w:rPr>
            </w:pPr>
            <w:r w:rsidRPr="00DD6A28">
              <w:rPr>
                <w:rFonts w:eastAsia="Calibri"/>
                <w:color w:val="C00000"/>
                <w:lang w:val="en-US"/>
              </w:rPr>
              <w:t>DS</w:t>
            </w:r>
            <w:r w:rsidRPr="00DD6A28">
              <w:rPr>
                <w:rFonts w:eastAsia="Calibri"/>
                <w:color w:val="C00000"/>
              </w:rPr>
              <w:t>_</w:t>
            </w:r>
            <w:r w:rsidRPr="00DD6A28">
              <w:rPr>
                <w:rFonts w:eastAsia="Calibri"/>
                <w:color w:val="C00000"/>
                <w:lang w:val="en-US"/>
              </w:rPr>
              <w:t>INV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3596" w:rsidRPr="00DD6A28" w:rsidRDefault="00D73596" w:rsidP="00484FE9">
            <w:pPr>
              <w:rPr>
                <w:color w:val="C00000"/>
              </w:rPr>
            </w:pPr>
            <w:r w:rsidRPr="00DD6A28">
              <w:rPr>
                <w:color w:val="C00000"/>
              </w:rPr>
              <w:t>У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3596" w:rsidRPr="00DD6A28" w:rsidRDefault="00D73596" w:rsidP="00484FE9">
            <w:pPr>
              <w:rPr>
                <w:color w:val="C00000"/>
              </w:rPr>
            </w:pPr>
            <w:r w:rsidRPr="00DD6A28">
              <w:rPr>
                <w:color w:val="C00000"/>
              </w:rPr>
              <w:t>Т(10)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96" w:rsidRPr="00DD6A28" w:rsidRDefault="00D73596" w:rsidP="00484FE9">
            <w:pPr>
              <w:rPr>
                <w:color w:val="C00000"/>
              </w:rPr>
            </w:pPr>
            <w:r w:rsidRPr="00DD6A28">
              <w:rPr>
                <w:color w:val="C00000"/>
              </w:rPr>
              <w:t>Код основного заболевания по МКБ-10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96" w:rsidRPr="00DD6A28" w:rsidRDefault="00D73596" w:rsidP="00484FE9">
            <w:pPr>
              <w:autoSpaceDE w:val="0"/>
              <w:autoSpaceDN w:val="0"/>
              <w:adjustRightInd w:val="0"/>
              <w:jc w:val="both"/>
              <w:rPr>
                <w:color w:val="C00000"/>
              </w:rPr>
            </w:pPr>
          </w:p>
        </w:tc>
      </w:tr>
      <w:tr w:rsidR="00484FE9" w:rsidRPr="00DD6A28" w:rsidTr="00484FE9">
        <w:tc>
          <w:tcPr>
            <w:tcW w:w="104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pPr>
              <w:rPr>
                <w:b/>
                <w:color w:val="17365D" w:themeColor="text2" w:themeShade="BF"/>
              </w:rPr>
            </w:pPr>
            <w:r w:rsidRPr="00DD6A28">
              <w:rPr>
                <w:b/>
                <w:color w:val="17365D" w:themeColor="text2" w:themeShade="BF"/>
              </w:rPr>
              <w:t>Сведения о случае</w:t>
            </w:r>
          </w:p>
        </w:tc>
      </w:tr>
      <w:tr w:rsidR="00D73596" w:rsidRPr="00DD6A28" w:rsidTr="00484FE9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3596" w:rsidRPr="00DD6A28" w:rsidRDefault="00D73596" w:rsidP="00484FE9">
            <w:r w:rsidRPr="00DD6A28">
              <w:t>SLUCH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3596" w:rsidRPr="00DD6A28" w:rsidRDefault="00D73596" w:rsidP="00484FE9">
            <w:pPr>
              <w:rPr>
                <w:rFonts w:eastAsia="Calibri"/>
              </w:rPr>
            </w:pPr>
            <w:r w:rsidRPr="00DD6A28">
              <w:rPr>
                <w:rFonts w:eastAsia="Calibri"/>
              </w:rPr>
              <w:t>IDCASE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3596" w:rsidRPr="00DD6A28" w:rsidRDefault="00D73596" w:rsidP="00484FE9">
            <w:r w:rsidRPr="00DD6A28">
              <w:t>O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3596" w:rsidRPr="00DD6A28" w:rsidRDefault="00D73596" w:rsidP="00484FE9">
            <w:r w:rsidRPr="00DD6A28">
              <w:t>N(11)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96" w:rsidRPr="00D73596" w:rsidRDefault="00D73596" w:rsidP="00D73596">
            <w:r w:rsidRPr="00D73596">
              <w:t xml:space="preserve">Порядковый номер записи в Реестре случаев Реестра счета. Нумерация начинается с 1. Последующее значение рано предыдущему, </w:t>
            </w:r>
            <w:r w:rsidRPr="00D73596">
              <w:lastRenderedPageBreak/>
              <w:t>увеличенному на 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96" w:rsidRPr="00D73596" w:rsidRDefault="00D73596" w:rsidP="00D73596">
            <w:r w:rsidRPr="00D73596">
              <w:lastRenderedPageBreak/>
              <w:t xml:space="preserve">В </w:t>
            </w:r>
            <w:proofErr w:type="gramStart"/>
            <w:r w:rsidRPr="00D73596">
              <w:t>общем</w:t>
            </w:r>
            <w:proofErr w:type="gramEnd"/>
            <w:r w:rsidRPr="00D73596">
              <w:t xml:space="preserve"> случае может не соответствовать аналогичному значению в реестре сведений. </w:t>
            </w:r>
          </w:p>
        </w:tc>
      </w:tr>
      <w:tr w:rsidR="00D73596" w:rsidRPr="00DD6A28" w:rsidTr="00484FE9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3596" w:rsidRPr="00DD6A28" w:rsidRDefault="00D73596" w:rsidP="00484FE9"/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3596" w:rsidRPr="00DD6A28" w:rsidRDefault="00D73596" w:rsidP="00484FE9">
            <w:pPr>
              <w:rPr>
                <w:rFonts w:eastAsia="Calibri"/>
              </w:rPr>
            </w:pPr>
            <w:r w:rsidRPr="00DD6A28">
              <w:rPr>
                <w:rFonts w:eastAsia="Calibri"/>
              </w:rPr>
              <w:t>ID_C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3596" w:rsidRPr="00DD6A28" w:rsidRDefault="00D73596" w:rsidP="00484FE9">
            <w:r w:rsidRPr="00DD6A28">
              <w:t>O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3596" w:rsidRPr="00DD6A28" w:rsidRDefault="00D73596" w:rsidP="00484FE9">
            <w:r w:rsidRPr="00DD6A28">
              <w:t>T(36)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96" w:rsidRPr="00DD6A28" w:rsidRDefault="00D73596" w:rsidP="00484FE9">
            <w:r w:rsidRPr="00DD6A28">
              <w:t>Уникальный код случая оказания медицинской помощи</w:t>
            </w:r>
          </w:p>
          <w:p w:rsidR="00D73596" w:rsidRPr="00DD6A28" w:rsidRDefault="00D73596" w:rsidP="00484FE9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96" w:rsidRPr="00D73596" w:rsidRDefault="00D73596" w:rsidP="00D73596">
            <w:proofErr w:type="gramStart"/>
            <w:r w:rsidRPr="00D73596">
              <w:t>Равен</w:t>
            </w:r>
            <w:proofErr w:type="gramEnd"/>
            <w:r w:rsidRPr="00D73596">
              <w:t xml:space="preserve"> ID_C в соответствующем Реестре сведений об оказанной медицинской помощи. </w:t>
            </w:r>
          </w:p>
        </w:tc>
      </w:tr>
      <w:tr w:rsidR="00D73596" w:rsidRPr="00DD6A28" w:rsidTr="00484FE9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3596" w:rsidRPr="00DD6A28" w:rsidRDefault="00D73596" w:rsidP="00484FE9"/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3596" w:rsidRPr="00DD6A28" w:rsidRDefault="00D73596" w:rsidP="00484FE9">
            <w:pPr>
              <w:rPr>
                <w:rFonts w:eastAsia="Calibri"/>
              </w:rPr>
            </w:pPr>
            <w:r w:rsidRPr="00DD6A28">
              <w:rPr>
                <w:rFonts w:eastAsia="Calibri"/>
              </w:rPr>
              <w:t>USL_OK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3596" w:rsidRPr="00DD6A28" w:rsidRDefault="00D73596" w:rsidP="00484FE9">
            <w:r w:rsidRPr="00DD6A28">
              <w:t>O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3596" w:rsidRPr="00DD6A28" w:rsidRDefault="00D73596" w:rsidP="00484FE9">
            <w:r w:rsidRPr="00DD6A28">
              <w:t>N(2)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96" w:rsidRPr="00DD6A28" w:rsidRDefault="00D73596" w:rsidP="00484FE9">
            <w:r w:rsidRPr="00DD6A28">
              <w:t>Условия оказания медицинской помощи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96" w:rsidRPr="00D73596" w:rsidRDefault="00D73596" w:rsidP="00D73596">
            <w:r w:rsidRPr="00D73596">
              <w:t xml:space="preserve">Заполняется значением, переданным в </w:t>
            </w:r>
            <w:proofErr w:type="gramStart"/>
            <w:r w:rsidRPr="00D73596">
              <w:t>Реестре</w:t>
            </w:r>
            <w:proofErr w:type="gramEnd"/>
            <w:r w:rsidRPr="00D73596">
              <w:t xml:space="preserve"> сведений, на основании которого формируется счет</w:t>
            </w:r>
          </w:p>
        </w:tc>
      </w:tr>
      <w:tr w:rsidR="00D73596" w:rsidRPr="00DD6A28" w:rsidTr="00484FE9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3596" w:rsidRPr="00DD6A28" w:rsidRDefault="00D73596" w:rsidP="00484FE9"/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3596" w:rsidRPr="00DD6A28" w:rsidRDefault="00D73596" w:rsidP="00484FE9">
            <w:pPr>
              <w:rPr>
                <w:rFonts w:eastAsia="Calibri"/>
              </w:rPr>
            </w:pPr>
            <w:r w:rsidRPr="00DD6A28">
              <w:rPr>
                <w:rFonts w:eastAsia="Calibri"/>
              </w:rPr>
              <w:t>VIDPOM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3596" w:rsidRPr="00DD6A28" w:rsidRDefault="00D73596" w:rsidP="00484FE9">
            <w:r w:rsidRPr="00DD6A28">
              <w:t>O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3596" w:rsidRPr="00DD6A28" w:rsidRDefault="00D73596" w:rsidP="00484FE9">
            <w:r w:rsidRPr="00DD6A28">
              <w:t>N(4)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96" w:rsidRPr="00DD6A28" w:rsidRDefault="00D73596" w:rsidP="00484FE9">
            <w:r w:rsidRPr="00DD6A28">
              <w:t>Вид помощи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96" w:rsidRPr="00D73596" w:rsidRDefault="00D73596" w:rsidP="00D73596">
            <w:r w:rsidRPr="00D73596">
              <w:t xml:space="preserve">Заполняется значением, переданным в </w:t>
            </w:r>
            <w:proofErr w:type="gramStart"/>
            <w:r w:rsidRPr="00D73596">
              <w:t>Реестре</w:t>
            </w:r>
            <w:proofErr w:type="gramEnd"/>
            <w:r w:rsidRPr="00D73596">
              <w:t xml:space="preserve"> сведений, на основании которого формируется счет</w:t>
            </w:r>
          </w:p>
        </w:tc>
      </w:tr>
      <w:tr w:rsidR="00D73596" w:rsidRPr="00DD6A28" w:rsidTr="00484FE9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3596" w:rsidRPr="00DD6A28" w:rsidRDefault="00D73596" w:rsidP="00484FE9">
            <w:pPr>
              <w:rPr>
                <w:rFonts w:eastAsia="Calibri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3596" w:rsidRPr="00DD6A28" w:rsidRDefault="00D73596" w:rsidP="00484FE9">
            <w:pPr>
              <w:rPr>
                <w:rFonts w:eastAsia="Calibri"/>
              </w:rPr>
            </w:pPr>
            <w:r w:rsidRPr="00DD6A28">
              <w:rPr>
                <w:rFonts w:eastAsia="Calibri"/>
              </w:rPr>
              <w:t>FOR_POM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3596" w:rsidRPr="00DD6A28" w:rsidRDefault="00D73596" w:rsidP="00484FE9">
            <w:r w:rsidRPr="00DD6A28">
              <w:t>O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3596" w:rsidRPr="00DD6A28" w:rsidRDefault="00D73596" w:rsidP="00484FE9">
            <w:r w:rsidRPr="00DD6A28">
              <w:t>N(1)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596" w:rsidRPr="00DD6A28" w:rsidRDefault="00D73596" w:rsidP="00484FE9">
            <w:r w:rsidRPr="00DD6A28">
              <w:t>Форма оказания медицинской помощи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596" w:rsidRDefault="00D73596">
            <w:r w:rsidRPr="00F14F4F">
              <w:t xml:space="preserve">Заполняется значением, переданным в </w:t>
            </w:r>
            <w:proofErr w:type="gramStart"/>
            <w:r w:rsidRPr="00F14F4F">
              <w:t>Реестре</w:t>
            </w:r>
            <w:proofErr w:type="gramEnd"/>
            <w:r w:rsidRPr="00F14F4F">
              <w:t xml:space="preserve"> сведений, на основании которого формируется счет</w:t>
            </w:r>
          </w:p>
        </w:tc>
      </w:tr>
      <w:tr w:rsidR="00D73596" w:rsidRPr="00DD6A28" w:rsidTr="00484FE9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3596" w:rsidRPr="00DD6A28" w:rsidRDefault="00D73596" w:rsidP="00484FE9">
            <w:pPr>
              <w:rPr>
                <w:rFonts w:eastAsia="Calibri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3596" w:rsidRPr="00DD6A28" w:rsidRDefault="00D73596" w:rsidP="00484FE9">
            <w:pPr>
              <w:rPr>
                <w:rFonts w:eastAsia="Calibri"/>
              </w:rPr>
            </w:pPr>
            <w:r w:rsidRPr="00DD6A28">
              <w:rPr>
                <w:rFonts w:eastAsia="Calibri"/>
              </w:rPr>
              <w:t>VID_HMP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3596" w:rsidRPr="00DD6A28" w:rsidRDefault="00D73596" w:rsidP="00484FE9">
            <w:r w:rsidRPr="00DD6A28">
              <w:t>У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3596" w:rsidRPr="00DD6A28" w:rsidRDefault="00D73596" w:rsidP="00484FE9">
            <w:r w:rsidRPr="00DD6A28">
              <w:t>T(12)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596" w:rsidRPr="00DD6A28" w:rsidRDefault="00D73596" w:rsidP="00484FE9">
            <w:r w:rsidRPr="00DD6A28">
              <w:t xml:space="preserve">Код вида </w:t>
            </w:r>
            <w:proofErr w:type="gramStart"/>
            <w:r w:rsidRPr="00DD6A28">
              <w:t>высокотехнологичной</w:t>
            </w:r>
            <w:proofErr w:type="gramEnd"/>
            <w:r w:rsidRPr="00DD6A28">
              <w:t xml:space="preserve"> медицинской помощи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596" w:rsidRDefault="00D73596">
            <w:r w:rsidRPr="00F14F4F">
              <w:t xml:space="preserve">Заполняется значением, переданным в </w:t>
            </w:r>
            <w:proofErr w:type="gramStart"/>
            <w:r w:rsidRPr="00F14F4F">
              <w:t>Реестре</w:t>
            </w:r>
            <w:proofErr w:type="gramEnd"/>
            <w:r w:rsidRPr="00F14F4F">
              <w:t xml:space="preserve"> сведений, на основании которого формируется счет</w:t>
            </w:r>
          </w:p>
        </w:tc>
      </w:tr>
      <w:tr w:rsidR="00D73596" w:rsidRPr="00DD6A28" w:rsidTr="00484FE9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3596" w:rsidRPr="00DD6A28" w:rsidRDefault="00D73596" w:rsidP="00484FE9">
            <w:pPr>
              <w:rPr>
                <w:rFonts w:eastAsia="Calibri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3596" w:rsidRPr="00DD6A28" w:rsidRDefault="00D73596" w:rsidP="00484FE9">
            <w:pPr>
              <w:rPr>
                <w:rFonts w:eastAsia="Calibri"/>
              </w:rPr>
            </w:pPr>
            <w:r w:rsidRPr="00DD6A28">
              <w:rPr>
                <w:rFonts w:eastAsia="Calibri"/>
              </w:rPr>
              <w:t>METOD_HMP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3596" w:rsidRPr="00DD6A28" w:rsidRDefault="00D73596" w:rsidP="00484FE9">
            <w:r w:rsidRPr="00DD6A28">
              <w:t>У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3596" w:rsidRPr="00DD6A28" w:rsidRDefault="00D73596" w:rsidP="00484FE9">
            <w:r w:rsidRPr="00DD6A28">
              <w:t>N(3)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596" w:rsidRPr="00DD6A28" w:rsidRDefault="00D73596" w:rsidP="00484FE9">
            <w:r w:rsidRPr="00DD6A28">
              <w:t xml:space="preserve">Метод </w:t>
            </w:r>
            <w:proofErr w:type="gramStart"/>
            <w:r w:rsidRPr="00DD6A28">
              <w:t>высокотехнологичной</w:t>
            </w:r>
            <w:proofErr w:type="gramEnd"/>
            <w:r w:rsidRPr="00DD6A28">
              <w:t xml:space="preserve"> медицинской помощи.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596" w:rsidRDefault="00D73596">
            <w:r w:rsidRPr="00F14F4F">
              <w:t xml:space="preserve">Заполняется значением, переданным в </w:t>
            </w:r>
            <w:proofErr w:type="gramStart"/>
            <w:r w:rsidRPr="00F14F4F">
              <w:t>Реестре</w:t>
            </w:r>
            <w:proofErr w:type="gramEnd"/>
            <w:r w:rsidRPr="00F14F4F">
              <w:t xml:space="preserve"> сведений, на основании которого формируется счет</w:t>
            </w:r>
          </w:p>
        </w:tc>
      </w:tr>
      <w:tr w:rsidR="00D73596" w:rsidRPr="00DD6A28" w:rsidTr="00484FE9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3596" w:rsidRPr="00DD6A28" w:rsidRDefault="00D73596" w:rsidP="00484FE9">
            <w:pPr>
              <w:rPr>
                <w:rFonts w:eastAsia="Calibri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3596" w:rsidRPr="00DD6A28" w:rsidRDefault="00D73596" w:rsidP="00484FE9">
            <w:pPr>
              <w:rPr>
                <w:rFonts w:eastAsia="Calibri"/>
              </w:rPr>
            </w:pPr>
            <w:r w:rsidRPr="00DD6A28">
              <w:rPr>
                <w:rFonts w:eastAsia="Calibri"/>
              </w:rPr>
              <w:t>NPR_MO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3596" w:rsidRPr="00DD6A28" w:rsidRDefault="00D73596" w:rsidP="00484FE9">
            <w:r w:rsidRPr="00DD6A28">
              <w:t>У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3596" w:rsidRPr="00DD6A28" w:rsidRDefault="00D73596" w:rsidP="00484FE9">
            <w:r w:rsidRPr="00DD6A28">
              <w:t>Т(6)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596" w:rsidRPr="00DD6A28" w:rsidRDefault="00D73596" w:rsidP="00484FE9">
            <w:r w:rsidRPr="00DD6A28">
              <w:t>Код МО, направившего на лечение (диагностику, консультацию)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596" w:rsidRDefault="00D73596">
            <w:r w:rsidRPr="00DD71C2">
              <w:t xml:space="preserve">Заполняется значением, переданным в </w:t>
            </w:r>
            <w:proofErr w:type="gramStart"/>
            <w:r w:rsidRPr="00DD71C2">
              <w:t>Реестре</w:t>
            </w:r>
            <w:proofErr w:type="gramEnd"/>
            <w:r w:rsidRPr="00DD71C2">
              <w:t xml:space="preserve"> сведений, на основании которого формируется счет</w:t>
            </w:r>
          </w:p>
        </w:tc>
      </w:tr>
      <w:tr w:rsidR="00D73596" w:rsidRPr="00DD6A28" w:rsidTr="00484FE9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3596" w:rsidRPr="00DD6A28" w:rsidRDefault="00D73596" w:rsidP="00484FE9">
            <w:pPr>
              <w:rPr>
                <w:rFonts w:eastAsia="Calibri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3596" w:rsidRPr="00DD6A28" w:rsidRDefault="00D73596" w:rsidP="00484FE9">
            <w:pPr>
              <w:rPr>
                <w:rFonts w:eastAsia="Calibri"/>
              </w:rPr>
            </w:pPr>
            <w:r w:rsidRPr="00DD6A28">
              <w:rPr>
                <w:rFonts w:eastAsia="Calibri"/>
              </w:rPr>
              <w:t>EXTR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3596" w:rsidRPr="00DD6A28" w:rsidRDefault="00D73596" w:rsidP="00484FE9">
            <w:r w:rsidRPr="00DD6A28">
              <w:t>У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3596" w:rsidRPr="00DD6A28" w:rsidRDefault="00D73596" w:rsidP="00484FE9">
            <w:r w:rsidRPr="00DD6A28">
              <w:rPr>
                <w:lang w:val="en-US"/>
              </w:rPr>
              <w:t>N</w:t>
            </w:r>
            <w:r w:rsidRPr="00DD6A28">
              <w:t>(2)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96" w:rsidRPr="00DD6A28" w:rsidRDefault="00D73596" w:rsidP="00484FE9">
            <w:r w:rsidRPr="00DD6A28">
              <w:t>Тип госпитализации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96" w:rsidRDefault="00D73596">
            <w:r w:rsidRPr="00DD71C2">
              <w:t xml:space="preserve">Заполняется значением, переданным в </w:t>
            </w:r>
            <w:proofErr w:type="gramStart"/>
            <w:r w:rsidRPr="00DD71C2">
              <w:t>Реестре</w:t>
            </w:r>
            <w:proofErr w:type="gramEnd"/>
            <w:r w:rsidRPr="00DD71C2">
              <w:t xml:space="preserve"> сведений, на основании которого формируется счет</w:t>
            </w:r>
          </w:p>
        </w:tc>
      </w:tr>
      <w:tr w:rsidR="00484FE9" w:rsidRPr="00DD6A28" w:rsidTr="00484FE9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pPr>
              <w:rPr>
                <w:rFonts w:eastAsia="Calibri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pPr>
              <w:rPr>
                <w:rFonts w:eastAsia="Calibri"/>
              </w:rPr>
            </w:pPr>
            <w:r w:rsidRPr="00DD6A28">
              <w:rPr>
                <w:rFonts w:eastAsia="Calibri"/>
              </w:rPr>
              <w:t>LPU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r w:rsidRPr="00DD6A28">
              <w:t>О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r w:rsidRPr="00DD6A28">
              <w:t>T(6)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FE9" w:rsidRPr="00DD6A28" w:rsidRDefault="00484FE9" w:rsidP="00484FE9">
            <w:r w:rsidRPr="00DD6A28">
              <w:t xml:space="preserve">Код МО (поле </w:t>
            </w:r>
            <w:proofErr w:type="spellStart"/>
            <w:r w:rsidRPr="00DD6A28">
              <w:t>CodeM</w:t>
            </w:r>
            <w:proofErr w:type="spellEnd"/>
            <w:r w:rsidRPr="00DD6A28">
              <w:t xml:space="preserve"> из Справочника Т001)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FE9" w:rsidRPr="00DD6A28" w:rsidRDefault="00D73596" w:rsidP="00484FE9">
            <w:r w:rsidRPr="00D73596">
              <w:t xml:space="preserve">Заполняется значением, переданным в </w:t>
            </w:r>
            <w:proofErr w:type="gramStart"/>
            <w:r w:rsidRPr="00D73596">
              <w:t>Реестре</w:t>
            </w:r>
            <w:proofErr w:type="gramEnd"/>
            <w:r w:rsidRPr="00D73596">
              <w:t xml:space="preserve"> сведений, на основании которого формируется счет</w:t>
            </w:r>
          </w:p>
        </w:tc>
      </w:tr>
      <w:tr w:rsidR="00484FE9" w:rsidRPr="00DD6A28" w:rsidTr="00484FE9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pPr>
              <w:rPr>
                <w:rFonts w:eastAsia="Calibri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pPr>
              <w:rPr>
                <w:rFonts w:eastAsia="Calibri"/>
              </w:rPr>
            </w:pPr>
            <w:r w:rsidRPr="00DD6A28">
              <w:rPr>
                <w:rFonts w:eastAsia="Calibri"/>
              </w:rPr>
              <w:t>LPU_1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r w:rsidRPr="00DD6A28">
              <w:t>Н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r w:rsidRPr="00DD6A28">
              <w:t>Т(8)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FE9" w:rsidRPr="00DD6A28" w:rsidRDefault="00484FE9" w:rsidP="00484FE9">
            <w:r w:rsidRPr="00DD6A28">
              <w:t>Подразделение МО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FE9" w:rsidRPr="00DD6A28" w:rsidRDefault="00484FE9" w:rsidP="00484FE9">
            <w:r w:rsidRPr="00DD6A28">
              <w:t>Не заполняется*</w:t>
            </w:r>
          </w:p>
        </w:tc>
      </w:tr>
      <w:tr w:rsidR="00484FE9" w:rsidRPr="00DD6A28" w:rsidTr="00484FE9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pPr>
              <w:rPr>
                <w:rFonts w:eastAsia="Calibri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pPr>
              <w:rPr>
                <w:rFonts w:eastAsia="Calibri"/>
              </w:rPr>
            </w:pPr>
            <w:r w:rsidRPr="00DD6A28">
              <w:rPr>
                <w:rFonts w:eastAsia="Calibri"/>
              </w:rPr>
              <w:t>PODR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r w:rsidRPr="00DD6A28">
              <w:t>Н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r w:rsidRPr="00DD6A28">
              <w:t>N(8)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FE9" w:rsidRPr="00DD6A28" w:rsidRDefault="00484FE9" w:rsidP="00484FE9">
            <w:r w:rsidRPr="00DD6A28">
              <w:t>Код отделения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FE9" w:rsidRPr="00DD6A28" w:rsidRDefault="00484FE9" w:rsidP="00484FE9">
            <w:r w:rsidRPr="00DD6A28">
              <w:t>Не заполняется*</w:t>
            </w:r>
          </w:p>
        </w:tc>
      </w:tr>
      <w:tr w:rsidR="00D73596" w:rsidRPr="00DD6A28" w:rsidTr="00484FE9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3596" w:rsidRPr="00DD6A28" w:rsidRDefault="00D73596" w:rsidP="00484FE9">
            <w:pPr>
              <w:rPr>
                <w:rFonts w:eastAsia="Calibri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3596" w:rsidRPr="00DD6A28" w:rsidRDefault="00D73596" w:rsidP="00484FE9">
            <w:pPr>
              <w:rPr>
                <w:rFonts w:eastAsia="Calibri"/>
              </w:rPr>
            </w:pPr>
            <w:r w:rsidRPr="00DD6A28">
              <w:rPr>
                <w:rFonts w:eastAsia="Calibri"/>
              </w:rPr>
              <w:t>PROFIL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3596" w:rsidRPr="00DD6A28" w:rsidRDefault="00D73596" w:rsidP="00484FE9">
            <w:r w:rsidRPr="00DD6A28">
              <w:t>O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3596" w:rsidRPr="00DD6A28" w:rsidRDefault="00D73596" w:rsidP="00484FE9">
            <w:r w:rsidRPr="00DD6A28">
              <w:t>N(3)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96" w:rsidRPr="00DD6A28" w:rsidRDefault="00D73596" w:rsidP="00484FE9">
            <w:r w:rsidRPr="00DD6A28">
              <w:t xml:space="preserve">Код профиля </w:t>
            </w:r>
            <w:proofErr w:type="gramStart"/>
            <w:r w:rsidRPr="00DD6A28">
              <w:t>оказанной</w:t>
            </w:r>
            <w:proofErr w:type="gramEnd"/>
            <w:r w:rsidRPr="00DD6A28">
              <w:t xml:space="preserve"> медицинской помощи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96" w:rsidRDefault="00D73596">
            <w:r w:rsidRPr="00803216">
              <w:t xml:space="preserve">Заполняется значением, переданным в </w:t>
            </w:r>
            <w:proofErr w:type="gramStart"/>
            <w:r w:rsidRPr="00803216">
              <w:t>Реестре</w:t>
            </w:r>
            <w:proofErr w:type="gramEnd"/>
            <w:r w:rsidRPr="00803216">
              <w:t xml:space="preserve"> сведений, на основании которого формируется счет</w:t>
            </w:r>
          </w:p>
        </w:tc>
      </w:tr>
      <w:tr w:rsidR="00D73596" w:rsidRPr="00DD6A28" w:rsidTr="00484FE9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3596" w:rsidRPr="00DD6A28" w:rsidRDefault="00D73596" w:rsidP="00484FE9">
            <w:pPr>
              <w:rPr>
                <w:rFonts w:eastAsia="Calibri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3596" w:rsidRPr="00DD6A28" w:rsidRDefault="00D73596" w:rsidP="00484FE9">
            <w:pPr>
              <w:rPr>
                <w:rFonts w:eastAsia="Calibri"/>
              </w:rPr>
            </w:pPr>
            <w:r w:rsidRPr="00DD6A28">
              <w:rPr>
                <w:rFonts w:eastAsia="Calibri"/>
              </w:rPr>
              <w:t>DET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3596" w:rsidRPr="00DD6A28" w:rsidRDefault="00D73596" w:rsidP="00484FE9">
            <w:r w:rsidRPr="00DD6A28">
              <w:t>О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3596" w:rsidRPr="00DD6A28" w:rsidRDefault="00D73596" w:rsidP="00484FE9">
            <w:r w:rsidRPr="00DD6A28">
              <w:t>N(1)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96" w:rsidRPr="00DD6A28" w:rsidRDefault="00D73596" w:rsidP="00484FE9">
            <w:r w:rsidRPr="00DD6A28">
              <w:t>Признак применения детского тарифа.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96" w:rsidRDefault="00D73596">
            <w:r w:rsidRPr="00803216">
              <w:t xml:space="preserve">Заполняется значением, переданным в </w:t>
            </w:r>
            <w:proofErr w:type="gramStart"/>
            <w:r w:rsidRPr="00803216">
              <w:t>Реестре</w:t>
            </w:r>
            <w:proofErr w:type="gramEnd"/>
            <w:r w:rsidRPr="00803216">
              <w:t xml:space="preserve"> сведений, на основании которого формируется счет</w:t>
            </w:r>
          </w:p>
        </w:tc>
      </w:tr>
      <w:tr w:rsidR="00484FE9" w:rsidRPr="00DD6A28" w:rsidTr="00484FE9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pPr>
              <w:rPr>
                <w:rFonts w:eastAsia="Calibri"/>
                <w:color w:val="C00000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pPr>
              <w:rPr>
                <w:rFonts w:eastAsia="Calibri"/>
                <w:color w:val="C00000"/>
              </w:rPr>
            </w:pPr>
            <w:r w:rsidRPr="00DD6A28">
              <w:rPr>
                <w:rFonts w:eastAsia="Calibri"/>
                <w:color w:val="C00000"/>
              </w:rPr>
              <w:t>TAL_D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pPr>
              <w:rPr>
                <w:rFonts w:eastAsia="Calibri"/>
                <w:color w:val="C00000"/>
              </w:rPr>
            </w:pPr>
            <w:r w:rsidRPr="00DD6A28">
              <w:rPr>
                <w:rFonts w:eastAsia="Calibri"/>
                <w:color w:val="C00000"/>
              </w:rPr>
              <w:t>У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pPr>
              <w:rPr>
                <w:rFonts w:eastAsia="Calibri"/>
                <w:color w:val="C00000"/>
              </w:rPr>
            </w:pPr>
            <w:r w:rsidRPr="00DD6A28">
              <w:rPr>
                <w:rFonts w:eastAsia="Calibri"/>
                <w:color w:val="C00000"/>
              </w:rPr>
              <w:t>D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FE9" w:rsidRPr="00DD6A28" w:rsidRDefault="00484FE9" w:rsidP="00484FE9">
            <w:pPr>
              <w:rPr>
                <w:rFonts w:eastAsia="Calibri"/>
                <w:color w:val="C00000"/>
              </w:rPr>
            </w:pPr>
            <w:r w:rsidRPr="00DD6A28">
              <w:rPr>
                <w:rFonts w:eastAsia="Calibri"/>
                <w:color w:val="C00000"/>
              </w:rPr>
              <w:t>Дата выдачи талона на ВМП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4FE9" w:rsidRPr="00DD6A28" w:rsidRDefault="00D73596" w:rsidP="00484FE9">
            <w:pPr>
              <w:rPr>
                <w:rFonts w:eastAsia="Calibri"/>
                <w:color w:val="C00000"/>
              </w:rPr>
            </w:pPr>
            <w:r w:rsidRPr="00D73596">
              <w:t xml:space="preserve">Заполняется значением, переданным в </w:t>
            </w:r>
            <w:proofErr w:type="gramStart"/>
            <w:r w:rsidRPr="00D73596">
              <w:t>Реестре</w:t>
            </w:r>
            <w:proofErr w:type="gramEnd"/>
            <w:r w:rsidRPr="00D73596">
              <w:t xml:space="preserve"> сведений, на основании которого формируется счет</w:t>
            </w:r>
          </w:p>
        </w:tc>
      </w:tr>
      <w:tr w:rsidR="00484FE9" w:rsidRPr="00DD6A28" w:rsidTr="00484FE9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pPr>
              <w:rPr>
                <w:rFonts w:eastAsia="Calibri"/>
                <w:color w:val="C00000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pPr>
              <w:rPr>
                <w:rFonts w:eastAsia="Calibri"/>
                <w:color w:val="C00000"/>
              </w:rPr>
            </w:pPr>
            <w:r w:rsidRPr="00DD6A28">
              <w:rPr>
                <w:rFonts w:eastAsia="Calibri"/>
                <w:color w:val="C00000"/>
              </w:rPr>
              <w:t>TAL_P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pPr>
              <w:rPr>
                <w:rFonts w:eastAsia="Calibri"/>
                <w:color w:val="C00000"/>
              </w:rPr>
            </w:pPr>
            <w:r w:rsidRPr="00DD6A28">
              <w:rPr>
                <w:rFonts w:eastAsia="Calibri"/>
                <w:color w:val="C00000"/>
              </w:rPr>
              <w:t>У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pPr>
              <w:rPr>
                <w:rFonts w:eastAsia="Calibri"/>
                <w:color w:val="C00000"/>
              </w:rPr>
            </w:pPr>
            <w:r w:rsidRPr="00DD6A28">
              <w:rPr>
                <w:rFonts w:eastAsia="Calibri"/>
                <w:color w:val="C00000"/>
              </w:rPr>
              <w:t>D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FE9" w:rsidRPr="00DD6A28" w:rsidRDefault="00484FE9" w:rsidP="00484FE9">
            <w:pPr>
              <w:rPr>
                <w:rFonts w:eastAsia="Calibri"/>
                <w:color w:val="C00000"/>
              </w:rPr>
            </w:pPr>
            <w:r w:rsidRPr="00DD6A28">
              <w:rPr>
                <w:rFonts w:eastAsia="Calibri"/>
                <w:color w:val="C00000"/>
              </w:rPr>
              <w:t>Дата планируемой госпитализации в соответствии с талоном на ВМП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FE9" w:rsidRPr="00DD6A28" w:rsidRDefault="00484FE9" w:rsidP="00484FE9">
            <w:pPr>
              <w:rPr>
                <w:rFonts w:eastAsia="Calibri"/>
                <w:color w:val="C00000"/>
              </w:rPr>
            </w:pPr>
          </w:p>
        </w:tc>
      </w:tr>
      <w:tr w:rsidR="00D73596" w:rsidRPr="00DD6A28" w:rsidTr="00484FE9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3596" w:rsidRPr="00DD6A28" w:rsidRDefault="00D73596" w:rsidP="00484FE9">
            <w:pPr>
              <w:rPr>
                <w:rFonts w:eastAsia="Calibri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3596" w:rsidRPr="00DD6A28" w:rsidRDefault="00D73596" w:rsidP="00484FE9">
            <w:pPr>
              <w:rPr>
                <w:rFonts w:eastAsia="Calibri"/>
              </w:rPr>
            </w:pPr>
            <w:r w:rsidRPr="00DD6A28">
              <w:rPr>
                <w:rFonts w:eastAsia="Calibri"/>
              </w:rPr>
              <w:t>NHISTORY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3596" w:rsidRPr="00DD6A28" w:rsidRDefault="00D73596" w:rsidP="00484FE9">
            <w:r w:rsidRPr="00DD6A28">
              <w:t>O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3596" w:rsidRPr="00DD6A28" w:rsidRDefault="00D73596" w:rsidP="00484FE9">
            <w:r w:rsidRPr="00DD6A28">
              <w:t>T(50)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96" w:rsidRPr="00DD6A28" w:rsidRDefault="00D73596" w:rsidP="00484FE9">
            <w:r w:rsidRPr="00DD6A28">
              <w:t>Номер первичной медицинской документации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96" w:rsidRDefault="00D73596">
            <w:r w:rsidRPr="00746C8C">
              <w:t xml:space="preserve">Заполняется значением, переданным в </w:t>
            </w:r>
            <w:proofErr w:type="gramStart"/>
            <w:r w:rsidRPr="00746C8C">
              <w:t>Реестре</w:t>
            </w:r>
            <w:proofErr w:type="gramEnd"/>
            <w:r w:rsidRPr="00746C8C">
              <w:t xml:space="preserve"> сведений, на основании которого формируется счет</w:t>
            </w:r>
          </w:p>
        </w:tc>
      </w:tr>
      <w:tr w:rsidR="00D73596" w:rsidRPr="00DD6A28" w:rsidTr="00484FE9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3596" w:rsidRPr="00DD6A28" w:rsidRDefault="00D73596" w:rsidP="00484FE9">
            <w:pPr>
              <w:rPr>
                <w:rFonts w:eastAsia="Calibri"/>
                <w:color w:val="C00000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3596" w:rsidRPr="00DD6A28" w:rsidRDefault="00D73596" w:rsidP="00484FE9">
            <w:pPr>
              <w:rPr>
                <w:rFonts w:eastAsia="Calibri"/>
                <w:color w:val="C00000"/>
                <w:lang w:val="en-US"/>
              </w:rPr>
            </w:pPr>
            <w:r w:rsidRPr="00DD6A28">
              <w:rPr>
                <w:rFonts w:eastAsia="Calibri"/>
                <w:color w:val="C00000"/>
                <w:lang w:val="en-US"/>
              </w:rPr>
              <w:t>P_PER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3596" w:rsidRPr="00DD6A28" w:rsidRDefault="00D73596" w:rsidP="00484FE9">
            <w:pPr>
              <w:rPr>
                <w:color w:val="C00000"/>
              </w:rPr>
            </w:pPr>
            <w:r w:rsidRPr="00DD6A28">
              <w:rPr>
                <w:color w:val="C00000"/>
              </w:rPr>
              <w:t>У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3596" w:rsidRPr="00DD6A28" w:rsidRDefault="00D73596" w:rsidP="00484FE9">
            <w:pPr>
              <w:rPr>
                <w:color w:val="C00000"/>
              </w:rPr>
            </w:pPr>
            <w:r w:rsidRPr="00DD6A28">
              <w:rPr>
                <w:color w:val="C00000"/>
              </w:rPr>
              <w:t>Т(1)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96" w:rsidRPr="00DD6A28" w:rsidRDefault="00D73596" w:rsidP="00484FE9">
            <w:pPr>
              <w:rPr>
                <w:color w:val="C00000"/>
              </w:rPr>
            </w:pPr>
            <w:r w:rsidRPr="00DD6A28">
              <w:rPr>
                <w:color w:val="C00000"/>
              </w:rPr>
              <w:t>Признак поступления/перевода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96" w:rsidRDefault="00D73596">
            <w:r w:rsidRPr="00746C8C">
              <w:t xml:space="preserve">Заполняется значением, переданным в </w:t>
            </w:r>
            <w:proofErr w:type="gramStart"/>
            <w:r w:rsidRPr="00746C8C">
              <w:t>Реестре</w:t>
            </w:r>
            <w:proofErr w:type="gramEnd"/>
            <w:r w:rsidRPr="00746C8C">
              <w:t xml:space="preserve"> сведений, на основании которого формируется счет</w:t>
            </w:r>
          </w:p>
        </w:tc>
      </w:tr>
      <w:tr w:rsidR="00D73596" w:rsidRPr="00DD6A28" w:rsidTr="00484FE9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3596" w:rsidRPr="00DD6A28" w:rsidRDefault="00D73596" w:rsidP="00484FE9">
            <w:pPr>
              <w:rPr>
                <w:rFonts w:eastAsia="Calibri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3596" w:rsidRPr="00DD6A28" w:rsidRDefault="00D73596" w:rsidP="00484FE9">
            <w:pPr>
              <w:rPr>
                <w:rFonts w:eastAsia="Calibri"/>
              </w:rPr>
            </w:pPr>
            <w:r w:rsidRPr="00DD6A28">
              <w:rPr>
                <w:rFonts w:eastAsia="Calibri"/>
              </w:rPr>
              <w:t>DATE_1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3596" w:rsidRPr="00DD6A28" w:rsidRDefault="00D73596" w:rsidP="00484FE9">
            <w:r w:rsidRPr="00DD6A28">
              <w:t>O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3596" w:rsidRPr="00DD6A28" w:rsidRDefault="00D73596" w:rsidP="00484FE9">
            <w:r w:rsidRPr="00DD6A28">
              <w:t>D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96" w:rsidRPr="00DD6A28" w:rsidRDefault="00D73596" w:rsidP="00484FE9">
            <w:r w:rsidRPr="00DD6A28">
              <w:t>Дата начала лечения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96" w:rsidRDefault="00D73596">
            <w:r w:rsidRPr="00AC5589">
              <w:t xml:space="preserve">Заполняется значением, переданным в </w:t>
            </w:r>
            <w:proofErr w:type="gramStart"/>
            <w:r w:rsidRPr="00AC5589">
              <w:t>Реестре</w:t>
            </w:r>
            <w:proofErr w:type="gramEnd"/>
            <w:r w:rsidRPr="00AC5589">
              <w:t xml:space="preserve"> сведений, на основании которого формируется счет</w:t>
            </w:r>
          </w:p>
        </w:tc>
      </w:tr>
      <w:tr w:rsidR="00D73596" w:rsidRPr="00DD6A28" w:rsidTr="00484FE9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3596" w:rsidRPr="00DD6A28" w:rsidRDefault="00D73596" w:rsidP="00484FE9">
            <w:pPr>
              <w:rPr>
                <w:rFonts w:eastAsia="Calibri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3596" w:rsidRPr="00DD6A28" w:rsidRDefault="00D73596" w:rsidP="00484FE9">
            <w:pPr>
              <w:rPr>
                <w:rFonts w:eastAsia="Calibri"/>
              </w:rPr>
            </w:pPr>
            <w:r w:rsidRPr="00DD6A28">
              <w:rPr>
                <w:rFonts w:eastAsia="Calibri"/>
              </w:rPr>
              <w:t>DATE_2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3596" w:rsidRPr="00DD6A28" w:rsidRDefault="00D73596" w:rsidP="00484FE9">
            <w:r w:rsidRPr="00DD6A28">
              <w:t>O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3596" w:rsidRPr="00DD6A28" w:rsidRDefault="00D73596" w:rsidP="00484FE9">
            <w:r w:rsidRPr="00DD6A28">
              <w:t>D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96" w:rsidRPr="00DD6A28" w:rsidRDefault="00D73596" w:rsidP="00484FE9">
            <w:r w:rsidRPr="00DD6A28">
              <w:t>Дата окончания лечения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96" w:rsidRDefault="00D73596">
            <w:r w:rsidRPr="00AC5589">
              <w:t xml:space="preserve">Заполняется значением, переданным в </w:t>
            </w:r>
            <w:proofErr w:type="gramStart"/>
            <w:r w:rsidRPr="00AC5589">
              <w:t>Реестре</w:t>
            </w:r>
            <w:proofErr w:type="gramEnd"/>
            <w:r w:rsidRPr="00AC5589">
              <w:t xml:space="preserve"> сведений, на основании которого формируется счет</w:t>
            </w:r>
          </w:p>
        </w:tc>
      </w:tr>
      <w:tr w:rsidR="00D73596" w:rsidRPr="00DD6A28" w:rsidTr="00484FE9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3596" w:rsidRPr="00DD6A28" w:rsidRDefault="00D73596" w:rsidP="00484FE9">
            <w:pPr>
              <w:rPr>
                <w:rFonts w:eastAsia="Calibri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3596" w:rsidRPr="00DD6A28" w:rsidRDefault="00D73596" w:rsidP="00484FE9">
            <w:pPr>
              <w:rPr>
                <w:rFonts w:eastAsia="Calibri"/>
              </w:rPr>
            </w:pPr>
            <w:r w:rsidRPr="00DD6A28">
              <w:rPr>
                <w:rFonts w:eastAsia="Calibri"/>
              </w:rPr>
              <w:t>DS0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3596" w:rsidRPr="00DD6A28" w:rsidRDefault="00D73596" w:rsidP="00484FE9">
            <w:r w:rsidRPr="00DD6A28">
              <w:t>У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3596" w:rsidRPr="00DD6A28" w:rsidRDefault="00D73596" w:rsidP="00484FE9">
            <w:r w:rsidRPr="00DD6A28">
              <w:t>T(10)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96" w:rsidRPr="00DD6A28" w:rsidRDefault="00D73596" w:rsidP="00484FE9">
            <w:r w:rsidRPr="00DD6A28">
              <w:t>Диагноз первичный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96" w:rsidRDefault="00D73596">
            <w:r w:rsidRPr="00021CE3">
              <w:t xml:space="preserve">Заполняется значением, переданным в </w:t>
            </w:r>
            <w:proofErr w:type="gramStart"/>
            <w:r w:rsidRPr="00021CE3">
              <w:t>Реестре</w:t>
            </w:r>
            <w:proofErr w:type="gramEnd"/>
            <w:r w:rsidRPr="00021CE3">
              <w:t xml:space="preserve"> сведений, на основании которого формируется счет</w:t>
            </w:r>
          </w:p>
        </w:tc>
      </w:tr>
      <w:tr w:rsidR="00D73596" w:rsidRPr="00DD6A28" w:rsidTr="00484FE9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3596" w:rsidRPr="00DD6A28" w:rsidRDefault="00D73596" w:rsidP="00484FE9">
            <w:pPr>
              <w:rPr>
                <w:rFonts w:eastAsia="Calibri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3596" w:rsidRPr="00DD6A28" w:rsidRDefault="00D73596" w:rsidP="00484FE9">
            <w:pPr>
              <w:rPr>
                <w:rFonts w:eastAsia="Calibri"/>
              </w:rPr>
            </w:pPr>
            <w:r w:rsidRPr="00DD6A28">
              <w:rPr>
                <w:rFonts w:eastAsia="Calibri"/>
              </w:rPr>
              <w:t>DS1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3596" w:rsidRPr="00DD6A28" w:rsidRDefault="00D73596" w:rsidP="00484FE9">
            <w:r w:rsidRPr="00DD6A28">
              <w:t>O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3596" w:rsidRPr="00DD6A28" w:rsidRDefault="00D73596" w:rsidP="00484FE9">
            <w:r w:rsidRPr="00DD6A28">
              <w:t>T(10)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96" w:rsidRPr="00DD6A28" w:rsidRDefault="00D73596" w:rsidP="00484FE9">
            <w:r w:rsidRPr="00DD6A28">
              <w:t>Диагноз основной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96" w:rsidRDefault="00D73596">
            <w:r w:rsidRPr="00021CE3">
              <w:t xml:space="preserve">Заполняется значением, переданным в </w:t>
            </w:r>
            <w:proofErr w:type="gramStart"/>
            <w:r w:rsidRPr="00021CE3">
              <w:t>Реестре</w:t>
            </w:r>
            <w:proofErr w:type="gramEnd"/>
            <w:r w:rsidRPr="00021CE3">
              <w:t xml:space="preserve"> сведений, на основании которого формируется счет</w:t>
            </w:r>
          </w:p>
        </w:tc>
      </w:tr>
      <w:tr w:rsidR="00D73596" w:rsidRPr="00DD6A28" w:rsidTr="00484FE9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3596" w:rsidRPr="00DD6A28" w:rsidRDefault="00D73596" w:rsidP="00484FE9">
            <w:pPr>
              <w:rPr>
                <w:rFonts w:eastAsia="Calibri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3596" w:rsidRPr="00DD6A28" w:rsidRDefault="00D73596" w:rsidP="00484FE9">
            <w:pPr>
              <w:rPr>
                <w:rFonts w:eastAsia="Calibri"/>
              </w:rPr>
            </w:pPr>
            <w:r w:rsidRPr="00DD6A28">
              <w:rPr>
                <w:rFonts w:eastAsia="Calibri"/>
              </w:rPr>
              <w:t>DS2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3596" w:rsidRPr="00DD6A28" w:rsidRDefault="00D73596" w:rsidP="00484FE9">
            <w:r w:rsidRPr="00DD6A28">
              <w:t>УМ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3596" w:rsidRPr="00DD6A28" w:rsidRDefault="00D73596" w:rsidP="00484FE9">
            <w:r w:rsidRPr="00DD6A28">
              <w:t>T(10)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96" w:rsidRPr="00DD6A28" w:rsidRDefault="00D73596" w:rsidP="00484FE9">
            <w:r w:rsidRPr="00DD6A28">
              <w:t>Диагноз сопутствующего заболевания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96" w:rsidRDefault="00D73596">
            <w:r w:rsidRPr="00021CE3">
              <w:t xml:space="preserve">Заполняется значением, переданным в </w:t>
            </w:r>
            <w:proofErr w:type="gramStart"/>
            <w:r w:rsidRPr="00021CE3">
              <w:t>Реестре</w:t>
            </w:r>
            <w:proofErr w:type="gramEnd"/>
            <w:r w:rsidRPr="00021CE3">
              <w:t xml:space="preserve"> сведений, на основании которого формируется счет</w:t>
            </w:r>
          </w:p>
        </w:tc>
      </w:tr>
      <w:tr w:rsidR="00D73596" w:rsidRPr="00DD6A28" w:rsidTr="00484FE9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3596" w:rsidRPr="00DD6A28" w:rsidRDefault="00D73596" w:rsidP="00484FE9">
            <w:pPr>
              <w:rPr>
                <w:rFonts w:eastAsia="Calibri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3596" w:rsidRPr="00DD6A28" w:rsidRDefault="00D73596" w:rsidP="00484FE9">
            <w:pPr>
              <w:rPr>
                <w:rFonts w:eastAsia="Calibri"/>
              </w:rPr>
            </w:pPr>
            <w:r w:rsidRPr="00DD6A28">
              <w:rPr>
                <w:rFonts w:eastAsia="Calibri"/>
              </w:rPr>
              <w:t>DS3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3596" w:rsidRPr="00DD6A28" w:rsidRDefault="00D73596" w:rsidP="00484FE9">
            <w:r w:rsidRPr="00DD6A28">
              <w:t>УМ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3596" w:rsidRPr="00DD6A28" w:rsidRDefault="00D73596" w:rsidP="00484FE9">
            <w:r w:rsidRPr="00DD6A28">
              <w:t>T(10)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96" w:rsidRPr="00DD6A28" w:rsidRDefault="00D73596" w:rsidP="00484FE9">
            <w:r w:rsidRPr="00DD6A28">
              <w:t>Диагнозы осложнений заболеваний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96" w:rsidRDefault="00D73596">
            <w:r w:rsidRPr="00EF286F">
              <w:t xml:space="preserve">Заполняется значением, переданным в </w:t>
            </w:r>
            <w:proofErr w:type="gramStart"/>
            <w:r w:rsidRPr="00EF286F">
              <w:t>Реестре</w:t>
            </w:r>
            <w:proofErr w:type="gramEnd"/>
            <w:r w:rsidRPr="00EF286F">
              <w:t xml:space="preserve"> сведений, на основании которого формируется счет</w:t>
            </w:r>
          </w:p>
        </w:tc>
      </w:tr>
      <w:tr w:rsidR="00D73596" w:rsidRPr="00DD6A28" w:rsidTr="00484FE9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3596" w:rsidRPr="00DD6A28" w:rsidRDefault="00D73596" w:rsidP="00484FE9">
            <w:pPr>
              <w:rPr>
                <w:rFonts w:eastAsia="Calibri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3596" w:rsidRPr="00DD6A28" w:rsidRDefault="00D73596" w:rsidP="00484FE9">
            <w:pPr>
              <w:rPr>
                <w:rFonts w:eastAsia="Calibri"/>
              </w:rPr>
            </w:pPr>
            <w:r w:rsidRPr="00DD6A28">
              <w:rPr>
                <w:rFonts w:eastAsia="Calibri"/>
              </w:rPr>
              <w:t>VNOV_M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3596" w:rsidRPr="00DD6A28" w:rsidRDefault="00D73596" w:rsidP="00484FE9">
            <w:r w:rsidRPr="00DD6A28">
              <w:t>УМ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3596" w:rsidRPr="00DD6A28" w:rsidRDefault="00D73596" w:rsidP="00484FE9">
            <w:r w:rsidRPr="00DD6A28">
              <w:t>N(4)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96" w:rsidRPr="00DD6A28" w:rsidRDefault="00D73596" w:rsidP="00484FE9">
            <w:r w:rsidRPr="00DD6A28">
              <w:t>Вес при рождении в граммах.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596" w:rsidRDefault="00D73596">
            <w:r w:rsidRPr="00EF286F">
              <w:t xml:space="preserve">Заполняется значением, переданным в </w:t>
            </w:r>
            <w:proofErr w:type="gramStart"/>
            <w:r w:rsidRPr="00EF286F">
              <w:t>Реестре</w:t>
            </w:r>
            <w:proofErr w:type="gramEnd"/>
            <w:r w:rsidRPr="00EF286F">
              <w:t xml:space="preserve"> сведений, на основании которого формируется счет</w:t>
            </w:r>
          </w:p>
        </w:tc>
      </w:tr>
      <w:tr w:rsidR="00D73596" w:rsidRPr="00DD6A28" w:rsidTr="00484FE9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3596" w:rsidRPr="00DD6A28" w:rsidRDefault="00D73596" w:rsidP="00484FE9">
            <w:pPr>
              <w:rPr>
                <w:rFonts w:eastAsia="Calibri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3596" w:rsidRPr="00DD6A28" w:rsidRDefault="00D73596" w:rsidP="00484FE9">
            <w:pPr>
              <w:rPr>
                <w:rFonts w:eastAsia="Calibri"/>
              </w:rPr>
            </w:pPr>
            <w:r w:rsidRPr="00DD6A28">
              <w:rPr>
                <w:rFonts w:eastAsia="Calibri"/>
              </w:rPr>
              <w:t>CODE_MES1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3596" w:rsidRPr="00DD6A28" w:rsidRDefault="00D73596" w:rsidP="00484FE9">
            <w:r w:rsidRPr="00DD6A28">
              <w:t>У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3596" w:rsidRPr="00DD6A28" w:rsidRDefault="00D73596" w:rsidP="00484FE9">
            <w:r w:rsidRPr="00DD6A28">
              <w:t>Т(20)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96" w:rsidRPr="00DD6A28" w:rsidRDefault="00D73596" w:rsidP="00484FE9">
            <w:r w:rsidRPr="00DD6A28">
              <w:t>Код законченного случая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596" w:rsidRDefault="00D73596">
            <w:r w:rsidRPr="00EF286F">
              <w:t xml:space="preserve">Заполняется значением, переданным в </w:t>
            </w:r>
            <w:proofErr w:type="gramStart"/>
            <w:r w:rsidRPr="00EF286F">
              <w:t>Реестре</w:t>
            </w:r>
            <w:proofErr w:type="gramEnd"/>
            <w:r w:rsidRPr="00EF286F">
              <w:t xml:space="preserve"> сведений, на основании которого формируется счет</w:t>
            </w:r>
          </w:p>
        </w:tc>
      </w:tr>
      <w:tr w:rsidR="00484FE9" w:rsidRPr="00DD6A28" w:rsidTr="00484FE9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pPr>
              <w:rPr>
                <w:rFonts w:eastAsia="Calibri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pPr>
              <w:rPr>
                <w:rFonts w:eastAsia="Calibri"/>
              </w:rPr>
            </w:pPr>
            <w:r w:rsidRPr="00DD6A28">
              <w:rPr>
                <w:rFonts w:eastAsia="Calibri"/>
              </w:rPr>
              <w:t>CODE_MES2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r w:rsidRPr="00DD6A28">
              <w:t>Н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r w:rsidRPr="00DD6A28">
              <w:t>Т(20)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FE9" w:rsidRPr="00DD6A28" w:rsidRDefault="00484FE9" w:rsidP="00484FE9">
            <w:r w:rsidRPr="00DD6A28">
              <w:t>Код МЭС сопутствующего заболевания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FE9" w:rsidRPr="00DD6A28" w:rsidRDefault="00484FE9" w:rsidP="00484FE9">
            <w:r w:rsidRPr="00DD6A28">
              <w:t>Не заполняется</w:t>
            </w:r>
          </w:p>
        </w:tc>
      </w:tr>
      <w:tr w:rsidR="00D73596" w:rsidRPr="00DD6A28" w:rsidTr="00484FE9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3596" w:rsidRPr="00DD6A28" w:rsidRDefault="00D73596" w:rsidP="00484FE9">
            <w:pPr>
              <w:rPr>
                <w:rFonts w:eastAsia="Calibri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3596" w:rsidRPr="00DD6A28" w:rsidRDefault="00D73596" w:rsidP="00484FE9">
            <w:pPr>
              <w:rPr>
                <w:rFonts w:eastAsia="Calibri"/>
              </w:rPr>
            </w:pPr>
            <w:r w:rsidRPr="00DD6A28">
              <w:rPr>
                <w:rFonts w:eastAsia="Calibri"/>
              </w:rPr>
              <w:t>RSLT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3596" w:rsidRPr="00DD6A28" w:rsidRDefault="00D73596" w:rsidP="00484FE9">
            <w:r w:rsidRPr="00DD6A28">
              <w:t>O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3596" w:rsidRPr="00DD6A28" w:rsidRDefault="00D73596" w:rsidP="00484FE9">
            <w:r w:rsidRPr="00DD6A28">
              <w:t>N(3)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96" w:rsidRPr="00DD6A28" w:rsidRDefault="00D73596" w:rsidP="00484FE9">
            <w:r w:rsidRPr="00DD6A28">
              <w:t>Код результата обращения/ госпитализации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96" w:rsidRDefault="00D73596">
            <w:r w:rsidRPr="00B13A60">
              <w:t xml:space="preserve">Заполняется значением, переданным в </w:t>
            </w:r>
            <w:proofErr w:type="gramStart"/>
            <w:r w:rsidRPr="00B13A60">
              <w:t>Реестре</w:t>
            </w:r>
            <w:proofErr w:type="gramEnd"/>
            <w:r w:rsidRPr="00B13A60">
              <w:t xml:space="preserve"> сведений, на основании которого формируется счет</w:t>
            </w:r>
          </w:p>
        </w:tc>
      </w:tr>
      <w:tr w:rsidR="00D73596" w:rsidRPr="00DD6A28" w:rsidTr="00484FE9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3596" w:rsidRPr="00DD6A28" w:rsidRDefault="00D73596" w:rsidP="00484FE9">
            <w:pPr>
              <w:rPr>
                <w:rFonts w:eastAsia="Calibri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3596" w:rsidRPr="00DD6A28" w:rsidRDefault="00D73596" w:rsidP="00484FE9">
            <w:pPr>
              <w:rPr>
                <w:rFonts w:eastAsia="Calibri"/>
              </w:rPr>
            </w:pPr>
            <w:r w:rsidRPr="00DD6A28">
              <w:rPr>
                <w:rFonts w:eastAsia="Calibri"/>
              </w:rPr>
              <w:t>ISHOD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3596" w:rsidRPr="00DD6A28" w:rsidRDefault="00D73596" w:rsidP="00484FE9">
            <w:r w:rsidRPr="00DD6A28">
              <w:t>O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3596" w:rsidRPr="00DD6A28" w:rsidRDefault="00D73596" w:rsidP="00484FE9">
            <w:r w:rsidRPr="00DD6A28">
              <w:t>N(3)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96" w:rsidRPr="00DD6A28" w:rsidRDefault="00D73596" w:rsidP="00484FE9">
            <w:r w:rsidRPr="00DD6A28">
              <w:t>Исход заболевания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96" w:rsidRDefault="00D73596">
            <w:r w:rsidRPr="00B13A60">
              <w:t xml:space="preserve">Заполняется значением, переданным в </w:t>
            </w:r>
            <w:proofErr w:type="gramStart"/>
            <w:r w:rsidRPr="00B13A60">
              <w:t>Реестре</w:t>
            </w:r>
            <w:proofErr w:type="gramEnd"/>
            <w:r w:rsidRPr="00B13A60">
              <w:t xml:space="preserve"> сведений, на основании которого формируется счет</w:t>
            </w:r>
          </w:p>
        </w:tc>
      </w:tr>
      <w:tr w:rsidR="00D73596" w:rsidRPr="00DD6A28" w:rsidTr="00484FE9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3596" w:rsidRPr="00DD6A28" w:rsidRDefault="00D73596" w:rsidP="00484FE9">
            <w:pPr>
              <w:rPr>
                <w:rFonts w:eastAsia="Calibri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3596" w:rsidRPr="00DD6A28" w:rsidRDefault="00D73596" w:rsidP="00484FE9">
            <w:pPr>
              <w:rPr>
                <w:rFonts w:eastAsia="Calibri"/>
              </w:rPr>
            </w:pPr>
            <w:r w:rsidRPr="00DD6A28">
              <w:rPr>
                <w:rFonts w:eastAsia="Calibri"/>
              </w:rPr>
              <w:t>PRVS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3596" w:rsidRPr="00DD6A28" w:rsidRDefault="00D73596" w:rsidP="00484FE9">
            <w:r w:rsidRPr="00DD6A28">
              <w:t>O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3596" w:rsidRPr="00DD6A28" w:rsidRDefault="00D73596" w:rsidP="00484FE9">
            <w:pPr>
              <w:rPr>
                <w:color w:val="C00000"/>
              </w:rPr>
            </w:pPr>
            <w:r w:rsidRPr="00DD6A28">
              <w:rPr>
                <w:color w:val="C00000"/>
              </w:rPr>
              <w:t>N(4)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96" w:rsidRPr="00DD6A28" w:rsidRDefault="00D73596" w:rsidP="00484FE9">
            <w:r w:rsidRPr="00DD6A28">
              <w:t>Специальность лечащего врача/ врача, закрывшего талон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96" w:rsidRDefault="00D73596">
            <w:r w:rsidRPr="00B13A60">
              <w:t xml:space="preserve">Заполняется значением, переданным в </w:t>
            </w:r>
            <w:proofErr w:type="gramStart"/>
            <w:r w:rsidRPr="00B13A60">
              <w:t>Реестре</w:t>
            </w:r>
            <w:proofErr w:type="gramEnd"/>
            <w:r w:rsidRPr="00B13A60">
              <w:t xml:space="preserve"> сведений, на основании которого формируется счет</w:t>
            </w:r>
          </w:p>
        </w:tc>
      </w:tr>
      <w:tr w:rsidR="00D73596" w:rsidRPr="00DD6A28" w:rsidTr="00484FE9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3596" w:rsidRPr="00DD6A28" w:rsidRDefault="00D73596" w:rsidP="00484FE9">
            <w:pPr>
              <w:rPr>
                <w:rFonts w:eastAsia="Calibri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3596" w:rsidRPr="00DD6A28" w:rsidRDefault="00D73596" w:rsidP="00484FE9">
            <w:pPr>
              <w:rPr>
                <w:rFonts w:eastAsia="Calibri"/>
              </w:rPr>
            </w:pPr>
            <w:r w:rsidRPr="00DD6A28">
              <w:rPr>
                <w:rFonts w:eastAsia="Calibri"/>
              </w:rPr>
              <w:t>IDDOKT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3596" w:rsidRPr="00DD6A28" w:rsidRDefault="00D73596" w:rsidP="00484FE9">
            <w:r w:rsidRPr="00DD6A28">
              <w:t>О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3596" w:rsidRPr="00DD6A28" w:rsidRDefault="00D73596" w:rsidP="00484FE9">
            <w:r w:rsidRPr="00DD6A28">
              <w:t>Т(25)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96" w:rsidRPr="00DD6A28" w:rsidRDefault="00D73596" w:rsidP="00484FE9">
            <w:r w:rsidRPr="00DD6A28">
              <w:t>Код врача, закрывшего талон/историю болезни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96" w:rsidRDefault="00D73596">
            <w:r w:rsidRPr="00B13A60">
              <w:t xml:space="preserve">Заполняется значением, переданным в </w:t>
            </w:r>
            <w:proofErr w:type="gramStart"/>
            <w:r w:rsidRPr="00B13A60">
              <w:t>Реестре</w:t>
            </w:r>
            <w:proofErr w:type="gramEnd"/>
            <w:r w:rsidRPr="00B13A60">
              <w:t xml:space="preserve"> сведений, на основании которого формируется счет</w:t>
            </w:r>
          </w:p>
        </w:tc>
      </w:tr>
      <w:tr w:rsidR="00484FE9" w:rsidRPr="00DD6A28" w:rsidTr="00484FE9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pPr>
              <w:rPr>
                <w:rFonts w:eastAsia="Calibri"/>
                <w:strike/>
                <w:color w:val="00B050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pPr>
              <w:rPr>
                <w:rFonts w:eastAsia="Calibri"/>
                <w:strike/>
                <w:color w:val="00B050"/>
              </w:rPr>
            </w:pPr>
            <w:r w:rsidRPr="00DD6A28">
              <w:rPr>
                <w:rFonts w:eastAsia="Calibri"/>
                <w:strike/>
                <w:color w:val="00B050"/>
              </w:rPr>
              <w:t>OS_SLUCH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pPr>
              <w:rPr>
                <w:strike/>
                <w:color w:val="00B050"/>
              </w:rPr>
            </w:pPr>
            <w:r w:rsidRPr="00DD6A28">
              <w:rPr>
                <w:strike/>
                <w:color w:val="00B050"/>
              </w:rPr>
              <w:t>У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pPr>
              <w:rPr>
                <w:strike/>
                <w:color w:val="00B050"/>
              </w:rPr>
            </w:pPr>
            <w:r w:rsidRPr="00DD6A28">
              <w:rPr>
                <w:strike/>
                <w:color w:val="00B050"/>
              </w:rPr>
              <w:t>N(2)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FE9" w:rsidRPr="00DD6A28" w:rsidRDefault="00484FE9" w:rsidP="00484FE9">
            <w:pPr>
              <w:rPr>
                <w:strike/>
                <w:color w:val="00B050"/>
              </w:rPr>
            </w:pPr>
            <w:r w:rsidRPr="00DD6A28">
              <w:rPr>
                <w:strike/>
                <w:color w:val="00B050"/>
              </w:rPr>
              <w:t>Признак "Особый случай" при регистрации обращения за медицинской помощью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FE9" w:rsidRPr="00DD6A28" w:rsidRDefault="00484FE9" w:rsidP="00484FE9">
            <w:pPr>
              <w:rPr>
                <w:strike/>
                <w:color w:val="00B050"/>
              </w:rPr>
            </w:pPr>
            <w:r w:rsidRPr="00DD6A28">
              <w:rPr>
                <w:strike/>
                <w:color w:val="00B050"/>
              </w:rPr>
              <w:t>Заполняется:</w:t>
            </w:r>
          </w:p>
          <w:p w:rsidR="00484FE9" w:rsidRPr="00DD6A28" w:rsidRDefault="00484FE9" w:rsidP="00484FE9">
            <w:pPr>
              <w:rPr>
                <w:strike/>
                <w:color w:val="00B050"/>
              </w:rPr>
            </w:pPr>
            <w:r w:rsidRPr="00DD6A28">
              <w:rPr>
                <w:strike/>
                <w:color w:val="00B050"/>
              </w:rPr>
              <w:t xml:space="preserve">2 – в </w:t>
            </w:r>
            <w:proofErr w:type="gramStart"/>
            <w:r w:rsidRPr="00DD6A28">
              <w:rPr>
                <w:strike/>
                <w:color w:val="00B050"/>
              </w:rPr>
              <w:t>документе</w:t>
            </w:r>
            <w:proofErr w:type="gramEnd"/>
            <w:r w:rsidRPr="00DD6A28">
              <w:rPr>
                <w:strike/>
                <w:color w:val="00B050"/>
              </w:rPr>
              <w:t xml:space="preserve">, удостоверяющем личность пациента /родителя (представителя) пациента, </w:t>
            </w:r>
            <w:r w:rsidRPr="00DD6A28">
              <w:rPr>
                <w:strike/>
                <w:color w:val="00B050"/>
              </w:rPr>
              <w:lastRenderedPageBreak/>
              <w:t>отсутствует отчество.</w:t>
            </w:r>
          </w:p>
        </w:tc>
      </w:tr>
      <w:tr w:rsidR="00D73596" w:rsidRPr="00DD6A28" w:rsidTr="00484FE9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3596" w:rsidRPr="00DD6A28" w:rsidRDefault="00D73596" w:rsidP="00484FE9">
            <w:pPr>
              <w:rPr>
                <w:rFonts w:eastAsia="Calibri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3596" w:rsidRPr="00DD6A28" w:rsidRDefault="00D73596" w:rsidP="00484FE9">
            <w:pPr>
              <w:rPr>
                <w:rFonts w:eastAsia="Calibri"/>
              </w:rPr>
            </w:pPr>
            <w:r w:rsidRPr="00DD6A28">
              <w:rPr>
                <w:rFonts w:eastAsia="Calibri"/>
              </w:rPr>
              <w:t>IDSP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3596" w:rsidRPr="00DD6A28" w:rsidRDefault="00D73596" w:rsidP="00484FE9">
            <w:r w:rsidRPr="00DD6A28">
              <w:t>O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3596" w:rsidRPr="00DD6A28" w:rsidRDefault="00D73596" w:rsidP="00484FE9">
            <w:r w:rsidRPr="00DD6A28">
              <w:t>N(2)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96" w:rsidRPr="00DD6A28" w:rsidRDefault="00D73596" w:rsidP="00484FE9">
            <w:r w:rsidRPr="00DD6A28">
              <w:t>Код способа оплаты медицинской помощи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96" w:rsidRDefault="00D73596">
            <w:r w:rsidRPr="0064658E">
              <w:t xml:space="preserve">Заполняется значением, переданным в </w:t>
            </w:r>
            <w:proofErr w:type="gramStart"/>
            <w:r w:rsidRPr="0064658E">
              <w:t>Реестре</w:t>
            </w:r>
            <w:proofErr w:type="gramEnd"/>
            <w:r w:rsidRPr="0064658E">
              <w:t xml:space="preserve"> сведений, на основании которого формируется счет</w:t>
            </w:r>
          </w:p>
        </w:tc>
      </w:tr>
      <w:tr w:rsidR="00D73596" w:rsidRPr="00DD6A28" w:rsidTr="00484FE9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3596" w:rsidRPr="00DD6A28" w:rsidRDefault="00D73596" w:rsidP="00484FE9">
            <w:pPr>
              <w:rPr>
                <w:rFonts w:eastAsia="Calibri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3596" w:rsidRPr="00DD6A28" w:rsidRDefault="00D73596" w:rsidP="00484FE9">
            <w:pPr>
              <w:rPr>
                <w:rFonts w:eastAsia="Calibri"/>
              </w:rPr>
            </w:pPr>
            <w:r w:rsidRPr="00DD6A28">
              <w:rPr>
                <w:rFonts w:eastAsia="Calibri"/>
              </w:rPr>
              <w:t>ED_COL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3596" w:rsidRPr="00DD6A28" w:rsidRDefault="00D73596" w:rsidP="00484FE9">
            <w:r w:rsidRPr="00DD6A28">
              <w:t>У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3596" w:rsidRPr="00DD6A28" w:rsidRDefault="00D73596" w:rsidP="00484FE9">
            <w:r w:rsidRPr="00DD6A28">
              <w:t>N(5.2)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96" w:rsidRPr="00DD6A28" w:rsidRDefault="00D73596" w:rsidP="00484FE9">
            <w:r w:rsidRPr="00DD6A28">
              <w:t>Количество единиц оплаты медицинской помощи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96" w:rsidRDefault="00D73596">
            <w:r w:rsidRPr="0064658E">
              <w:t xml:space="preserve">Заполняется значением, переданным в </w:t>
            </w:r>
            <w:proofErr w:type="gramStart"/>
            <w:r w:rsidRPr="0064658E">
              <w:t>Реестре</w:t>
            </w:r>
            <w:proofErr w:type="gramEnd"/>
            <w:r w:rsidRPr="0064658E">
              <w:t xml:space="preserve"> сведений, на основании которого формируется счет</w:t>
            </w:r>
          </w:p>
        </w:tc>
      </w:tr>
      <w:tr w:rsidR="00D73596" w:rsidRPr="00DD6A28" w:rsidTr="00484FE9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3596" w:rsidRPr="00DD6A28" w:rsidRDefault="00D73596" w:rsidP="00484FE9">
            <w:pPr>
              <w:rPr>
                <w:rFonts w:eastAsia="Calibri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3596" w:rsidRPr="00DD6A28" w:rsidRDefault="00D73596" w:rsidP="00484FE9">
            <w:pPr>
              <w:rPr>
                <w:rFonts w:eastAsia="Calibri"/>
              </w:rPr>
            </w:pPr>
            <w:r w:rsidRPr="00DD6A28">
              <w:rPr>
                <w:rFonts w:eastAsia="Calibri"/>
              </w:rPr>
              <w:t>TARIF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3596" w:rsidRPr="00DD6A28" w:rsidRDefault="00D73596" w:rsidP="00484FE9">
            <w:r w:rsidRPr="00DD6A28">
              <w:t>У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3596" w:rsidRPr="00DD6A28" w:rsidRDefault="00D73596" w:rsidP="00484FE9">
            <w:r w:rsidRPr="00DD6A28">
              <w:t>N(15.2)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96" w:rsidRPr="00DD6A28" w:rsidRDefault="00D73596" w:rsidP="00484FE9">
            <w:r w:rsidRPr="00DD6A28">
              <w:t>Тариф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96" w:rsidRDefault="00D73596">
            <w:r w:rsidRPr="0064658E">
              <w:t xml:space="preserve">Заполняется значением, переданным в </w:t>
            </w:r>
            <w:proofErr w:type="gramStart"/>
            <w:r w:rsidRPr="0064658E">
              <w:t>Реестре</w:t>
            </w:r>
            <w:proofErr w:type="gramEnd"/>
            <w:r w:rsidRPr="0064658E">
              <w:t xml:space="preserve"> сведений, на основании которого формируется счет</w:t>
            </w:r>
          </w:p>
        </w:tc>
      </w:tr>
      <w:tr w:rsidR="00D73596" w:rsidRPr="00DD6A28" w:rsidTr="00484FE9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3596" w:rsidRPr="00DD6A28" w:rsidRDefault="00D73596" w:rsidP="00484FE9">
            <w:pPr>
              <w:rPr>
                <w:rFonts w:eastAsia="Calibri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3596" w:rsidRPr="00DD6A28" w:rsidRDefault="00D73596" w:rsidP="00484FE9">
            <w:pPr>
              <w:rPr>
                <w:rFonts w:eastAsia="Calibri"/>
              </w:rPr>
            </w:pPr>
            <w:r w:rsidRPr="00DD6A28">
              <w:rPr>
                <w:rFonts w:eastAsia="Calibri"/>
              </w:rPr>
              <w:t>SUMV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3596" w:rsidRPr="00DD6A28" w:rsidRDefault="00D73596" w:rsidP="00484FE9">
            <w:r w:rsidRPr="00DD6A28">
              <w:t>O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3596" w:rsidRPr="00DD6A28" w:rsidRDefault="00D73596" w:rsidP="00484FE9">
            <w:r w:rsidRPr="00DD6A28">
              <w:t>N(15.2)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96" w:rsidRPr="00DD6A28" w:rsidRDefault="00D73596" w:rsidP="00484FE9">
            <w:r w:rsidRPr="00DD6A28">
              <w:t>Сумма, выставленная к оплате по случаю.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596" w:rsidRDefault="00D73596">
            <w:r w:rsidRPr="0064658E">
              <w:t xml:space="preserve">Заполняется значением, переданным в </w:t>
            </w:r>
            <w:proofErr w:type="gramStart"/>
            <w:r w:rsidRPr="0064658E">
              <w:t>Реестре</w:t>
            </w:r>
            <w:proofErr w:type="gramEnd"/>
            <w:r w:rsidRPr="0064658E">
              <w:t xml:space="preserve"> сведений, на основании которого формируется счет</w:t>
            </w:r>
          </w:p>
        </w:tc>
      </w:tr>
      <w:tr w:rsidR="00484FE9" w:rsidRPr="00DD6A28" w:rsidTr="00484FE9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/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pPr>
              <w:rPr>
                <w:lang w:val="en-US"/>
              </w:rPr>
            </w:pPr>
            <w:r w:rsidRPr="00DD6A28">
              <w:rPr>
                <w:lang w:val="en-US"/>
              </w:rPr>
              <w:t>IT_SL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pPr>
              <w:rPr>
                <w:lang w:val="en-US"/>
              </w:rPr>
            </w:pPr>
            <w:r w:rsidRPr="00DD6A28">
              <w:t>У</w:t>
            </w:r>
          </w:p>
          <w:p w:rsidR="00484FE9" w:rsidRPr="00DD6A28" w:rsidRDefault="00484FE9" w:rsidP="00484FE9">
            <w:pPr>
              <w:rPr>
                <w:i/>
                <w:lang w:val="en-US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pPr>
              <w:rPr>
                <w:lang w:val="en-US"/>
              </w:rPr>
            </w:pPr>
            <w:r w:rsidRPr="00DD6A28">
              <w:rPr>
                <w:lang w:val="en-US"/>
              </w:rPr>
              <w:t>N(1.2)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FE9" w:rsidRPr="00DD6A28" w:rsidRDefault="00484FE9" w:rsidP="00484FE9">
            <w:pPr>
              <w:rPr>
                <w:rFonts w:asciiTheme="minorHAnsi" w:eastAsiaTheme="minorEastAsia" w:hAnsiTheme="minorHAnsi" w:cstheme="minorBidi"/>
              </w:rPr>
            </w:pPr>
            <w:r w:rsidRPr="00DD6A28">
              <w:t xml:space="preserve">Итоговой коэффициент сложности лечения для случая.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FE9" w:rsidRPr="00DD6A28" w:rsidRDefault="00D73596" w:rsidP="00484FE9">
            <w:pPr>
              <w:rPr>
                <w:rFonts w:eastAsiaTheme="minorEastAsia"/>
              </w:rPr>
            </w:pPr>
            <w:r w:rsidRPr="00D73596">
              <w:t xml:space="preserve">Заполняется значением, переданным в </w:t>
            </w:r>
            <w:proofErr w:type="gramStart"/>
            <w:r w:rsidRPr="00D73596">
              <w:t>Реестре</w:t>
            </w:r>
            <w:proofErr w:type="gramEnd"/>
            <w:r w:rsidRPr="00D73596">
              <w:t xml:space="preserve"> сведений, на основании которого формируется счет</w:t>
            </w:r>
          </w:p>
        </w:tc>
      </w:tr>
      <w:tr w:rsidR="00484FE9" w:rsidRPr="00DD6A28" w:rsidTr="00484FE9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pPr>
              <w:rPr>
                <w:rFonts w:eastAsia="Calibri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pPr>
              <w:rPr>
                <w:rFonts w:eastAsia="Calibri"/>
              </w:rPr>
            </w:pPr>
            <w:r w:rsidRPr="00DD6A28">
              <w:rPr>
                <w:rFonts w:eastAsia="Calibri"/>
              </w:rPr>
              <w:t>OPLATA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r w:rsidRPr="00DD6A28">
              <w:t>Н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r w:rsidRPr="00DD6A28">
              <w:t>N(1)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FE9" w:rsidRPr="00DD6A28" w:rsidRDefault="00484FE9" w:rsidP="00484FE9">
            <w:pPr>
              <w:rPr>
                <w:rFonts w:eastAsia="MS Mincho"/>
              </w:rPr>
            </w:pPr>
            <w:r w:rsidRPr="00DD6A28">
              <w:rPr>
                <w:rFonts w:eastAsia="MS Mincho"/>
              </w:rPr>
              <w:t>Тип оплаты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FE9" w:rsidRPr="00DD6A28" w:rsidRDefault="00484FE9" w:rsidP="00484FE9">
            <w:pPr>
              <w:rPr>
                <w:rFonts w:eastAsia="MS Mincho"/>
              </w:rPr>
            </w:pPr>
            <w:r w:rsidRPr="00DD6A28">
              <w:rPr>
                <w:rFonts w:eastAsia="MS Mincho"/>
              </w:rPr>
              <w:t>Не заполняется</w:t>
            </w:r>
          </w:p>
        </w:tc>
      </w:tr>
      <w:tr w:rsidR="00484FE9" w:rsidRPr="00DD6A28" w:rsidTr="00484FE9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pPr>
              <w:rPr>
                <w:rFonts w:eastAsia="Calibri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pPr>
              <w:rPr>
                <w:rFonts w:eastAsia="Calibri"/>
              </w:rPr>
            </w:pPr>
            <w:r w:rsidRPr="00DD6A28">
              <w:rPr>
                <w:rFonts w:eastAsia="Calibri"/>
              </w:rPr>
              <w:t>SUMP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r w:rsidRPr="00DD6A28">
              <w:t>Н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r w:rsidRPr="00DD6A28">
              <w:t>N(15.2)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FE9" w:rsidRPr="00DD6A28" w:rsidRDefault="00484FE9" w:rsidP="00484FE9">
            <w:r w:rsidRPr="00DD6A28">
              <w:t>Сумма, принятая к оплате СМО (ТФОМС)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FE9" w:rsidRPr="00DD6A28" w:rsidRDefault="00484FE9" w:rsidP="00484FE9">
            <w:r w:rsidRPr="00DD6A28">
              <w:t>Не заполняется</w:t>
            </w:r>
          </w:p>
        </w:tc>
      </w:tr>
      <w:tr w:rsidR="00484FE9" w:rsidRPr="00DD6A28" w:rsidTr="00484FE9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pPr>
              <w:rPr>
                <w:rFonts w:eastAsia="Calibri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r w:rsidRPr="00DD6A28">
              <w:t>USL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r w:rsidRPr="00DD6A28">
              <w:t>ОМ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r w:rsidRPr="00DD6A28">
              <w:t>S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FE9" w:rsidRPr="00DD6A28" w:rsidRDefault="00484FE9" w:rsidP="00484FE9">
            <w:r w:rsidRPr="00DD6A28">
              <w:t>Сведения об оказанных медицинских услугах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FE9" w:rsidRPr="00DD6A28" w:rsidRDefault="00484FE9" w:rsidP="00484FE9"/>
        </w:tc>
      </w:tr>
      <w:tr w:rsidR="00484FE9" w:rsidRPr="00DD6A28" w:rsidTr="00484FE9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/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pPr>
              <w:rPr>
                <w:lang w:val="en-US"/>
              </w:rPr>
            </w:pPr>
            <w:r w:rsidRPr="00DD6A28">
              <w:rPr>
                <w:lang w:val="en-US"/>
              </w:rPr>
              <w:t>SL_KOEFF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r w:rsidRPr="00DD6A28">
              <w:t>У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pPr>
              <w:rPr>
                <w:lang w:val="en-US"/>
              </w:rPr>
            </w:pPr>
            <w:r w:rsidRPr="00DD6A28">
              <w:rPr>
                <w:lang w:val="en-US"/>
              </w:rPr>
              <w:t>S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r w:rsidRPr="00DD6A28">
              <w:t>Записи о примененных коэффициентах сложности лечения пациента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D73596" w:rsidP="00484FE9">
            <w:r w:rsidRPr="00D73596">
              <w:t xml:space="preserve">Заполняется значением, переданным в </w:t>
            </w:r>
            <w:proofErr w:type="gramStart"/>
            <w:r w:rsidRPr="00D73596">
              <w:t>Реестре</w:t>
            </w:r>
            <w:proofErr w:type="gramEnd"/>
            <w:r w:rsidRPr="00D73596">
              <w:t xml:space="preserve"> сведений, на основании которого формируется счет</w:t>
            </w:r>
            <w:r w:rsidR="00484FE9" w:rsidRPr="00DD6A28">
              <w:t xml:space="preserve">.  </w:t>
            </w:r>
          </w:p>
        </w:tc>
      </w:tr>
      <w:tr w:rsidR="00484FE9" w:rsidRPr="00DD6A28" w:rsidTr="00484FE9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pPr>
              <w:rPr>
                <w:rFonts w:eastAsia="Calibri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pPr>
              <w:rPr>
                <w:rFonts w:eastAsia="Calibri"/>
              </w:rPr>
            </w:pPr>
            <w:r w:rsidRPr="00DD6A28">
              <w:rPr>
                <w:rFonts w:eastAsia="Calibri"/>
              </w:rPr>
              <w:t>COMENTSL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r w:rsidRPr="00DD6A28">
              <w:t>У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r w:rsidRPr="00DD6A28">
              <w:t>T(250)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FE9" w:rsidRPr="00DD6A28" w:rsidRDefault="00484FE9" w:rsidP="00484FE9">
            <w:r w:rsidRPr="00DD6A28">
              <w:t>Служебное поле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FE9" w:rsidRPr="00DD6A28" w:rsidRDefault="00484FE9" w:rsidP="00484FE9"/>
        </w:tc>
      </w:tr>
      <w:tr w:rsidR="00484FE9" w:rsidRPr="00DD6A28" w:rsidTr="00484FE9">
        <w:tc>
          <w:tcPr>
            <w:tcW w:w="104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r w:rsidRPr="00DD6A28">
              <w:t>Сведения об услуге</w:t>
            </w:r>
          </w:p>
        </w:tc>
      </w:tr>
      <w:tr w:rsidR="00484FE9" w:rsidRPr="00DD6A28" w:rsidTr="00484FE9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pPr>
              <w:rPr>
                <w:rFonts w:eastAsia="Calibri"/>
              </w:rPr>
            </w:pPr>
            <w:r w:rsidRPr="00DD6A28">
              <w:t>USL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pPr>
              <w:rPr>
                <w:rFonts w:eastAsia="Calibri"/>
              </w:rPr>
            </w:pPr>
            <w:r w:rsidRPr="00DD6A28">
              <w:rPr>
                <w:rFonts w:eastAsia="Calibri"/>
              </w:rPr>
              <w:t>IDSERV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r w:rsidRPr="00DD6A28">
              <w:t>O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r w:rsidRPr="00DD6A28">
              <w:t>Т(36)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FE9" w:rsidRPr="00DD6A28" w:rsidRDefault="00484FE9" w:rsidP="00484FE9">
            <w:r w:rsidRPr="00DD6A28">
              <w:t>Номер записи в реестре услуг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FE9" w:rsidRPr="00DD6A28" w:rsidRDefault="00484FE9" w:rsidP="00484FE9">
            <w:r w:rsidRPr="00DD6A28">
              <w:t>Порядковый номер записи о медицинской услуге для всего Реестра случаев.</w:t>
            </w:r>
          </w:p>
        </w:tc>
      </w:tr>
      <w:tr w:rsidR="00484FE9" w:rsidRPr="00DD6A28" w:rsidTr="00484FE9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/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pPr>
              <w:rPr>
                <w:rFonts w:eastAsia="Calibri"/>
              </w:rPr>
            </w:pPr>
            <w:r w:rsidRPr="00DD6A28">
              <w:rPr>
                <w:rFonts w:eastAsia="Calibri"/>
              </w:rPr>
              <w:t>ID_U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r w:rsidRPr="00DD6A28">
              <w:t>O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r w:rsidRPr="00DD6A28">
              <w:t>T(36)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FE9" w:rsidRPr="00DD6A28" w:rsidRDefault="00484FE9" w:rsidP="00484FE9">
            <w:r w:rsidRPr="00DD6A28">
              <w:t xml:space="preserve">Уникальный код записи об оказанной услуге.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FE9" w:rsidRPr="00DD6A28" w:rsidRDefault="00D73596" w:rsidP="00484FE9">
            <w:r w:rsidRPr="00D73596">
              <w:t xml:space="preserve">Заполняется значением, переданным в </w:t>
            </w:r>
            <w:proofErr w:type="gramStart"/>
            <w:r w:rsidRPr="00D73596">
              <w:t>Реестре</w:t>
            </w:r>
            <w:proofErr w:type="gramEnd"/>
            <w:r w:rsidRPr="00D73596">
              <w:t xml:space="preserve"> сведений, на основании которого формируется счет</w:t>
            </w:r>
          </w:p>
        </w:tc>
      </w:tr>
      <w:tr w:rsidR="00484FE9" w:rsidRPr="00DD6A28" w:rsidTr="00484FE9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/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pPr>
              <w:rPr>
                <w:rFonts w:eastAsia="Calibri"/>
              </w:rPr>
            </w:pPr>
            <w:r w:rsidRPr="00DD6A28">
              <w:rPr>
                <w:rFonts w:eastAsia="Calibri"/>
              </w:rPr>
              <w:t>LPU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r w:rsidRPr="00DD6A28">
              <w:t>O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pPr>
              <w:rPr>
                <w:lang w:val="en-US"/>
              </w:rPr>
            </w:pPr>
            <w:r w:rsidRPr="00DD6A28">
              <w:t>Т(6)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FE9" w:rsidRPr="00DD6A28" w:rsidRDefault="00484FE9" w:rsidP="00484FE9">
            <w:r w:rsidRPr="00DD6A28">
              <w:t>Код МО.</w:t>
            </w:r>
          </w:p>
          <w:p w:rsidR="00484FE9" w:rsidRPr="00DD6A28" w:rsidRDefault="00484FE9" w:rsidP="00484FE9">
            <w:r w:rsidRPr="00DD6A28">
              <w:t xml:space="preserve">Соответствует </w:t>
            </w:r>
            <w:proofErr w:type="spellStart"/>
            <w:r w:rsidRPr="00DD6A28">
              <w:t>CodeM</w:t>
            </w:r>
            <w:proofErr w:type="spellEnd"/>
            <w:r w:rsidRPr="00DD6A28">
              <w:t xml:space="preserve"> из Справочника Т001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FE9" w:rsidRPr="00DD6A28" w:rsidRDefault="00D73596" w:rsidP="00484FE9">
            <w:r w:rsidRPr="00D73596">
              <w:t xml:space="preserve">Заполняется значением, переданным в </w:t>
            </w:r>
            <w:proofErr w:type="gramStart"/>
            <w:r w:rsidRPr="00D73596">
              <w:t>Реестре</w:t>
            </w:r>
            <w:proofErr w:type="gramEnd"/>
            <w:r w:rsidRPr="00D73596">
              <w:t xml:space="preserve"> сведений, на основании которого формируется счет</w:t>
            </w:r>
          </w:p>
        </w:tc>
      </w:tr>
      <w:tr w:rsidR="00484FE9" w:rsidRPr="00DD6A28" w:rsidTr="00484FE9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pPr>
              <w:rPr>
                <w:rFonts w:eastAsia="Calibri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pPr>
              <w:rPr>
                <w:rFonts w:eastAsia="Calibri"/>
              </w:rPr>
            </w:pPr>
            <w:r w:rsidRPr="00DD6A28">
              <w:rPr>
                <w:rFonts w:eastAsia="Calibri"/>
              </w:rPr>
              <w:t>LPU_1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r w:rsidRPr="00DD6A28">
              <w:t>Н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r w:rsidRPr="00DD6A28">
              <w:t>Т(8)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FE9" w:rsidRPr="00DD6A28" w:rsidRDefault="00484FE9" w:rsidP="00484FE9">
            <w:r w:rsidRPr="00DD6A28">
              <w:t>Подразделение МО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FE9" w:rsidRPr="00DD6A28" w:rsidRDefault="00484FE9" w:rsidP="00484FE9">
            <w:r w:rsidRPr="00DD6A28">
              <w:t>Не заполняется*</w:t>
            </w:r>
          </w:p>
        </w:tc>
      </w:tr>
      <w:tr w:rsidR="00484FE9" w:rsidRPr="00DD6A28" w:rsidTr="00484FE9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pPr>
              <w:rPr>
                <w:rFonts w:eastAsia="Calibri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pPr>
              <w:rPr>
                <w:rFonts w:eastAsia="Calibri"/>
              </w:rPr>
            </w:pPr>
            <w:r w:rsidRPr="00DD6A28">
              <w:rPr>
                <w:rFonts w:eastAsia="Calibri"/>
              </w:rPr>
              <w:t>PODR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r w:rsidRPr="00DD6A28">
              <w:t>У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r w:rsidRPr="00DD6A28">
              <w:t>N(8)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FE9" w:rsidRPr="00DD6A28" w:rsidRDefault="00484FE9" w:rsidP="00484FE9">
            <w:r w:rsidRPr="00DD6A28">
              <w:t>Код отделения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FE9" w:rsidRPr="00DD6A28" w:rsidRDefault="00D73596" w:rsidP="00484FE9">
            <w:r w:rsidRPr="00D73596">
              <w:t xml:space="preserve">Заполняется значением, переданным в </w:t>
            </w:r>
            <w:proofErr w:type="gramStart"/>
            <w:r w:rsidRPr="00D73596">
              <w:t>Реестре</w:t>
            </w:r>
            <w:proofErr w:type="gramEnd"/>
            <w:r w:rsidRPr="00D73596">
              <w:t xml:space="preserve"> сведений, на основании которого формируется счет</w:t>
            </w:r>
          </w:p>
        </w:tc>
      </w:tr>
      <w:tr w:rsidR="00484FE9" w:rsidRPr="00DD6A28" w:rsidTr="00484FE9">
        <w:trPr>
          <w:trHeight w:val="1708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pPr>
              <w:rPr>
                <w:rFonts w:eastAsia="Calibri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pPr>
              <w:rPr>
                <w:rFonts w:eastAsia="Calibri"/>
              </w:rPr>
            </w:pPr>
            <w:r w:rsidRPr="00DD6A28">
              <w:rPr>
                <w:rFonts w:eastAsia="Calibri"/>
              </w:rPr>
              <w:t>PROFIL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r w:rsidRPr="00DD6A28">
              <w:t>O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r w:rsidRPr="00DD6A28">
              <w:t>N(3)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FE9" w:rsidRPr="00DD6A28" w:rsidRDefault="00484FE9" w:rsidP="00484FE9">
            <w:r w:rsidRPr="00DD6A28">
              <w:t xml:space="preserve">Профиль </w:t>
            </w:r>
            <w:proofErr w:type="gramStart"/>
            <w:r w:rsidRPr="00DD6A28">
              <w:t>оказанной</w:t>
            </w:r>
            <w:proofErr w:type="gramEnd"/>
            <w:r w:rsidRPr="00DD6A28">
              <w:t xml:space="preserve"> медицинской помощи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FE9" w:rsidRPr="00DD6A28" w:rsidRDefault="00D73596" w:rsidP="00484FE9">
            <w:r w:rsidRPr="00D73596">
              <w:t xml:space="preserve">Заполняется значением, переданным в </w:t>
            </w:r>
            <w:proofErr w:type="gramStart"/>
            <w:r w:rsidRPr="00D73596">
              <w:t>Реестре</w:t>
            </w:r>
            <w:proofErr w:type="gramEnd"/>
            <w:r w:rsidRPr="00D73596">
              <w:t xml:space="preserve"> сведений, на основании которого формируется счет</w:t>
            </w:r>
          </w:p>
        </w:tc>
      </w:tr>
      <w:tr w:rsidR="00484FE9" w:rsidRPr="00DD6A28" w:rsidTr="00484FE9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pPr>
              <w:rPr>
                <w:rFonts w:eastAsia="Calibri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pPr>
              <w:rPr>
                <w:rFonts w:eastAsia="Calibri"/>
              </w:rPr>
            </w:pPr>
            <w:r w:rsidRPr="00DD6A28">
              <w:t>VID_VME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r w:rsidRPr="00DD6A28">
              <w:t>У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r w:rsidRPr="00DD6A28">
              <w:t>Т(15)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FE9" w:rsidRPr="00DD6A28" w:rsidRDefault="00484FE9" w:rsidP="00484FE9">
            <w:r w:rsidRPr="00DD6A28">
              <w:t>Вид медицинского вмешательства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FE9" w:rsidRPr="00DD6A28" w:rsidRDefault="00D73596" w:rsidP="00484FE9">
            <w:r w:rsidRPr="00D73596">
              <w:t xml:space="preserve">Заполняется значением, переданным в </w:t>
            </w:r>
            <w:proofErr w:type="gramStart"/>
            <w:r w:rsidRPr="00D73596">
              <w:t>Реестре</w:t>
            </w:r>
            <w:proofErr w:type="gramEnd"/>
            <w:r w:rsidRPr="00D73596">
              <w:t xml:space="preserve"> сведений, </w:t>
            </w:r>
            <w:r w:rsidRPr="00D73596">
              <w:lastRenderedPageBreak/>
              <w:t>на основании которого формируется счет</w:t>
            </w:r>
          </w:p>
        </w:tc>
      </w:tr>
      <w:tr w:rsidR="00484FE9" w:rsidRPr="00DD6A28" w:rsidTr="00484FE9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pPr>
              <w:rPr>
                <w:rFonts w:eastAsia="Calibri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pPr>
              <w:rPr>
                <w:rFonts w:eastAsia="Calibri"/>
              </w:rPr>
            </w:pPr>
            <w:r w:rsidRPr="00DD6A28">
              <w:rPr>
                <w:rFonts w:eastAsia="Calibri"/>
              </w:rPr>
              <w:t>DET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r w:rsidRPr="00DD6A28">
              <w:t>О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r w:rsidRPr="00DD6A28">
              <w:t>N(1)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FE9" w:rsidRPr="00DD6A28" w:rsidRDefault="00484FE9" w:rsidP="00484FE9">
            <w:r w:rsidRPr="00DD6A28">
              <w:t>Признак применения детского тарифа.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FE9" w:rsidRPr="00DD6A28" w:rsidRDefault="00AB00F4" w:rsidP="00484FE9">
            <w:r w:rsidRPr="00D73596">
              <w:t xml:space="preserve">Заполняется значением, переданным в </w:t>
            </w:r>
            <w:proofErr w:type="gramStart"/>
            <w:r w:rsidRPr="00D73596">
              <w:t>Реестре</w:t>
            </w:r>
            <w:proofErr w:type="gramEnd"/>
            <w:r w:rsidRPr="00D73596">
              <w:t xml:space="preserve"> сведений, на основании которого формируется счет</w:t>
            </w:r>
          </w:p>
        </w:tc>
      </w:tr>
      <w:tr w:rsidR="00AB00F4" w:rsidRPr="00DD6A28" w:rsidTr="00484FE9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B00F4" w:rsidRPr="00DD6A28" w:rsidRDefault="00AB00F4" w:rsidP="00484FE9">
            <w:pPr>
              <w:rPr>
                <w:rFonts w:eastAsia="Calibri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B00F4" w:rsidRPr="00DD6A28" w:rsidRDefault="00AB00F4" w:rsidP="00484FE9">
            <w:pPr>
              <w:rPr>
                <w:rFonts w:eastAsia="Calibri"/>
              </w:rPr>
            </w:pPr>
            <w:r w:rsidRPr="00DD6A28">
              <w:rPr>
                <w:rFonts w:eastAsia="Calibri"/>
              </w:rPr>
              <w:t>DATE_IN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B00F4" w:rsidRPr="00DD6A28" w:rsidRDefault="00AB00F4" w:rsidP="00484FE9">
            <w:r w:rsidRPr="00DD6A28">
              <w:t>O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B00F4" w:rsidRPr="00DD6A28" w:rsidRDefault="00AB00F4" w:rsidP="00484FE9">
            <w:r w:rsidRPr="00DD6A28">
              <w:t>D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0F4" w:rsidRPr="00DD6A28" w:rsidRDefault="00AB00F4" w:rsidP="00484FE9">
            <w:r w:rsidRPr="00DD6A28">
              <w:t>Дата начала оказания услуги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0F4" w:rsidRDefault="00AB00F4">
            <w:r w:rsidRPr="00CB2E7D">
              <w:t xml:space="preserve">Заполняется значением, переданным в </w:t>
            </w:r>
            <w:proofErr w:type="gramStart"/>
            <w:r w:rsidRPr="00CB2E7D">
              <w:t>Реестре</w:t>
            </w:r>
            <w:proofErr w:type="gramEnd"/>
            <w:r w:rsidRPr="00CB2E7D">
              <w:t xml:space="preserve"> сведений, на основании которого формируется счет</w:t>
            </w:r>
          </w:p>
        </w:tc>
      </w:tr>
      <w:tr w:rsidR="00AB00F4" w:rsidRPr="00DD6A28" w:rsidTr="00484FE9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B00F4" w:rsidRPr="00DD6A28" w:rsidRDefault="00AB00F4" w:rsidP="00484FE9">
            <w:pPr>
              <w:rPr>
                <w:rFonts w:eastAsia="Calibri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B00F4" w:rsidRPr="00DD6A28" w:rsidRDefault="00AB00F4" w:rsidP="00484FE9">
            <w:pPr>
              <w:rPr>
                <w:rFonts w:eastAsia="Calibri"/>
              </w:rPr>
            </w:pPr>
            <w:r w:rsidRPr="00DD6A28">
              <w:rPr>
                <w:rFonts w:eastAsia="Calibri"/>
              </w:rPr>
              <w:t>DATE_OUT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B00F4" w:rsidRPr="00DD6A28" w:rsidRDefault="00AB00F4" w:rsidP="00484FE9">
            <w:r w:rsidRPr="00DD6A28">
              <w:t>O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B00F4" w:rsidRPr="00DD6A28" w:rsidRDefault="00AB00F4" w:rsidP="00484FE9">
            <w:r w:rsidRPr="00DD6A28">
              <w:t>D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0F4" w:rsidRPr="00DD6A28" w:rsidRDefault="00AB00F4" w:rsidP="00484FE9">
            <w:r w:rsidRPr="00DD6A28">
              <w:t>Дата окончания оказания услуги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0F4" w:rsidRDefault="00AB00F4">
            <w:r w:rsidRPr="00CB2E7D">
              <w:t xml:space="preserve">Заполняется значением, переданным в </w:t>
            </w:r>
            <w:proofErr w:type="gramStart"/>
            <w:r w:rsidRPr="00CB2E7D">
              <w:t>Реестре</w:t>
            </w:r>
            <w:proofErr w:type="gramEnd"/>
            <w:r w:rsidRPr="00CB2E7D">
              <w:t xml:space="preserve"> сведений, на основании которого формируется счет</w:t>
            </w:r>
          </w:p>
        </w:tc>
      </w:tr>
      <w:tr w:rsidR="00AB00F4" w:rsidRPr="00DD6A28" w:rsidTr="00484FE9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B00F4" w:rsidRPr="00DD6A28" w:rsidRDefault="00AB00F4" w:rsidP="00484FE9">
            <w:pPr>
              <w:rPr>
                <w:rFonts w:eastAsia="Calibri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B00F4" w:rsidRPr="00DD6A28" w:rsidRDefault="00AB00F4" w:rsidP="00484FE9">
            <w:pPr>
              <w:rPr>
                <w:rFonts w:eastAsia="Calibri"/>
              </w:rPr>
            </w:pPr>
            <w:r w:rsidRPr="00DD6A28">
              <w:rPr>
                <w:rFonts w:eastAsia="Calibri"/>
              </w:rPr>
              <w:t>DS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B00F4" w:rsidRPr="00DD6A28" w:rsidRDefault="00AB00F4" w:rsidP="00484FE9">
            <w:r w:rsidRPr="00DD6A28">
              <w:t>O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B00F4" w:rsidRPr="00DD6A28" w:rsidRDefault="00AB00F4" w:rsidP="00484FE9">
            <w:r w:rsidRPr="00DD6A28">
              <w:t>Т(10)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0F4" w:rsidRPr="00DD6A28" w:rsidRDefault="00AB00F4" w:rsidP="00484FE9">
            <w:r w:rsidRPr="00DD6A28">
              <w:t>Диагноз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0F4" w:rsidRDefault="00AB00F4">
            <w:r w:rsidRPr="00F1026F">
              <w:t xml:space="preserve">Заполняется значением, переданным в </w:t>
            </w:r>
            <w:proofErr w:type="gramStart"/>
            <w:r w:rsidRPr="00F1026F">
              <w:t>Реестре</w:t>
            </w:r>
            <w:proofErr w:type="gramEnd"/>
            <w:r w:rsidRPr="00F1026F">
              <w:t xml:space="preserve"> сведений, на основании которого формируется счет</w:t>
            </w:r>
          </w:p>
        </w:tc>
      </w:tr>
      <w:tr w:rsidR="00AB00F4" w:rsidRPr="00DD6A28" w:rsidTr="00484FE9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B00F4" w:rsidRPr="00DD6A28" w:rsidRDefault="00AB00F4" w:rsidP="00484FE9">
            <w:pPr>
              <w:rPr>
                <w:rFonts w:eastAsia="Calibri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B00F4" w:rsidRPr="00DD6A28" w:rsidRDefault="00AB00F4" w:rsidP="00484FE9">
            <w:pPr>
              <w:rPr>
                <w:rFonts w:eastAsia="Calibri"/>
              </w:rPr>
            </w:pPr>
            <w:r w:rsidRPr="00DD6A28">
              <w:rPr>
                <w:rFonts w:eastAsia="Calibri"/>
              </w:rPr>
              <w:t>CODE_USL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B00F4" w:rsidRPr="00DD6A28" w:rsidRDefault="00AB00F4" w:rsidP="00484FE9">
            <w:r w:rsidRPr="00DD6A28">
              <w:t>O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B00F4" w:rsidRPr="00DD6A28" w:rsidRDefault="00AB00F4" w:rsidP="00484FE9">
            <w:r w:rsidRPr="00DD6A28">
              <w:t>T(20)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0F4" w:rsidRPr="00DD6A28" w:rsidRDefault="00AB00F4" w:rsidP="00484FE9">
            <w:r w:rsidRPr="00DD6A28">
              <w:t>Код услуги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0F4" w:rsidRDefault="00AB00F4">
            <w:r w:rsidRPr="00F1026F">
              <w:t xml:space="preserve">Заполняется значением, переданным в </w:t>
            </w:r>
            <w:proofErr w:type="gramStart"/>
            <w:r w:rsidRPr="00F1026F">
              <w:t>Реестре</w:t>
            </w:r>
            <w:proofErr w:type="gramEnd"/>
            <w:r w:rsidRPr="00F1026F">
              <w:t xml:space="preserve"> сведений, на основании которого формируется счет</w:t>
            </w:r>
          </w:p>
        </w:tc>
      </w:tr>
      <w:tr w:rsidR="00AB00F4" w:rsidRPr="00DD6A28" w:rsidTr="00484FE9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B00F4" w:rsidRPr="00DD6A28" w:rsidRDefault="00AB00F4" w:rsidP="00484FE9">
            <w:pPr>
              <w:rPr>
                <w:rFonts w:eastAsia="Calibri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B00F4" w:rsidRPr="00DD6A28" w:rsidRDefault="00AB00F4" w:rsidP="00484FE9">
            <w:pPr>
              <w:rPr>
                <w:rFonts w:eastAsia="Calibri"/>
              </w:rPr>
            </w:pPr>
            <w:r w:rsidRPr="00DD6A28">
              <w:rPr>
                <w:rFonts w:eastAsia="Calibri"/>
              </w:rPr>
              <w:t>KOL_USL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B00F4" w:rsidRPr="00DD6A28" w:rsidRDefault="00AB00F4" w:rsidP="00484FE9">
            <w:r w:rsidRPr="00DD6A28">
              <w:t>O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B00F4" w:rsidRPr="00DD6A28" w:rsidRDefault="00AB00F4" w:rsidP="00484FE9">
            <w:r w:rsidRPr="00DD6A28">
              <w:t>N(6.2)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0F4" w:rsidRPr="00DD6A28" w:rsidRDefault="00AB00F4" w:rsidP="00484FE9">
            <w:r w:rsidRPr="00DD6A28">
              <w:t>Количество оказанных услуг (кратность услуги)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0F4" w:rsidRDefault="00AB00F4">
            <w:r w:rsidRPr="00C63825">
              <w:t xml:space="preserve">Заполняется значением, переданным в </w:t>
            </w:r>
            <w:proofErr w:type="gramStart"/>
            <w:r w:rsidRPr="00C63825">
              <w:t>Реестре</w:t>
            </w:r>
            <w:proofErr w:type="gramEnd"/>
            <w:r w:rsidRPr="00C63825">
              <w:t xml:space="preserve"> сведений, на основании которого формируется счет</w:t>
            </w:r>
          </w:p>
        </w:tc>
      </w:tr>
      <w:tr w:rsidR="00AB00F4" w:rsidRPr="00DD6A28" w:rsidTr="00484FE9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B00F4" w:rsidRPr="00DD6A28" w:rsidRDefault="00AB00F4" w:rsidP="00484FE9">
            <w:pPr>
              <w:rPr>
                <w:rFonts w:eastAsia="Calibri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B00F4" w:rsidRPr="00DD6A28" w:rsidRDefault="00AB00F4" w:rsidP="00484FE9">
            <w:pPr>
              <w:rPr>
                <w:rFonts w:eastAsia="Calibri"/>
              </w:rPr>
            </w:pPr>
            <w:r w:rsidRPr="00DD6A28">
              <w:rPr>
                <w:rFonts w:eastAsia="Calibri"/>
              </w:rPr>
              <w:t>TARIF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B00F4" w:rsidRPr="00DD6A28" w:rsidRDefault="00AB00F4" w:rsidP="00484FE9">
            <w:r w:rsidRPr="00DD6A28">
              <w:t>O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B00F4" w:rsidRPr="00DD6A28" w:rsidRDefault="00AB00F4" w:rsidP="00484FE9">
            <w:r w:rsidRPr="00DD6A28">
              <w:t>N(15.2)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0F4" w:rsidRPr="00DD6A28" w:rsidRDefault="00AB00F4" w:rsidP="00484FE9">
            <w:r w:rsidRPr="00DD6A28">
              <w:t xml:space="preserve">Тариф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0F4" w:rsidRDefault="00AB00F4">
            <w:r w:rsidRPr="00C63825">
              <w:t xml:space="preserve">Заполняется значением, переданным в </w:t>
            </w:r>
            <w:proofErr w:type="gramStart"/>
            <w:r w:rsidRPr="00C63825">
              <w:t>Реестре</w:t>
            </w:r>
            <w:proofErr w:type="gramEnd"/>
            <w:r w:rsidRPr="00C63825">
              <w:t xml:space="preserve"> сведений, на основании которого формируется счет</w:t>
            </w:r>
          </w:p>
        </w:tc>
      </w:tr>
      <w:tr w:rsidR="00AB00F4" w:rsidRPr="00DD6A28" w:rsidTr="00484FE9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B00F4" w:rsidRPr="00DD6A28" w:rsidRDefault="00AB00F4" w:rsidP="00484FE9">
            <w:pPr>
              <w:rPr>
                <w:rFonts w:eastAsia="Calibri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B00F4" w:rsidRPr="00DD6A28" w:rsidRDefault="00AB00F4" w:rsidP="00484FE9">
            <w:pPr>
              <w:rPr>
                <w:rFonts w:eastAsia="Calibri"/>
              </w:rPr>
            </w:pPr>
            <w:r w:rsidRPr="00DD6A28">
              <w:t>SUMV_USL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B00F4" w:rsidRPr="00DD6A28" w:rsidRDefault="00AB00F4" w:rsidP="00484FE9">
            <w:r w:rsidRPr="00DD6A28">
              <w:t>O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B00F4" w:rsidRPr="00DD6A28" w:rsidRDefault="00AB00F4" w:rsidP="00484FE9">
            <w:r w:rsidRPr="00DD6A28">
              <w:t>N(15.2)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0F4" w:rsidRPr="00DD6A28" w:rsidRDefault="00AB00F4" w:rsidP="00484FE9">
            <w:r w:rsidRPr="00DD6A28">
              <w:t>Стоимость медицинской услуги, выставленная к оплате (руб.)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0F4" w:rsidRDefault="00AB00F4">
            <w:r w:rsidRPr="00C63825">
              <w:t xml:space="preserve">Заполняется значением, переданным в </w:t>
            </w:r>
            <w:proofErr w:type="gramStart"/>
            <w:r w:rsidRPr="00C63825">
              <w:t>Реестре</w:t>
            </w:r>
            <w:proofErr w:type="gramEnd"/>
            <w:r w:rsidRPr="00C63825">
              <w:t xml:space="preserve"> сведений, на основании которого формируется счет</w:t>
            </w:r>
          </w:p>
        </w:tc>
      </w:tr>
      <w:tr w:rsidR="00AB00F4" w:rsidRPr="00DD6A28" w:rsidTr="00484FE9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B00F4" w:rsidRPr="00DD6A28" w:rsidRDefault="00AB00F4" w:rsidP="00484FE9">
            <w:pPr>
              <w:rPr>
                <w:rFonts w:eastAsia="Calibri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B00F4" w:rsidRPr="00DD6A28" w:rsidRDefault="00AB00F4" w:rsidP="00484FE9">
            <w:pPr>
              <w:rPr>
                <w:rFonts w:eastAsia="Calibri"/>
              </w:rPr>
            </w:pPr>
            <w:r w:rsidRPr="00DD6A28">
              <w:rPr>
                <w:rFonts w:eastAsia="Calibri"/>
              </w:rPr>
              <w:t>PRVS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B00F4" w:rsidRPr="00DD6A28" w:rsidRDefault="00AB00F4" w:rsidP="00484FE9">
            <w:r w:rsidRPr="00DD6A28">
              <w:t>O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B00F4" w:rsidRPr="00BB62F3" w:rsidRDefault="00AB00F4" w:rsidP="00484FE9">
            <w:pPr>
              <w:rPr>
                <w:color w:val="C00000"/>
              </w:rPr>
            </w:pPr>
            <w:r w:rsidRPr="00BB62F3">
              <w:rPr>
                <w:color w:val="C00000"/>
              </w:rPr>
              <w:t>N(4)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0F4" w:rsidRPr="00DD6A28" w:rsidRDefault="00AB00F4" w:rsidP="00484FE9">
            <w:r w:rsidRPr="00DD6A28">
              <w:t>Специальность медработника, выполнившего услугу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0F4" w:rsidRDefault="00AB00F4">
            <w:r w:rsidRPr="00C63825">
              <w:t xml:space="preserve">Заполняется значением, переданным в </w:t>
            </w:r>
            <w:proofErr w:type="gramStart"/>
            <w:r w:rsidRPr="00C63825">
              <w:t>Реестре</w:t>
            </w:r>
            <w:proofErr w:type="gramEnd"/>
            <w:r w:rsidRPr="00C63825">
              <w:t xml:space="preserve"> сведений, на основании которого формируется счет</w:t>
            </w:r>
          </w:p>
        </w:tc>
      </w:tr>
      <w:tr w:rsidR="00AB00F4" w:rsidRPr="00DD6A28" w:rsidTr="00484FE9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B00F4" w:rsidRPr="00DD6A28" w:rsidRDefault="00AB00F4" w:rsidP="00484FE9">
            <w:pPr>
              <w:rPr>
                <w:rFonts w:eastAsia="Calibri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B00F4" w:rsidRPr="00DD6A28" w:rsidRDefault="00AB00F4" w:rsidP="00484FE9">
            <w:pPr>
              <w:rPr>
                <w:rFonts w:eastAsia="Calibri"/>
              </w:rPr>
            </w:pPr>
            <w:r w:rsidRPr="00DD6A28">
              <w:rPr>
                <w:rFonts w:eastAsia="Calibri"/>
              </w:rPr>
              <w:t>CODE_MD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B00F4" w:rsidRPr="00DD6A28" w:rsidRDefault="00AB00F4" w:rsidP="00484FE9">
            <w:r w:rsidRPr="00DD6A28">
              <w:t>О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B00F4" w:rsidRPr="00DD6A28" w:rsidRDefault="00AB00F4" w:rsidP="00484FE9">
            <w:r w:rsidRPr="00DD6A28">
              <w:t>Т(25)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0F4" w:rsidRPr="00DD6A28" w:rsidRDefault="00AB00F4" w:rsidP="00484FE9">
            <w:r w:rsidRPr="00DD6A28">
              <w:t>Код медицинского работника, оказавшего медицинскую услугу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0F4" w:rsidRDefault="00AB00F4">
            <w:r w:rsidRPr="00C63825">
              <w:t xml:space="preserve">Заполняется значением, переданным в </w:t>
            </w:r>
            <w:proofErr w:type="gramStart"/>
            <w:r w:rsidRPr="00C63825">
              <w:t>Реестре</w:t>
            </w:r>
            <w:proofErr w:type="gramEnd"/>
            <w:r w:rsidRPr="00C63825">
              <w:t xml:space="preserve"> сведений, на основании которого формируется счет</w:t>
            </w:r>
          </w:p>
        </w:tc>
      </w:tr>
      <w:tr w:rsidR="00484FE9" w:rsidRPr="00DD6A28" w:rsidTr="00484FE9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pPr>
              <w:rPr>
                <w:color w:val="C00000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pPr>
              <w:rPr>
                <w:rFonts w:eastAsia="Calibri"/>
                <w:color w:val="C00000"/>
                <w:lang w:val="en-US"/>
              </w:rPr>
            </w:pPr>
            <w:r w:rsidRPr="00DD6A28">
              <w:rPr>
                <w:rFonts w:eastAsia="Calibri"/>
                <w:color w:val="C00000"/>
                <w:lang w:val="en-US"/>
              </w:rPr>
              <w:t>NPL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pPr>
              <w:rPr>
                <w:color w:val="C00000"/>
              </w:rPr>
            </w:pPr>
            <w:r w:rsidRPr="00DD6A28">
              <w:rPr>
                <w:color w:val="C00000"/>
              </w:rPr>
              <w:t>Н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pPr>
              <w:rPr>
                <w:color w:val="C00000"/>
                <w:lang w:val="en-US"/>
              </w:rPr>
            </w:pPr>
            <w:r w:rsidRPr="00DD6A28">
              <w:rPr>
                <w:color w:val="C00000"/>
                <w:lang w:val="en-US"/>
              </w:rPr>
              <w:t>N(1)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FE9" w:rsidRPr="00DD6A28" w:rsidRDefault="00484FE9" w:rsidP="00484FE9">
            <w:pPr>
              <w:rPr>
                <w:color w:val="C00000"/>
              </w:rPr>
            </w:pPr>
            <w:r w:rsidRPr="00DD6A28">
              <w:rPr>
                <w:color w:val="C00000"/>
              </w:rPr>
              <w:t>Неполный объем. Поле не заполняется.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FE9" w:rsidRPr="00DD6A28" w:rsidRDefault="00484FE9" w:rsidP="00484FE9">
            <w:pPr>
              <w:rPr>
                <w:color w:val="C00000"/>
              </w:rPr>
            </w:pPr>
            <w:r w:rsidRPr="00DD6A28">
              <w:rPr>
                <w:color w:val="C00000"/>
              </w:rPr>
              <w:t xml:space="preserve">Поле не заполняется. </w:t>
            </w:r>
          </w:p>
          <w:p w:rsidR="00484FE9" w:rsidRPr="00DD6A28" w:rsidRDefault="00484FE9" w:rsidP="00484FE9">
            <w:pPr>
              <w:rPr>
                <w:color w:val="C00000"/>
              </w:rPr>
            </w:pPr>
          </w:p>
        </w:tc>
      </w:tr>
      <w:tr w:rsidR="00484FE9" w:rsidRPr="00DD6A28" w:rsidTr="00484FE9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/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pPr>
              <w:rPr>
                <w:rFonts w:eastAsia="Calibri"/>
              </w:rPr>
            </w:pPr>
            <w:r w:rsidRPr="00DD6A28">
              <w:rPr>
                <w:rFonts w:eastAsia="Calibri"/>
              </w:rPr>
              <w:t>COMENTU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r w:rsidRPr="00DD6A28">
              <w:t>У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r w:rsidRPr="00DD6A28">
              <w:t>T(250)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FE9" w:rsidRPr="00DD6A28" w:rsidRDefault="00484FE9" w:rsidP="00484FE9">
            <w:r w:rsidRPr="00DD6A28">
              <w:t>Служебное поле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FE9" w:rsidRPr="00DD6A28" w:rsidRDefault="00484FE9" w:rsidP="00484FE9"/>
        </w:tc>
      </w:tr>
      <w:tr w:rsidR="00484FE9" w:rsidRPr="00DD6A28" w:rsidTr="00484FE9">
        <w:tc>
          <w:tcPr>
            <w:tcW w:w="104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FE9" w:rsidRPr="00DD6A28" w:rsidRDefault="00484FE9" w:rsidP="00484FE9">
            <w:pPr>
              <w:rPr>
                <w:b/>
                <w:color w:val="1F497D" w:themeColor="text2"/>
              </w:rPr>
            </w:pPr>
            <w:r w:rsidRPr="00DD6A28">
              <w:rPr>
                <w:b/>
                <w:color w:val="1F497D" w:themeColor="text2"/>
              </w:rPr>
              <w:t>Сведения о примененных коэффициентах сложности лечения пациента</w:t>
            </w:r>
          </w:p>
        </w:tc>
      </w:tr>
      <w:tr w:rsidR="00AB00F4" w:rsidRPr="00DD6A28" w:rsidTr="00484FE9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B00F4" w:rsidRPr="00DD6A28" w:rsidRDefault="00AB00F4" w:rsidP="00484FE9">
            <w:pPr>
              <w:rPr>
                <w:lang w:val="en-US"/>
              </w:rPr>
            </w:pPr>
            <w:r w:rsidRPr="00DD6A28">
              <w:rPr>
                <w:lang w:val="en-US"/>
              </w:rPr>
              <w:t>SL_KOEFF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B00F4" w:rsidRPr="00DD6A28" w:rsidRDefault="00AB00F4" w:rsidP="00484FE9">
            <w:pPr>
              <w:rPr>
                <w:lang w:val="en-US"/>
              </w:rPr>
            </w:pPr>
            <w:r w:rsidRPr="00DD6A28">
              <w:rPr>
                <w:lang w:val="en-US"/>
              </w:rPr>
              <w:t>COEFF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B00F4" w:rsidRPr="00DD6A28" w:rsidRDefault="00AB00F4" w:rsidP="00484FE9">
            <w:r w:rsidRPr="00DD6A28">
              <w:t>ОМ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B00F4" w:rsidRPr="00DD6A28" w:rsidRDefault="00AB00F4" w:rsidP="00484FE9">
            <w:pPr>
              <w:rPr>
                <w:lang w:val="en-US"/>
              </w:rPr>
            </w:pPr>
            <w:r w:rsidRPr="00DD6A28">
              <w:rPr>
                <w:lang w:val="en-US"/>
              </w:rPr>
              <w:t>S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B00F4" w:rsidRPr="00DD6A28" w:rsidRDefault="00AB00F4" w:rsidP="00484FE9">
            <w:r w:rsidRPr="00DD6A28">
              <w:t>Записи о примененных коэффициентах сложности лечения пациента для случая оказания медицинской помощи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B00F4" w:rsidRDefault="00AB00F4">
            <w:r w:rsidRPr="00BC3F87">
              <w:t xml:space="preserve">Заполняется значением, переданным в </w:t>
            </w:r>
            <w:proofErr w:type="gramStart"/>
            <w:r w:rsidRPr="00BC3F87">
              <w:t>Реестре</w:t>
            </w:r>
            <w:proofErr w:type="gramEnd"/>
            <w:r w:rsidRPr="00BC3F87">
              <w:t xml:space="preserve"> сведений, на основании которого формируется счет</w:t>
            </w:r>
          </w:p>
        </w:tc>
      </w:tr>
      <w:tr w:rsidR="00AB00F4" w:rsidRPr="00DD6A28" w:rsidTr="00484FE9">
        <w:trPr>
          <w:trHeight w:val="1223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B00F4" w:rsidRPr="00DD6A28" w:rsidRDefault="00AB00F4" w:rsidP="00484FE9">
            <w:pPr>
              <w:rPr>
                <w:lang w:val="en-US"/>
              </w:rPr>
            </w:pPr>
            <w:r w:rsidRPr="00DD6A28">
              <w:rPr>
                <w:lang w:val="en-US"/>
              </w:rPr>
              <w:t>COEFF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B00F4" w:rsidRPr="00DD6A28" w:rsidRDefault="00AB00F4" w:rsidP="00484FE9">
            <w:pPr>
              <w:rPr>
                <w:lang w:val="en-US"/>
              </w:rPr>
            </w:pPr>
            <w:r w:rsidRPr="00DD6A28">
              <w:rPr>
                <w:lang w:val="en-US"/>
              </w:rPr>
              <w:t>CODE_SL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B00F4" w:rsidRPr="00DD6A28" w:rsidRDefault="00AB00F4" w:rsidP="00484FE9">
            <w:r w:rsidRPr="00DD6A28">
              <w:t>О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B00F4" w:rsidRPr="00DD6A28" w:rsidRDefault="00AB00F4" w:rsidP="00484FE9">
            <w:pPr>
              <w:rPr>
                <w:lang w:val="en-US"/>
              </w:rPr>
            </w:pPr>
            <w:r w:rsidRPr="00DD6A28">
              <w:rPr>
                <w:lang w:val="en-US"/>
              </w:rPr>
              <w:t>N(3)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B00F4" w:rsidRPr="00DD6A28" w:rsidRDefault="00AB00F4" w:rsidP="00484FE9">
            <w:r w:rsidRPr="00DD6A28">
              <w:t xml:space="preserve">Код оснований из «Справочника случаев с КСЛП», в </w:t>
            </w:r>
            <w:proofErr w:type="gramStart"/>
            <w:r w:rsidRPr="00DD6A28">
              <w:t>соответствии</w:t>
            </w:r>
            <w:proofErr w:type="gramEnd"/>
            <w:r w:rsidRPr="00DD6A28">
              <w:t xml:space="preserve"> с которым для случая определена необходимость применения КСЛП.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B00F4" w:rsidRDefault="00AB00F4">
            <w:r w:rsidRPr="00BC3F87">
              <w:t xml:space="preserve">Заполняется значением, переданным в </w:t>
            </w:r>
            <w:proofErr w:type="gramStart"/>
            <w:r w:rsidRPr="00BC3F87">
              <w:t>Реестре</w:t>
            </w:r>
            <w:proofErr w:type="gramEnd"/>
            <w:r w:rsidRPr="00BC3F87">
              <w:t xml:space="preserve"> сведений, на основании которого формируется счет</w:t>
            </w:r>
          </w:p>
        </w:tc>
      </w:tr>
      <w:tr w:rsidR="00AB00F4" w:rsidRPr="00DD6A28" w:rsidTr="00484FE9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B00F4" w:rsidRPr="00DD6A28" w:rsidRDefault="00AB00F4" w:rsidP="00484FE9"/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B00F4" w:rsidRPr="00DD6A28" w:rsidRDefault="00AB00F4" w:rsidP="00484FE9">
            <w:r w:rsidRPr="00DD6A28">
              <w:rPr>
                <w:lang w:val="en-US"/>
              </w:rPr>
              <w:t>VAL</w:t>
            </w:r>
            <w:r w:rsidRPr="00DD6A28">
              <w:t>_</w:t>
            </w:r>
            <w:r w:rsidRPr="00DD6A28">
              <w:rPr>
                <w:lang w:val="en-US"/>
              </w:rPr>
              <w:t>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B00F4" w:rsidRPr="00DD6A28" w:rsidRDefault="00AB00F4" w:rsidP="00484FE9">
            <w:r w:rsidRPr="00DD6A28">
              <w:t>О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B00F4" w:rsidRPr="00DD6A28" w:rsidRDefault="00AB00F4" w:rsidP="00484FE9">
            <w:r w:rsidRPr="00DD6A28">
              <w:rPr>
                <w:lang w:val="en-US"/>
              </w:rPr>
              <w:t>N</w:t>
            </w:r>
            <w:r w:rsidRPr="00DD6A28">
              <w:t>(1.2)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B00F4" w:rsidRPr="00DD6A28" w:rsidRDefault="00AB00F4" w:rsidP="00484FE9">
            <w:proofErr w:type="gramStart"/>
            <w:r w:rsidRPr="00DD6A28">
              <w:t>Соответствующий</w:t>
            </w:r>
            <w:proofErr w:type="gramEnd"/>
            <w:r w:rsidRPr="00DD6A28">
              <w:t xml:space="preserve"> </w:t>
            </w:r>
            <w:r w:rsidRPr="00DD6A28">
              <w:lastRenderedPageBreak/>
              <w:t xml:space="preserve">значению </w:t>
            </w:r>
            <w:r w:rsidRPr="00DD6A28">
              <w:rPr>
                <w:lang w:val="en-US"/>
              </w:rPr>
              <w:t>CODE</w:t>
            </w:r>
            <w:r w:rsidRPr="00DD6A28">
              <w:t>_</w:t>
            </w:r>
            <w:r w:rsidRPr="00DD6A28">
              <w:rPr>
                <w:lang w:val="en-US"/>
              </w:rPr>
              <w:t>SL</w:t>
            </w:r>
            <w:r w:rsidRPr="00DD6A28">
              <w:t xml:space="preserve"> КСЛП.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B00F4" w:rsidRDefault="00AB00F4">
            <w:r w:rsidRPr="00BC3F87">
              <w:lastRenderedPageBreak/>
              <w:t xml:space="preserve">Заполняется значением, </w:t>
            </w:r>
            <w:r w:rsidRPr="00BC3F87">
              <w:lastRenderedPageBreak/>
              <w:t xml:space="preserve">переданным в </w:t>
            </w:r>
            <w:proofErr w:type="gramStart"/>
            <w:r w:rsidRPr="00BC3F87">
              <w:t>Реестре</w:t>
            </w:r>
            <w:proofErr w:type="gramEnd"/>
            <w:r w:rsidRPr="00BC3F87">
              <w:t xml:space="preserve"> сведений, на основании которого формируется счет</w:t>
            </w:r>
          </w:p>
        </w:tc>
      </w:tr>
    </w:tbl>
    <w:p w:rsidR="00484FE9" w:rsidRDefault="00484FE9" w:rsidP="00484FE9"/>
    <w:p w:rsidR="00AB00F4" w:rsidRDefault="00AB00F4" w:rsidP="00484FE9"/>
    <w:p w:rsidR="00AB00F4" w:rsidRPr="00AB00F4" w:rsidRDefault="00AB00F4" w:rsidP="00AB00F4">
      <w:r>
        <w:t xml:space="preserve">Примечание 5. </w:t>
      </w:r>
      <w:r w:rsidRPr="00AB00F4">
        <w:t>Номер счета формируется по следующему шаблону:</w:t>
      </w:r>
    </w:p>
    <w:p w:rsidR="00AB00F4" w:rsidRPr="00E80AA2" w:rsidRDefault="00AB00F4" w:rsidP="00AB00F4">
      <w:pPr>
        <w:ind w:firstLine="720"/>
      </w:pPr>
    </w:p>
    <w:p w:rsidR="00AB00F4" w:rsidRPr="00E80AA2" w:rsidRDefault="00AB00F4" w:rsidP="00AB00F4">
      <w:pPr>
        <w:ind w:firstLine="720"/>
      </w:pPr>
      <w:r w:rsidRPr="00E80AA2">
        <w:rPr>
          <w:lang w:val="en-US"/>
        </w:rPr>
        <w:t>P</w:t>
      </w:r>
      <w:proofErr w:type="spellStart"/>
      <w:r w:rsidRPr="00E80AA2">
        <w:rPr>
          <w:i/>
          <w:vertAlign w:val="subscript"/>
        </w:rPr>
        <w:t>i</w:t>
      </w:r>
      <w:proofErr w:type="spellEnd"/>
      <w:r w:rsidRPr="00E80AA2">
        <w:t>-</w:t>
      </w:r>
      <w:r w:rsidRPr="00E80AA2">
        <w:rPr>
          <w:lang w:val="en-US"/>
        </w:rPr>
        <w:t>N</w:t>
      </w:r>
      <w:r w:rsidRPr="00E80AA2">
        <w:t>-</w:t>
      </w:r>
      <w:r w:rsidRPr="00E80AA2">
        <w:rPr>
          <w:lang w:val="en-US"/>
        </w:rPr>
        <w:t>K</w:t>
      </w:r>
      <w:r w:rsidRPr="00E80AA2">
        <w:t>J,</w:t>
      </w:r>
    </w:p>
    <w:p w:rsidR="00AB00F4" w:rsidRPr="00E80AA2" w:rsidRDefault="00AB00F4" w:rsidP="00AB00F4">
      <w:pPr>
        <w:ind w:firstLine="720"/>
      </w:pPr>
    </w:p>
    <w:p w:rsidR="00AB00F4" w:rsidRPr="00E80AA2" w:rsidRDefault="00AB00F4" w:rsidP="00AB00F4">
      <w:pPr>
        <w:ind w:firstLine="720"/>
      </w:pPr>
      <w:r w:rsidRPr="00E80AA2">
        <w:t xml:space="preserve">Где </w:t>
      </w:r>
    </w:p>
    <w:p w:rsidR="00AB00F4" w:rsidRPr="00E80AA2" w:rsidRDefault="00AB00F4" w:rsidP="00AB00F4">
      <w:pPr>
        <w:ind w:firstLine="720"/>
        <w:jc w:val="both"/>
      </w:pPr>
      <w:r w:rsidRPr="00E80AA2">
        <w:rPr>
          <w:lang w:val="en-US"/>
        </w:rPr>
        <w:t>P</w:t>
      </w:r>
      <w:r w:rsidRPr="00E80AA2">
        <w:rPr>
          <w:vertAlign w:val="subscript"/>
          <w:lang w:val="en-US"/>
        </w:rPr>
        <w:t>i</w:t>
      </w:r>
      <w:r w:rsidRPr="00E80AA2">
        <w:rPr>
          <w:vertAlign w:val="subscript"/>
        </w:rPr>
        <w:t xml:space="preserve"> </w:t>
      </w:r>
      <w:r w:rsidRPr="00E80AA2">
        <w:t xml:space="preserve">– реестровый номер страховой компании, в адрес которой направляется счет, или код ТФОМС Волгоградской области (34), если </w:t>
      </w:r>
      <w:r>
        <w:t xml:space="preserve">в </w:t>
      </w:r>
      <w:r w:rsidRPr="00E80AA2">
        <w:t xml:space="preserve">счет </w:t>
      </w:r>
      <w:r>
        <w:t>включены случаи оказания медицинской помощи гражданам</w:t>
      </w:r>
      <w:r w:rsidRPr="00E80AA2">
        <w:t>, застрахованны</w:t>
      </w:r>
      <w:r>
        <w:t>м</w:t>
      </w:r>
      <w:r w:rsidRPr="00E80AA2">
        <w:t xml:space="preserve"> за пределами Волгоградской области.</w:t>
      </w:r>
    </w:p>
    <w:p w:rsidR="00AB00F4" w:rsidRPr="00E80AA2" w:rsidRDefault="00AB00F4" w:rsidP="00AB00F4">
      <w:pPr>
        <w:ind w:firstLine="720"/>
      </w:pPr>
      <w:r w:rsidRPr="00E80AA2">
        <w:t xml:space="preserve">N-K – номер Реестра СП и ТК, на </w:t>
      </w:r>
      <w:proofErr w:type="gramStart"/>
      <w:r w:rsidRPr="00E80AA2">
        <w:t>основании</w:t>
      </w:r>
      <w:proofErr w:type="gramEnd"/>
      <w:r w:rsidRPr="00E80AA2">
        <w:t xml:space="preserve"> которого формируется счет.</w:t>
      </w:r>
    </w:p>
    <w:p w:rsidR="00AB00F4" w:rsidRDefault="00AB00F4" w:rsidP="00AB00F4">
      <w:pPr>
        <w:ind w:firstLine="720"/>
        <w:jc w:val="both"/>
      </w:pPr>
      <w:r>
        <w:t xml:space="preserve">Х – параметр, который устанавливается на </w:t>
      </w:r>
      <w:proofErr w:type="gramStart"/>
      <w:r>
        <w:t>основании</w:t>
      </w:r>
      <w:proofErr w:type="gramEnd"/>
      <w:r>
        <w:t xml:space="preserve"> методических писем «ТФОМС Волгоградской области», например:</w:t>
      </w:r>
    </w:p>
    <w:p w:rsidR="00AB00F4" w:rsidRPr="00AB00F4" w:rsidRDefault="00AB00F4" w:rsidP="00AB00F4">
      <w:pPr>
        <w:ind w:left="708" w:firstLine="720"/>
        <w:jc w:val="both"/>
        <w:rPr>
          <w:i/>
        </w:rPr>
      </w:pPr>
      <w:r w:rsidRPr="00AB00F4">
        <w:rPr>
          <w:i/>
        </w:rPr>
        <w:t xml:space="preserve">для счетов, сформированных из стационарных случаев оказания специализированной помощи (не высокотехнологичной),  равен </w:t>
      </w:r>
      <w:r w:rsidRPr="00AB00F4">
        <w:rPr>
          <w:i/>
          <w:lang w:val="en-US"/>
        </w:rPr>
        <w:t>S</w:t>
      </w:r>
      <w:r w:rsidRPr="00AB00F4">
        <w:rPr>
          <w:i/>
        </w:rPr>
        <w:t xml:space="preserve"> (латинский символ),</w:t>
      </w:r>
    </w:p>
    <w:p w:rsidR="00AB00F4" w:rsidRPr="00AB00F4" w:rsidRDefault="00AB00F4" w:rsidP="00AB00F4">
      <w:pPr>
        <w:ind w:left="708" w:firstLine="720"/>
        <w:jc w:val="both"/>
        <w:rPr>
          <w:i/>
        </w:rPr>
      </w:pPr>
      <w:r w:rsidRPr="00AB00F4">
        <w:rPr>
          <w:i/>
        </w:rPr>
        <w:t xml:space="preserve">для счетов, сформированных из амбулаторно-поликлинических случаев оказания </w:t>
      </w:r>
      <w:proofErr w:type="gramStart"/>
      <w:r w:rsidRPr="00AB00F4">
        <w:rPr>
          <w:i/>
        </w:rPr>
        <w:t>дерматологической</w:t>
      </w:r>
      <w:proofErr w:type="gramEnd"/>
      <w:r w:rsidRPr="00AB00F4">
        <w:rPr>
          <w:i/>
        </w:rPr>
        <w:t xml:space="preserve"> помощи,, равен </w:t>
      </w:r>
      <w:r w:rsidRPr="00AB00F4">
        <w:rPr>
          <w:i/>
          <w:lang w:val="en-US"/>
        </w:rPr>
        <w:t>G</w:t>
      </w:r>
      <w:r w:rsidRPr="00AB00F4">
        <w:rPr>
          <w:i/>
        </w:rPr>
        <w:t xml:space="preserve"> (латинский символ),</w:t>
      </w:r>
    </w:p>
    <w:p w:rsidR="00AB00F4" w:rsidRPr="00AB00F4" w:rsidRDefault="00AB00F4" w:rsidP="00AB00F4">
      <w:pPr>
        <w:ind w:left="708" w:firstLine="720"/>
        <w:jc w:val="both"/>
        <w:rPr>
          <w:i/>
        </w:rPr>
      </w:pPr>
      <w:r w:rsidRPr="00AB00F4">
        <w:rPr>
          <w:i/>
        </w:rPr>
        <w:t xml:space="preserve">для счетов, сформированных из случаев оказания медицинской помощи в </w:t>
      </w:r>
      <w:proofErr w:type="gramStart"/>
      <w:r w:rsidRPr="00AB00F4">
        <w:rPr>
          <w:i/>
        </w:rPr>
        <w:t>условиях</w:t>
      </w:r>
      <w:proofErr w:type="gramEnd"/>
      <w:r w:rsidRPr="00AB00F4">
        <w:rPr>
          <w:i/>
        </w:rPr>
        <w:t xml:space="preserve"> дневного стационара, равен </w:t>
      </w:r>
      <w:r w:rsidRPr="00AB00F4">
        <w:rPr>
          <w:i/>
          <w:lang w:val="en-US"/>
        </w:rPr>
        <w:t>Z</w:t>
      </w:r>
      <w:r w:rsidRPr="00AB00F4">
        <w:rPr>
          <w:i/>
        </w:rPr>
        <w:t>(латинский символ),</w:t>
      </w:r>
    </w:p>
    <w:p w:rsidR="00AB00F4" w:rsidRPr="00AB00F4" w:rsidRDefault="00AB00F4" w:rsidP="00AB00F4">
      <w:pPr>
        <w:ind w:firstLine="720"/>
      </w:pPr>
    </w:p>
    <w:p w:rsidR="00AB00F4" w:rsidRPr="00AB00F4" w:rsidRDefault="00AB00F4" w:rsidP="00AB00F4">
      <w:pPr>
        <w:ind w:firstLine="720"/>
        <w:jc w:val="both"/>
      </w:pPr>
      <w:r w:rsidRPr="00AB00F4">
        <w:t xml:space="preserve">Пример. Номер счета в адрес СМО «Капитал», сформированного на основании, Реестра СП и ТК  с номером  1001-1, включающий </w:t>
      </w:r>
      <w:r w:rsidRPr="00AB00F4">
        <w:rPr>
          <w:i/>
        </w:rPr>
        <w:t>стационарные случаи оказания специализированной помощи</w:t>
      </w:r>
      <w:r w:rsidRPr="00AB00F4">
        <w:t>, должен быть равен: 34001-1001-1</w:t>
      </w:r>
      <w:r w:rsidRPr="00AB00F4">
        <w:rPr>
          <w:lang w:val="en-US"/>
        </w:rPr>
        <w:t>S</w:t>
      </w:r>
      <w:r w:rsidRPr="00AB00F4">
        <w:t>.</w:t>
      </w:r>
    </w:p>
    <w:p w:rsidR="00AB00F4" w:rsidRPr="00AB00F4" w:rsidRDefault="00AB00F4" w:rsidP="00484FE9"/>
    <w:p w:rsidR="00AB00F4" w:rsidRPr="009A4694" w:rsidRDefault="00AB00F4" w:rsidP="00AB00F4">
      <w:pPr>
        <w:pStyle w:val="ab"/>
        <w:numPr>
          <w:ilvl w:val="1"/>
          <w:numId w:val="8"/>
        </w:numPr>
        <w:jc w:val="both"/>
        <w:rPr>
          <w:b/>
          <w:i/>
        </w:rPr>
      </w:pPr>
      <w:r w:rsidRPr="009B3C55">
        <w:rPr>
          <w:b/>
          <w:i/>
        </w:rPr>
        <w:t>Структура файла, содержащего реестр случаев оказания медицинской помощи по диспансеризации, медицинским осмотрам несовершеннолетних и профилактическим медицинским осмотрам определенных гру</w:t>
      </w:r>
      <w:proofErr w:type="gramStart"/>
      <w:r w:rsidRPr="009B3C55">
        <w:rPr>
          <w:b/>
          <w:i/>
        </w:rPr>
        <w:t>пп взр</w:t>
      </w:r>
      <w:proofErr w:type="gramEnd"/>
      <w:r w:rsidRPr="009B3C55">
        <w:rPr>
          <w:b/>
          <w:i/>
        </w:rPr>
        <w:t>ослого населения</w:t>
      </w:r>
      <w:r>
        <w:rPr>
          <w:b/>
          <w:i/>
        </w:rPr>
        <w:t>, в счетах ОМС</w:t>
      </w:r>
      <w:r w:rsidRPr="009B3C55">
        <w:rPr>
          <w:b/>
          <w:i/>
        </w:rPr>
        <w:t>.</w:t>
      </w:r>
    </w:p>
    <w:p w:rsidR="009A4694" w:rsidRPr="00BD6B43" w:rsidRDefault="009A4694" w:rsidP="009A4694">
      <w:pPr>
        <w:pStyle w:val="ad"/>
        <w:numPr>
          <w:ilvl w:val="0"/>
          <w:numId w:val="6"/>
        </w:numPr>
        <w:rPr>
          <w:b/>
          <w:i/>
          <w:sz w:val="20"/>
          <w:szCs w:val="20"/>
        </w:rPr>
      </w:pPr>
      <w:r w:rsidRPr="00BD6B43">
        <w:rPr>
          <w:b/>
          <w:i/>
          <w:sz w:val="20"/>
          <w:szCs w:val="20"/>
        </w:rPr>
        <w:t xml:space="preserve">Структура файла </w:t>
      </w:r>
      <w:r>
        <w:rPr>
          <w:b/>
          <w:i/>
          <w:sz w:val="20"/>
          <w:szCs w:val="20"/>
        </w:rPr>
        <w:t xml:space="preserve">Реестра случаев второго типа в </w:t>
      </w:r>
      <w:proofErr w:type="gramStart"/>
      <w:r>
        <w:rPr>
          <w:b/>
          <w:i/>
          <w:sz w:val="20"/>
          <w:szCs w:val="20"/>
        </w:rPr>
        <w:t>счетах</w:t>
      </w:r>
      <w:proofErr w:type="gramEnd"/>
      <w:r>
        <w:rPr>
          <w:b/>
          <w:i/>
          <w:sz w:val="20"/>
          <w:szCs w:val="20"/>
        </w:rPr>
        <w:t xml:space="preserve"> ОМС</w:t>
      </w:r>
    </w:p>
    <w:p w:rsidR="00D32AC1" w:rsidRPr="009A4694" w:rsidRDefault="00D32AC1" w:rsidP="00C949A8">
      <w:pPr>
        <w:jc w:val="both"/>
      </w:pPr>
    </w:p>
    <w:tbl>
      <w:tblPr>
        <w:tblW w:w="10348" w:type="dxa"/>
        <w:tblInd w:w="-57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/>
      </w:tblPr>
      <w:tblGrid>
        <w:gridCol w:w="1701"/>
        <w:gridCol w:w="1701"/>
        <w:gridCol w:w="567"/>
        <w:gridCol w:w="992"/>
        <w:gridCol w:w="2269"/>
        <w:gridCol w:w="3118"/>
      </w:tblGrid>
      <w:tr w:rsidR="009A4694" w:rsidRPr="00B22438" w:rsidTr="00C41F85">
        <w:trPr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</w:tcPr>
          <w:p w:rsidR="009A4694" w:rsidRPr="00B22438" w:rsidRDefault="009A4694" w:rsidP="00C41F85">
            <w:pPr>
              <w:ind w:left="142" w:hanging="142"/>
              <w:jc w:val="center"/>
            </w:pPr>
            <w:r w:rsidRPr="00B22438">
              <w:t xml:space="preserve">Код </w:t>
            </w:r>
          </w:p>
          <w:p w:rsidR="009A4694" w:rsidRPr="00B22438" w:rsidRDefault="009A4694" w:rsidP="00C41F85">
            <w:pPr>
              <w:ind w:left="142" w:hanging="142"/>
              <w:jc w:val="center"/>
            </w:pPr>
            <w:r w:rsidRPr="00B22438">
              <w:t>элемента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</w:tcPr>
          <w:p w:rsidR="009A4694" w:rsidRPr="00B22438" w:rsidRDefault="009A4694" w:rsidP="00C41F85">
            <w:pPr>
              <w:jc w:val="center"/>
            </w:pPr>
            <w:r w:rsidRPr="00B22438">
              <w:t>Содержание</w:t>
            </w:r>
          </w:p>
          <w:p w:rsidR="009A4694" w:rsidRPr="00B22438" w:rsidRDefault="009A4694" w:rsidP="00C41F85">
            <w:pPr>
              <w:jc w:val="center"/>
            </w:pPr>
            <w:r w:rsidRPr="00B22438">
              <w:t xml:space="preserve"> элемента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</w:tcPr>
          <w:p w:rsidR="009A4694" w:rsidRPr="00B22438" w:rsidRDefault="009A4694" w:rsidP="00C41F85">
            <w:pPr>
              <w:jc w:val="center"/>
            </w:pPr>
            <w:r w:rsidRPr="00B22438">
              <w:t>Тип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</w:tcPr>
          <w:p w:rsidR="009A4694" w:rsidRPr="00B22438" w:rsidRDefault="009A4694" w:rsidP="00C41F85">
            <w:pPr>
              <w:jc w:val="center"/>
            </w:pPr>
            <w:r w:rsidRPr="00B22438">
              <w:t>Формат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</w:tcPr>
          <w:p w:rsidR="009A4694" w:rsidRPr="00B22438" w:rsidRDefault="009A4694" w:rsidP="00C41F85">
            <w:pPr>
              <w:jc w:val="center"/>
            </w:pPr>
            <w:r w:rsidRPr="00B22438">
              <w:t>Наименование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</w:tcPr>
          <w:p w:rsidR="009A4694" w:rsidRPr="00B22438" w:rsidRDefault="009A4694" w:rsidP="00C41F85">
            <w:pPr>
              <w:jc w:val="center"/>
            </w:pPr>
            <w:r w:rsidRPr="00B22438">
              <w:t>Дополнительная информация</w:t>
            </w:r>
          </w:p>
        </w:tc>
      </w:tr>
      <w:tr w:rsidR="009A4694" w:rsidRPr="00B22438" w:rsidTr="00C41F85">
        <w:tc>
          <w:tcPr>
            <w:tcW w:w="10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r w:rsidRPr="00B22438">
              <w:t>Корневой элемент (Сведения о медпомощи)</w:t>
            </w:r>
          </w:p>
        </w:tc>
      </w:tr>
      <w:tr w:rsidR="009A4694" w:rsidRPr="00B22438" w:rsidTr="00C41F8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r w:rsidRPr="00B22438">
              <w:rPr>
                <w:rFonts w:eastAsia="Calibri"/>
              </w:rPr>
              <w:t>ZL_LIST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r w:rsidRPr="00B22438">
              <w:t>ZGLV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pPr>
              <w:jc w:val="center"/>
            </w:pPr>
            <w:r w:rsidRPr="00B22438"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r w:rsidRPr="00B22438">
              <w:t>S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r w:rsidRPr="00B22438">
              <w:t>Заголовок файла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r w:rsidRPr="00B22438">
              <w:t>Информация о передаваемом файле</w:t>
            </w:r>
          </w:p>
        </w:tc>
      </w:tr>
      <w:tr w:rsidR="009A4694" w:rsidRPr="00B22438" w:rsidTr="00C41F8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pPr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r w:rsidRPr="00B22438">
              <w:t>SCHET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pPr>
              <w:jc w:val="center"/>
            </w:pPr>
            <w:r w:rsidRPr="00B22438"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r w:rsidRPr="00B22438">
              <w:t>S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r w:rsidRPr="00B22438">
              <w:t>Реестр случаев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r w:rsidRPr="00B22438">
              <w:t>Информация о счете</w:t>
            </w:r>
          </w:p>
        </w:tc>
      </w:tr>
      <w:tr w:rsidR="009A4694" w:rsidRPr="00B22438" w:rsidTr="00C41F8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pPr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r w:rsidRPr="00B22438">
              <w:t>ZAP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pPr>
              <w:jc w:val="center"/>
            </w:pPr>
            <w:r w:rsidRPr="00B22438">
              <w:t>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r w:rsidRPr="00B22438">
              <w:t>S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r w:rsidRPr="00B22438">
              <w:t>Записи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r w:rsidRPr="00B22438">
              <w:t>Записи о случаях оказания медицинской помощи</w:t>
            </w:r>
          </w:p>
        </w:tc>
      </w:tr>
      <w:tr w:rsidR="009A4694" w:rsidRPr="00B22438" w:rsidTr="00C41F85">
        <w:tc>
          <w:tcPr>
            <w:tcW w:w="10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pPr>
              <w:rPr>
                <w:b/>
                <w:color w:val="17365D" w:themeColor="text2" w:themeShade="BF"/>
              </w:rPr>
            </w:pPr>
            <w:r w:rsidRPr="00B22438">
              <w:rPr>
                <w:b/>
                <w:color w:val="17365D" w:themeColor="text2" w:themeShade="BF"/>
              </w:rPr>
              <w:t>Заголовок файла</w:t>
            </w:r>
          </w:p>
        </w:tc>
      </w:tr>
      <w:tr w:rsidR="009A4694" w:rsidRPr="00B22438" w:rsidTr="00C41F8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pPr>
              <w:rPr>
                <w:color w:val="C00000"/>
              </w:rPr>
            </w:pPr>
            <w:r w:rsidRPr="00B22438">
              <w:rPr>
                <w:color w:val="C00000"/>
              </w:rPr>
              <w:t>ZGLV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pPr>
              <w:rPr>
                <w:rFonts w:eastAsia="Calibri"/>
                <w:color w:val="C00000"/>
              </w:rPr>
            </w:pPr>
            <w:r w:rsidRPr="00B22438">
              <w:rPr>
                <w:rFonts w:eastAsia="Calibri"/>
                <w:color w:val="C00000"/>
              </w:rPr>
              <w:t>VERSION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pPr>
              <w:jc w:val="center"/>
              <w:rPr>
                <w:color w:val="C00000"/>
              </w:rPr>
            </w:pPr>
            <w:r w:rsidRPr="00B22438">
              <w:rPr>
                <w:color w:val="C00000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pPr>
              <w:rPr>
                <w:color w:val="C00000"/>
              </w:rPr>
            </w:pPr>
            <w:r w:rsidRPr="00B22438">
              <w:rPr>
                <w:color w:val="C00000"/>
              </w:rPr>
              <w:t>T(5)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94" w:rsidRPr="00B22438" w:rsidRDefault="009A4694" w:rsidP="00C41F85">
            <w:pPr>
              <w:rPr>
                <w:color w:val="C00000"/>
              </w:rPr>
            </w:pPr>
            <w:r w:rsidRPr="00B22438">
              <w:rPr>
                <w:color w:val="C00000"/>
              </w:rPr>
              <w:t xml:space="preserve">Версия взаимодействия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94" w:rsidRPr="00B22438" w:rsidRDefault="009A4694" w:rsidP="00C41F85">
            <w:pPr>
              <w:rPr>
                <w:b/>
                <w:color w:val="C00000"/>
                <w:lang w:val="en-US"/>
              </w:rPr>
            </w:pPr>
            <w:r w:rsidRPr="00B22438">
              <w:rPr>
                <w:b/>
                <w:color w:val="C00000"/>
                <w:lang w:val="en-US"/>
              </w:rPr>
              <w:t>2.1</w:t>
            </w:r>
            <w:r w:rsidRPr="00B22438">
              <w:rPr>
                <w:b/>
                <w:color w:val="C00000"/>
              </w:rPr>
              <w:t>2</w:t>
            </w:r>
          </w:p>
        </w:tc>
      </w:tr>
      <w:tr w:rsidR="009A4694" w:rsidRPr="00B22438" w:rsidTr="00C41F8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pPr>
              <w:rPr>
                <w:rFonts w:eastAsia="Calibri"/>
              </w:rPr>
            </w:pPr>
            <w:r w:rsidRPr="00B22438">
              <w:rPr>
                <w:rFonts w:eastAsia="Calibri"/>
              </w:rPr>
              <w:t>DATA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pPr>
              <w:jc w:val="center"/>
            </w:pPr>
            <w:r w:rsidRPr="00B22438"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r w:rsidRPr="00B22438">
              <w:t>D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94" w:rsidRPr="00B22438" w:rsidRDefault="009A4694" w:rsidP="00C41F85">
            <w:r w:rsidRPr="00B22438">
              <w:t>Дата формирования файла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94" w:rsidRPr="00B22438" w:rsidRDefault="009A4694" w:rsidP="00C41F85"/>
        </w:tc>
      </w:tr>
      <w:tr w:rsidR="009A4694" w:rsidRPr="00B22438" w:rsidTr="00C41F8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pPr>
              <w:rPr>
                <w:rFonts w:eastAsia="Calibri"/>
              </w:rPr>
            </w:pPr>
            <w:r w:rsidRPr="00B22438">
              <w:rPr>
                <w:rFonts w:eastAsia="Calibri"/>
              </w:rPr>
              <w:t>FILENAME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pPr>
              <w:jc w:val="center"/>
            </w:pPr>
            <w:r w:rsidRPr="00B22438"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r w:rsidRPr="00B22438">
              <w:t>T(26)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94" w:rsidRPr="00B22438" w:rsidRDefault="009A4694" w:rsidP="00C41F85">
            <w:r w:rsidRPr="00B22438">
              <w:t>Имя файла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94" w:rsidRPr="00B22438" w:rsidRDefault="009A4694" w:rsidP="00C41F85">
            <w:r w:rsidRPr="00B22438">
              <w:t>Имя файла без расширения.</w:t>
            </w:r>
          </w:p>
        </w:tc>
      </w:tr>
      <w:tr w:rsidR="009A4694" w:rsidRPr="00B22438" w:rsidTr="00C41F8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pPr>
              <w:rPr>
                <w:color w:val="C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pPr>
              <w:pStyle w:val="1"/>
              <w:rPr>
                <w:rFonts w:eastAsia="Calibri"/>
                <w:color w:val="C00000"/>
                <w:sz w:val="20"/>
                <w:szCs w:val="20"/>
                <w:lang w:val="en-US"/>
              </w:rPr>
            </w:pPr>
            <w:r w:rsidRPr="00B22438">
              <w:rPr>
                <w:rFonts w:eastAsia="Calibri"/>
                <w:color w:val="C00000"/>
                <w:sz w:val="20"/>
                <w:szCs w:val="20"/>
                <w:lang w:val="en-US"/>
              </w:rPr>
              <w:t>SD_Z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pPr>
              <w:pStyle w:val="1"/>
              <w:jc w:val="center"/>
              <w:rPr>
                <w:color w:val="C00000"/>
                <w:sz w:val="20"/>
                <w:szCs w:val="20"/>
                <w:lang w:eastAsia="ru-RU"/>
              </w:rPr>
            </w:pPr>
            <w:r w:rsidRPr="00B22438">
              <w:rPr>
                <w:color w:val="C00000"/>
                <w:sz w:val="20"/>
                <w:szCs w:val="20"/>
                <w:lang w:eastAsia="ru-RU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0764B0">
            <w:pPr>
              <w:pStyle w:val="1"/>
              <w:rPr>
                <w:color w:val="C00000"/>
                <w:sz w:val="20"/>
                <w:szCs w:val="20"/>
                <w:lang w:val="en-US" w:eastAsia="ru-RU"/>
              </w:rPr>
            </w:pPr>
            <w:r w:rsidRPr="00B22438">
              <w:rPr>
                <w:color w:val="C00000"/>
                <w:sz w:val="20"/>
                <w:szCs w:val="20"/>
                <w:lang w:val="en-US" w:eastAsia="ru-RU"/>
              </w:rPr>
              <w:t>N(9)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94" w:rsidRPr="00B22438" w:rsidRDefault="009A4694" w:rsidP="00C41F85">
            <w:pPr>
              <w:pStyle w:val="1"/>
              <w:rPr>
                <w:color w:val="C00000"/>
                <w:sz w:val="20"/>
                <w:szCs w:val="20"/>
                <w:lang w:eastAsia="ru-RU"/>
              </w:rPr>
            </w:pPr>
            <w:r w:rsidRPr="00B22438">
              <w:rPr>
                <w:color w:val="C00000"/>
                <w:sz w:val="20"/>
                <w:szCs w:val="20"/>
                <w:lang w:eastAsia="ru-RU"/>
              </w:rPr>
              <w:t>Количество случаев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94" w:rsidRPr="00B22438" w:rsidRDefault="009A4694" w:rsidP="00C41F85">
            <w:pPr>
              <w:rPr>
                <w:color w:val="C00000"/>
              </w:rPr>
            </w:pPr>
            <w:r w:rsidRPr="00B22438">
              <w:rPr>
                <w:color w:val="C00000"/>
              </w:rPr>
              <w:t>Указывается количество случаев, включенных в Реестр случаев.</w:t>
            </w:r>
          </w:p>
        </w:tc>
      </w:tr>
      <w:tr w:rsidR="009A4694" w:rsidRPr="00B22438" w:rsidTr="00C41F85">
        <w:tc>
          <w:tcPr>
            <w:tcW w:w="10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pPr>
              <w:rPr>
                <w:b/>
                <w:color w:val="17365D" w:themeColor="text2" w:themeShade="BF"/>
              </w:rPr>
            </w:pPr>
            <w:r w:rsidRPr="00B22438">
              <w:rPr>
                <w:b/>
                <w:color w:val="17365D" w:themeColor="text2" w:themeShade="BF"/>
              </w:rPr>
              <w:t>Реестр случаев</w:t>
            </w:r>
          </w:p>
        </w:tc>
      </w:tr>
      <w:tr w:rsidR="009A4694" w:rsidRPr="00B22438" w:rsidTr="00C41F8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r w:rsidRPr="00B22438">
              <w:t>SCHET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pPr>
              <w:rPr>
                <w:rFonts w:eastAsia="Calibri"/>
              </w:rPr>
            </w:pPr>
            <w:r w:rsidRPr="00B22438">
              <w:rPr>
                <w:rFonts w:eastAsia="Calibri"/>
              </w:rPr>
              <w:t>CODE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r w:rsidRPr="00B22438"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pPr>
              <w:rPr>
                <w:color w:val="C00000"/>
              </w:rPr>
            </w:pPr>
            <w:r w:rsidRPr="00B22438">
              <w:rPr>
                <w:color w:val="C00000"/>
              </w:rPr>
              <w:t>N(12)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94" w:rsidRPr="00B22438" w:rsidRDefault="009A4694" w:rsidP="00C41F85">
            <w:r w:rsidRPr="00B22438">
              <w:t>Код записи Реестра случаев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94" w:rsidRPr="00B22438" w:rsidRDefault="009A4694" w:rsidP="00C41F85">
            <w:pPr>
              <w:rPr>
                <w:color w:val="C00000"/>
              </w:rPr>
            </w:pPr>
            <w:r w:rsidRPr="00B22438">
              <w:rPr>
                <w:color w:val="C00000"/>
              </w:rPr>
              <w:t xml:space="preserve">Уникальный код (например, порядковый номер) на множестве всех реестров </w:t>
            </w:r>
            <w:proofErr w:type="gramStart"/>
            <w:r w:rsidRPr="00B22438">
              <w:rPr>
                <w:color w:val="C00000"/>
              </w:rPr>
              <w:t>случаев</w:t>
            </w:r>
            <w:proofErr w:type="gramEnd"/>
            <w:r w:rsidRPr="00B22438">
              <w:rPr>
                <w:color w:val="C00000"/>
              </w:rPr>
              <w:t xml:space="preserve"> как первого, так и второго типа для отчетных периодов, принадлежащих одному календарному году. Формируется МО и в дальнейшем не изменяется при предоставлении последующих сведений о счете</w:t>
            </w:r>
          </w:p>
        </w:tc>
      </w:tr>
      <w:tr w:rsidR="009A4694" w:rsidRPr="00B22438" w:rsidTr="00C41F8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pPr>
              <w:rPr>
                <w:rFonts w:eastAsia="Calibri"/>
              </w:rPr>
            </w:pPr>
            <w:r w:rsidRPr="00B22438">
              <w:rPr>
                <w:rFonts w:eastAsia="Calibri"/>
              </w:rPr>
              <w:t>CODE_MO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r w:rsidRPr="00B22438"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r w:rsidRPr="00B22438">
              <w:t>T(6)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94" w:rsidRPr="00B22438" w:rsidRDefault="009A4694" w:rsidP="00C41F85">
            <w:r w:rsidRPr="00B22438">
              <w:t>Реестровый номер медицинской организации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94" w:rsidRPr="00B22438" w:rsidRDefault="009A4694" w:rsidP="00C41F85">
            <w:r w:rsidRPr="00B22438">
              <w:t xml:space="preserve">Код МО – юридического лица. Заполняется в </w:t>
            </w:r>
            <w:proofErr w:type="gramStart"/>
            <w:r w:rsidRPr="00B22438">
              <w:t>соответствии</w:t>
            </w:r>
            <w:proofErr w:type="gramEnd"/>
            <w:r w:rsidRPr="00B22438">
              <w:t xml:space="preserve"> со справочником F003 </w:t>
            </w:r>
          </w:p>
        </w:tc>
      </w:tr>
      <w:tr w:rsidR="009A4694" w:rsidRPr="00B22438" w:rsidTr="00C41F8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pPr>
              <w:rPr>
                <w:rFonts w:eastAsia="Calibri"/>
              </w:rPr>
            </w:pPr>
            <w:r w:rsidRPr="00B22438">
              <w:rPr>
                <w:rFonts w:eastAsia="Calibri"/>
              </w:rPr>
              <w:t>YEAR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r w:rsidRPr="00B22438"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r w:rsidRPr="00B22438">
              <w:t>N(4)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94" w:rsidRPr="00B22438" w:rsidRDefault="009A4694" w:rsidP="00C41F85">
            <w:r w:rsidRPr="00B22438">
              <w:t>Отчетный год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4694" w:rsidRPr="00B22438" w:rsidRDefault="009A4694" w:rsidP="00C41F85">
            <w:r w:rsidRPr="00B22438">
              <w:t xml:space="preserve">Заполняется значениями, переданными в </w:t>
            </w:r>
            <w:proofErr w:type="gramStart"/>
            <w:r w:rsidRPr="00B22438">
              <w:t>Реестре</w:t>
            </w:r>
            <w:proofErr w:type="gramEnd"/>
            <w:r w:rsidRPr="00B22438">
              <w:t xml:space="preserve"> сведений</w:t>
            </w:r>
          </w:p>
        </w:tc>
      </w:tr>
      <w:tr w:rsidR="009A4694" w:rsidRPr="00B22438" w:rsidTr="00C41F8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pPr>
              <w:rPr>
                <w:rFonts w:eastAsia="Calibri"/>
              </w:rPr>
            </w:pPr>
            <w:r w:rsidRPr="00B22438">
              <w:rPr>
                <w:rFonts w:eastAsia="Calibri"/>
              </w:rPr>
              <w:t>MONTH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r w:rsidRPr="00B22438"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r w:rsidRPr="00B22438">
              <w:t>N(2)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94" w:rsidRPr="00B22438" w:rsidRDefault="009A4694" w:rsidP="00C41F85">
            <w:r w:rsidRPr="00B22438">
              <w:t>Отчетный месяц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94" w:rsidRPr="00B22438" w:rsidRDefault="009A4694" w:rsidP="00C41F85"/>
        </w:tc>
      </w:tr>
      <w:tr w:rsidR="009A4694" w:rsidRPr="00B22438" w:rsidTr="00C41F8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pPr>
              <w:rPr>
                <w:rFonts w:eastAsia="Calibri"/>
              </w:rPr>
            </w:pPr>
            <w:r w:rsidRPr="00B22438">
              <w:rPr>
                <w:rFonts w:eastAsia="Calibri"/>
              </w:rPr>
              <w:t>NSCHET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r w:rsidRPr="00B22438"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r w:rsidRPr="00B22438">
              <w:t>N(6)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94" w:rsidRPr="00B22438" w:rsidRDefault="009A4694" w:rsidP="009A4694">
            <w:r w:rsidRPr="00B22438">
              <w:t>Номер Счета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94" w:rsidRPr="00B22438" w:rsidRDefault="009A4694" w:rsidP="00C41F85">
            <w:r w:rsidRPr="00B22438">
              <w:t xml:space="preserve">Номер счета. Формируется в </w:t>
            </w:r>
            <w:proofErr w:type="gramStart"/>
            <w:r w:rsidRPr="00B22438">
              <w:t>соответствии</w:t>
            </w:r>
            <w:proofErr w:type="gramEnd"/>
            <w:r w:rsidRPr="00B22438">
              <w:t xml:space="preserve"> с </w:t>
            </w:r>
            <w:hyperlink w:anchor="Примечание5" w:history="1">
              <w:r w:rsidRPr="00B22438">
                <w:rPr>
                  <w:rStyle w:val="a3"/>
                </w:rPr>
                <w:t>Примечанием 5.</w:t>
              </w:r>
            </w:hyperlink>
          </w:p>
          <w:p w:rsidR="009A4694" w:rsidRPr="00B22438" w:rsidRDefault="009A4694" w:rsidP="00C41F85"/>
        </w:tc>
      </w:tr>
      <w:tr w:rsidR="009A4694" w:rsidRPr="00B22438" w:rsidTr="00C41F8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pPr>
              <w:rPr>
                <w:rFonts w:eastAsia="Calibri"/>
              </w:rPr>
            </w:pPr>
            <w:r w:rsidRPr="00B22438">
              <w:rPr>
                <w:rFonts w:eastAsia="Calibri"/>
              </w:rPr>
              <w:t>DSCHET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r w:rsidRPr="00B22438"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r w:rsidRPr="00B22438">
              <w:t>D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94" w:rsidRPr="00B22438" w:rsidRDefault="009A4694" w:rsidP="009A4694">
            <w:r w:rsidRPr="00B22438">
              <w:t>Дата формирования Счета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94" w:rsidRPr="00B22438" w:rsidRDefault="009A4694" w:rsidP="00C41F85">
            <w:r w:rsidRPr="00B22438">
              <w:t xml:space="preserve">В </w:t>
            </w:r>
            <w:proofErr w:type="gramStart"/>
            <w:r w:rsidRPr="00B22438">
              <w:t>формате</w:t>
            </w:r>
            <w:proofErr w:type="gramEnd"/>
            <w:r w:rsidRPr="00B22438">
              <w:t xml:space="preserve"> ГГГГ-ММ-ДД</w:t>
            </w:r>
          </w:p>
        </w:tc>
      </w:tr>
      <w:tr w:rsidR="009A4694" w:rsidRPr="00B22438" w:rsidTr="00C41F8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pPr>
              <w:rPr>
                <w:rFonts w:eastAsia="Calibri"/>
              </w:rPr>
            </w:pPr>
            <w:r w:rsidRPr="00B22438">
              <w:rPr>
                <w:rFonts w:eastAsia="Calibri"/>
              </w:rPr>
              <w:t>PLAT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r w:rsidRPr="00B22438"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r w:rsidRPr="00B22438">
              <w:t>T(5)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94" w:rsidRPr="00B22438" w:rsidRDefault="009A4694" w:rsidP="00C41F85">
            <w:r w:rsidRPr="00B22438">
              <w:t>Плательщик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94" w:rsidRPr="00B22438" w:rsidRDefault="009A4694" w:rsidP="00C41F85">
            <w:r w:rsidRPr="00B22438">
              <w:t xml:space="preserve">Заполняется реестровым номером СМО для </w:t>
            </w:r>
            <w:proofErr w:type="gramStart"/>
            <w:r w:rsidRPr="00B22438">
              <w:t>застрахованных</w:t>
            </w:r>
            <w:proofErr w:type="gramEnd"/>
            <w:r w:rsidRPr="00B22438">
              <w:t xml:space="preserve"> в Волгоградской области. Заполняется кодом 34 для </w:t>
            </w:r>
            <w:proofErr w:type="gramStart"/>
            <w:r w:rsidRPr="00B22438">
              <w:t>застрахованных</w:t>
            </w:r>
            <w:proofErr w:type="gramEnd"/>
            <w:r w:rsidRPr="00B22438">
              <w:t xml:space="preserve"> за пределами Волгоградской области.</w:t>
            </w:r>
          </w:p>
        </w:tc>
      </w:tr>
      <w:tr w:rsidR="009A4694" w:rsidRPr="00B22438" w:rsidTr="00C41F85">
        <w:trPr>
          <w:trHeight w:val="42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pPr>
              <w:rPr>
                <w:rFonts w:eastAsia="Calibri"/>
              </w:rPr>
            </w:pPr>
            <w:r w:rsidRPr="00B22438">
              <w:rPr>
                <w:rFonts w:eastAsia="Calibri"/>
              </w:rPr>
              <w:t>SUMMAV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r w:rsidRPr="00B22438"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r w:rsidRPr="00B22438">
              <w:t>N(15.2)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94" w:rsidRPr="00B22438" w:rsidRDefault="009A4694" w:rsidP="00C41F85">
            <w:r w:rsidRPr="00B22438">
              <w:t>Сумма МО, выставленная на оплату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94" w:rsidRPr="00B22438" w:rsidRDefault="009A4694" w:rsidP="00C41F85">
            <w:proofErr w:type="gramStart"/>
            <w:r w:rsidRPr="00B22438">
              <w:t>Равна</w:t>
            </w:r>
            <w:proofErr w:type="gramEnd"/>
            <w:r w:rsidRPr="00B22438">
              <w:t xml:space="preserve"> сумме всех случаев, включенных в счет</w:t>
            </w:r>
          </w:p>
        </w:tc>
      </w:tr>
      <w:tr w:rsidR="009A4694" w:rsidRPr="00B22438" w:rsidTr="00C41F8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pPr>
              <w:rPr>
                <w:rFonts w:eastAsia="Calibri"/>
              </w:rPr>
            </w:pPr>
            <w:r w:rsidRPr="00B22438">
              <w:rPr>
                <w:rFonts w:eastAsia="Calibri"/>
              </w:rPr>
              <w:t>COMENTS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r w:rsidRPr="00B22438">
              <w:t>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r w:rsidRPr="00B22438">
              <w:t>T(250)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94" w:rsidRPr="00B22438" w:rsidRDefault="009A4694" w:rsidP="00C41F85">
            <w:r w:rsidRPr="00B22438">
              <w:t>Служебное поле к счету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94" w:rsidRPr="00B22438" w:rsidRDefault="009A4694" w:rsidP="00C41F85">
            <w:pPr>
              <w:rPr>
                <w:color w:val="C00000"/>
              </w:rPr>
            </w:pPr>
          </w:p>
        </w:tc>
      </w:tr>
      <w:tr w:rsidR="009A4694" w:rsidRPr="00B22438" w:rsidTr="00C41F85">
        <w:tc>
          <w:tcPr>
            <w:tcW w:w="10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pPr>
              <w:rPr>
                <w:b/>
                <w:color w:val="17365D" w:themeColor="text2" w:themeShade="BF"/>
              </w:rPr>
            </w:pPr>
            <w:r w:rsidRPr="00B22438">
              <w:rPr>
                <w:b/>
                <w:color w:val="17365D" w:themeColor="text2" w:themeShade="BF"/>
              </w:rPr>
              <w:t>Записи</w:t>
            </w:r>
          </w:p>
        </w:tc>
      </w:tr>
      <w:tr w:rsidR="009A4694" w:rsidRPr="00B22438" w:rsidTr="00C41F8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r w:rsidRPr="00B22438">
              <w:t>ZAP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r w:rsidRPr="00B22438">
              <w:t>N_ZAP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r w:rsidRPr="00B22438"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r w:rsidRPr="00B22438">
              <w:t>N(8)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94" w:rsidRPr="00B22438" w:rsidRDefault="009A4694" w:rsidP="00C41F85">
            <w:pPr>
              <w:rPr>
                <w:i/>
              </w:rPr>
            </w:pPr>
            <w:r w:rsidRPr="00B22438">
              <w:rPr>
                <w:i/>
              </w:rPr>
              <w:t>Порядковый номер позиции записи в Реестре счета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94" w:rsidRPr="00B22438" w:rsidRDefault="009A4694" w:rsidP="00C41F85">
            <w:r w:rsidRPr="00B22438">
              <w:t xml:space="preserve">Уникально идентифицирует запись в </w:t>
            </w:r>
            <w:proofErr w:type="gramStart"/>
            <w:r w:rsidRPr="00B22438">
              <w:t>пределах</w:t>
            </w:r>
            <w:proofErr w:type="gramEnd"/>
            <w:r w:rsidRPr="00B22438">
              <w:t xml:space="preserve"> Реестра счета.</w:t>
            </w:r>
          </w:p>
        </w:tc>
      </w:tr>
      <w:tr w:rsidR="00FB1620" w:rsidRPr="00B22438" w:rsidTr="009A4694">
        <w:trPr>
          <w:trHeight w:val="84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B1620" w:rsidRPr="00B22438" w:rsidRDefault="00FB1620" w:rsidP="00C41F85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B1620" w:rsidRPr="00FB1620" w:rsidRDefault="00FB1620" w:rsidP="004F7D73">
            <w:pPr>
              <w:rPr>
                <w:color w:val="C00000"/>
                <w:highlight w:val="lightGray"/>
              </w:rPr>
            </w:pPr>
            <w:r w:rsidRPr="00FB1620">
              <w:rPr>
                <w:color w:val="C00000"/>
                <w:highlight w:val="lightGray"/>
              </w:rPr>
              <w:t>PR_NOV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B1620" w:rsidRPr="00FB1620" w:rsidRDefault="00FB1620" w:rsidP="004F7D73">
            <w:pPr>
              <w:rPr>
                <w:color w:val="C00000"/>
                <w:highlight w:val="lightGray"/>
              </w:rPr>
            </w:pPr>
            <w:r w:rsidRPr="00FB1620">
              <w:rPr>
                <w:color w:val="C00000"/>
                <w:highlight w:val="lightGray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B1620" w:rsidRPr="00FB1620" w:rsidRDefault="00FB1620" w:rsidP="004F7D73">
            <w:pPr>
              <w:rPr>
                <w:color w:val="C00000"/>
                <w:highlight w:val="lightGray"/>
              </w:rPr>
            </w:pPr>
            <w:r w:rsidRPr="00FB1620">
              <w:rPr>
                <w:color w:val="C00000"/>
                <w:highlight w:val="lightGray"/>
              </w:rPr>
              <w:t>N(1)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620" w:rsidRPr="00FB1620" w:rsidRDefault="00FB1620" w:rsidP="004F7D73">
            <w:pPr>
              <w:rPr>
                <w:color w:val="C00000"/>
                <w:highlight w:val="lightGray"/>
              </w:rPr>
            </w:pPr>
            <w:r w:rsidRPr="00FB1620">
              <w:rPr>
                <w:color w:val="C00000"/>
                <w:highlight w:val="lightGray"/>
              </w:rPr>
              <w:t>Признак исправленной записи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620" w:rsidRPr="00FB1620" w:rsidRDefault="00FB1620" w:rsidP="004F7D73">
            <w:pPr>
              <w:rPr>
                <w:color w:val="C00000"/>
                <w:highlight w:val="lightGray"/>
              </w:rPr>
            </w:pPr>
            <w:r>
              <w:rPr>
                <w:color w:val="C00000"/>
                <w:highlight w:val="lightGray"/>
              </w:rPr>
              <w:t xml:space="preserve">Указывается значение, переданное в </w:t>
            </w:r>
            <w:proofErr w:type="gramStart"/>
            <w:r>
              <w:rPr>
                <w:color w:val="C00000"/>
                <w:highlight w:val="lightGray"/>
              </w:rPr>
              <w:t>Реестре</w:t>
            </w:r>
            <w:proofErr w:type="gramEnd"/>
            <w:r>
              <w:rPr>
                <w:color w:val="C00000"/>
                <w:highlight w:val="lightGray"/>
              </w:rPr>
              <w:t xml:space="preserve"> сведений</w:t>
            </w:r>
          </w:p>
          <w:p w:rsidR="00FB1620" w:rsidRPr="00FB1620" w:rsidRDefault="00FB1620" w:rsidP="004F7D73">
            <w:pPr>
              <w:rPr>
                <w:color w:val="C00000"/>
                <w:highlight w:val="lightGray"/>
              </w:rPr>
            </w:pPr>
          </w:p>
        </w:tc>
      </w:tr>
      <w:tr w:rsidR="009A4694" w:rsidRPr="00B22438" w:rsidTr="00C41F8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r w:rsidRPr="00B22438">
              <w:t>PACIENT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r w:rsidRPr="00B22438"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r w:rsidRPr="00B22438">
              <w:t>S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94" w:rsidRPr="00B22438" w:rsidRDefault="009A4694" w:rsidP="00C41F85">
            <w:r w:rsidRPr="00B22438">
              <w:t>Сведения о пациенте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94" w:rsidRPr="00B22438" w:rsidRDefault="009A4694" w:rsidP="00C41F85"/>
        </w:tc>
      </w:tr>
      <w:tr w:rsidR="009A4694" w:rsidRPr="00B22438" w:rsidTr="00C41F8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4694" w:rsidRPr="00B22438" w:rsidRDefault="009A4694" w:rsidP="00C41F85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4694" w:rsidRPr="00B22438" w:rsidRDefault="009A4694" w:rsidP="00C41F85">
            <w:r w:rsidRPr="00B22438">
              <w:t>SLUCH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4694" w:rsidRPr="00B22438" w:rsidRDefault="009A4694" w:rsidP="00C41F85">
            <w:r w:rsidRPr="00B22438"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4694" w:rsidRPr="00B22438" w:rsidRDefault="009A4694" w:rsidP="00C41F85">
            <w:r w:rsidRPr="00B22438">
              <w:t>S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94" w:rsidRPr="00B22438" w:rsidRDefault="009A4694" w:rsidP="00C41F85">
            <w:r w:rsidRPr="00B22438">
              <w:t>Сведения о случае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94" w:rsidRPr="00B22438" w:rsidRDefault="009A4694" w:rsidP="00C41F85"/>
        </w:tc>
      </w:tr>
      <w:tr w:rsidR="009A4694" w:rsidRPr="00B22438" w:rsidTr="00C41F85">
        <w:tc>
          <w:tcPr>
            <w:tcW w:w="10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pPr>
              <w:rPr>
                <w:b/>
                <w:color w:val="17365D" w:themeColor="text2" w:themeShade="BF"/>
              </w:rPr>
            </w:pPr>
            <w:r w:rsidRPr="00B22438">
              <w:rPr>
                <w:b/>
                <w:color w:val="17365D" w:themeColor="text2" w:themeShade="BF"/>
              </w:rPr>
              <w:t>Сведения о пациенте</w:t>
            </w:r>
          </w:p>
        </w:tc>
      </w:tr>
      <w:tr w:rsidR="009A4694" w:rsidRPr="00B22438" w:rsidTr="00C41F8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r w:rsidRPr="00B22438">
              <w:t>PACIENT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pPr>
              <w:rPr>
                <w:rFonts w:eastAsia="Calibri"/>
              </w:rPr>
            </w:pPr>
            <w:r w:rsidRPr="00B22438">
              <w:rPr>
                <w:rFonts w:eastAsia="Calibri"/>
              </w:rPr>
              <w:t>ID_PAC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r w:rsidRPr="00B22438"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r w:rsidRPr="00B22438">
              <w:t>T(36)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94" w:rsidRPr="00B22438" w:rsidRDefault="009A4694" w:rsidP="00C41F85">
            <w:r w:rsidRPr="00B22438">
              <w:t>Код записи о пациенте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94" w:rsidRPr="00B22438" w:rsidRDefault="009A4694" w:rsidP="00C41F85">
            <w:r w:rsidRPr="00B22438">
              <w:t xml:space="preserve">Уникальный код пациента (равен ID_PAC в соответствующем Реестре сведений об </w:t>
            </w:r>
            <w:proofErr w:type="gramStart"/>
            <w:r w:rsidRPr="00B22438">
              <w:t>оказанной</w:t>
            </w:r>
            <w:proofErr w:type="gramEnd"/>
            <w:r w:rsidRPr="00B22438">
              <w:t xml:space="preserve"> медицинской помощи)</w:t>
            </w:r>
          </w:p>
          <w:p w:rsidR="009A4694" w:rsidRPr="00B22438" w:rsidRDefault="009A4694" w:rsidP="00C41F85">
            <w:proofErr w:type="gramStart"/>
            <w:r w:rsidRPr="00B22438">
              <w:t>Необходим</w:t>
            </w:r>
            <w:proofErr w:type="gramEnd"/>
            <w:r w:rsidRPr="00B22438">
              <w:t xml:space="preserve"> для связи с Реестром пациентов</w:t>
            </w:r>
          </w:p>
        </w:tc>
      </w:tr>
      <w:tr w:rsidR="009A4694" w:rsidRPr="00B22438" w:rsidTr="00C41F8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pPr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pPr>
              <w:rPr>
                <w:rFonts w:eastAsia="Calibri"/>
              </w:rPr>
            </w:pPr>
            <w:r w:rsidRPr="00B22438">
              <w:rPr>
                <w:rFonts w:eastAsia="Calibri"/>
              </w:rPr>
              <w:t>VPOLIS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r w:rsidRPr="00B22438"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r w:rsidRPr="00B22438">
              <w:t>N(1)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94" w:rsidRPr="00B22438" w:rsidRDefault="009A4694" w:rsidP="00C41F85">
            <w:r w:rsidRPr="00B22438">
              <w:t>Тип документа, подтверждающего фа</w:t>
            </w:r>
            <w:proofErr w:type="gramStart"/>
            <w:r w:rsidRPr="00B22438">
              <w:t>кт стр</w:t>
            </w:r>
            <w:proofErr w:type="gramEnd"/>
            <w:r w:rsidRPr="00B22438">
              <w:t>ахования по ОМС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4694" w:rsidRPr="00B22438" w:rsidRDefault="00C41F85" w:rsidP="00C41F85">
            <w:r w:rsidRPr="00B22438">
              <w:t>Поля з</w:t>
            </w:r>
            <w:r w:rsidR="009A4694" w:rsidRPr="00B22438">
              <w:t>аполня</w:t>
            </w:r>
            <w:r w:rsidRPr="00B22438">
              <w:t>ю</w:t>
            </w:r>
            <w:r w:rsidR="009A4694" w:rsidRPr="00B22438">
              <w:t xml:space="preserve">тся </w:t>
            </w:r>
            <w:r w:rsidRPr="00B22438">
              <w:t>соответствующими значениями,</w:t>
            </w:r>
            <w:r w:rsidR="009A4694" w:rsidRPr="00B22438">
              <w:t xml:space="preserve"> переданным</w:t>
            </w:r>
            <w:r w:rsidRPr="00B22438">
              <w:t>и</w:t>
            </w:r>
            <w:r w:rsidR="009A4694" w:rsidRPr="00B22438">
              <w:t xml:space="preserve"> в </w:t>
            </w:r>
            <w:proofErr w:type="gramStart"/>
            <w:r w:rsidR="009A4694" w:rsidRPr="00B22438">
              <w:t>Реестре</w:t>
            </w:r>
            <w:proofErr w:type="gramEnd"/>
            <w:r w:rsidR="009A4694" w:rsidRPr="00B22438">
              <w:t xml:space="preserve"> СП и ТК, на основании которого формируется счет </w:t>
            </w:r>
          </w:p>
          <w:p w:rsidR="009A4694" w:rsidRPr="00B22438" w:rsidRDefault="009A4694" w:rsidP="00C41F85"/>
        </w:tc>
      </w:tr>
      <w:tr w:rsidR="009A4694" w:rsidRPr="00B22438" w:rsidTr="00C41F8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pPr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pPr>
              <w:rPr>
                <w:rFonts w:eastAsia="Calibri"/>
              </w:rPr>
            </w:pPr>
            <w:r w:rsidRPr="00B22438">
              <w:rPr>
                <w:rFonts w:eastAsia="Calibri"/>
              </w:rPr>
              <w:t>SPOLIS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r w:rsidRPr="00B22438">
              <w:t>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r w:rsidRPr="00B22438">
              <w:t>Т(10)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94" w:rsidRPr="00B22438" w:rsidRDefault="009A4694" w:rsidP="00C41F85">
            <w:r w:rsidRPr="00B22438">
              <w:t>Серия документа, подтверждающего фа</w:t>
            </w:r>
            <w:proofErr w:type="gramStart"/>
            <w:r w:rsidRPr="00B22438">
              <w:t>кт стр</w:t>
            </w:r>
            <w:proofErr w:type="gramEnd"/>
            <w:r w:rsidRPr="00B22438">
              <w:t>ахования по ОМС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4694" w:rsidRPr="00B22438" w:rsidRDefault="009A4694" w:rsidP="00C41F85"/>
        </w:tc>
      </w:tr>
      <w:tr w:rsidR="009A4694" w:rsidRPr="00B22438" w:rsidTr="00C41F8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pPr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pPr>
              <w:rPr>
                <w:rFonts w:eastAsia="Calibri"/>
              </w:rPr>
            </w:pPr>
            <w:r w:rsidRPr="00B22438">
              <w:rPr>
                <w:rFonts w:eastAsia="Calibri"/>
              </w:rPr>
              <w:t>NPOLIS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r w:rsidRPr="00B22438"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r w:rsidRPr="00B22438">
              <w:t>T(20)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94" w:rsidRPr="00B22438" w:rsidRDefault="009A4694" w:rsidP="00C41F85">
            <w:r w:rsidRPr="00B22438">
              <w:t>Номер документа, подтверждающего фа</w:t>
            </w:r>
            <w:proofErr w:type="gramStart"/>
            <w:r w:rsidRPr="00B22438">
              <w:t>кт стр</w:t>
            </w:r>
            <w:proofErr w:type="gramEnd"/>
            <w:r w:rsidRPr="00B22438">
              <w:t>ахования по ОМС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4694" w:rsidRPr="00B22438" w:rsidRDefault="009A4694" w:rsidP="00C41F85"/>
        </w:tc>
      </w:tr>
      <w:tr w:rsidR="009A4694" w:rsidRPr="00B22438" w:rsidTr="00C41F85">
        <w:trPr>
          <w:trHeight w:val="697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4694" w:rsidRPr="00B22438" w:rsidRDefault="009A4694" w:rsidP="00C41F85">
            <w:pPr>
              <w:rPr>
                <w:color w:val="C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4694" w:rsidRPr="00B22438" w:rsidRDefault="009A4694" w:rsidP="00C41F85">
            <w:pPr>
              <w:rPr>
                <w:color w:val="C00000"/>
                <w:lang w:val="en-US"/>
              </w:rPr>
            </w:pPr>
            <w:r w:rsidRPr="00B22438">
              <w:rPr>
                <w:color w:val="C00000"/>
                <w:lang w:val="en-US"/>
              </w:rPr>
              <w:t>ENP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4694" w:rsidRPr="001300EE" w:rsidRDefault="001300EE" w:rsidP="00C41F85">
            <w:pPr>
              <w:rPr>
                <w:color w:val="C00000"/>
              </w:rPr>
            </w:pPr>
            <w:r>
              <w:rPr>
                <w:color w:val="C00000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4694" w:rsidRPr="00B22438" w:rsidRDefault="009A4694" w:rsidP="00C41F85">
            <w:pPr>
              <w:rPr>
                <w:color w:val="C00000"/>
              </w:rPr>
            </w:pPr>
            <w:r w:rsidRPr="00B22438">
              <w:rPr>
                <w:color w:val="C00000"/>
              </w:rPr>
              <w:t>Т(16)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94" w:rsidRPr="00B22438" w:rsidRDefault="009A4694" w:rsidP="00C41F85">
            <w:pPr>
              <w:rPr>
                <w:color w:val="C00000"/>
              </w:rPr>
            </w:pPr>
            <w:r w:rsidRPr="00B22438">
              <w:rPr>
                <w:color w:val="C00000"/>
              </w:rPr>
              <w:t>Единый номер полиса единого образца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94" w:rsidRPr="00B22438" w:rsidRDefault="009A4694" w:rsidP="00C41F85">
            <w:pPr>
              <w:rPr>
                <w:color w:val="C00000"/>
              </w:rPr>
            </w:pPr>
          </w:p>
        </w:tc>
      </w:tr>
      <w:tr w:rsidR="009A4694" w:rsidRPr="00B22438" w:rsidTr="00C41F85">
        <w:trPr>
          <w:trHeight w:val="36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4694" w:rsidRPr="00B22438" w:rsidRDefault="009A4694" w:rsidP="00C41F85">
            <w:pPr>
              <w:rPr>
                <w:color w:val="C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4694" w:rsidRPr="00B22438" w:rsidRDefault="009A4694" w:rsidP="00C41F85">
            <w:pPr>
              <w:rPr>
                <w:rFonts w:eastAsia="Calibri"/>
                <w:color w:val="C00000"/>
                <w:lang w:val="en-US"/>
              </w:rPr>
            </w:pPr>
            <w:r w:rsidRPr="00B22438">
              <w:rPr>
                <w:rFonts w:eastAsia="Calibri"/>
                <w:color w:val="C00000"/>
                <w:lang w:val="en-US"/>
              </w:rPr>
              <w:t>ST</w:t>
            </w:r>
            <w:r w:rsidRPr="00B22438">
              <w:rPr>
                <w:rFonts w:eastAsia="Calibri"/>
                <w:color w:val="C00000"/>
              </w:rPr>
              <w:t>_</w:t>
            </w:r>
            <w:r w:rsidRPr="00B22438">
              <w:rPr>
                <w:rFonts w:eastAsia="Calibri"/>
                <w:color w:val="C00000"/>
                <w:lang w:val="en-US"/>
              </w:rPr>
              <w:t>OKATO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4694" w:rsidRPr="00B22438" w:rsidRDefault="00C41F85" w:rsidP="00C41F85">
            <w:pPr>
              <w:rPr>
                <w:color w:val="C00000"/>
              </w:rPr>
            </w:pPr>
            <w:r w:rsidRPr="00B22438">
              <w:rPr>
                <w:color w:val="C00000"/>
              </w:rPr>
              <w:t>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4694" w:rsidRPr="00B22438" w:rsidRDefault="009A4694" w:rsidP="00C41F85">
            <w:pPr>
              <w:jc w:val="center"/>
              <w:rPr>
                <w:color w:val="C00000"/>
                <w:lang w:val="en-US"/>
              </w:rPr>
            </w:pPr>
            <w:r w:rsidRPr="00B22438">
              <w:rPr>
                <w:color w:val="C00000"/>
                <w:lang w:val="en-US"/>
              </w:rPr>
              <w:t>T</w:t>
            </w:r>
            <w:r w:rsidRPr="00B22438">
              <w:rPr>
                <w:color w:val="C00000"/>
              </w:rPr>
              <w:t>(5)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94" w:rsidRPr="00B22438" w:rsidRDefault="009A4694" w:rsidP="00C41F85">
            <w:pPr>
              <w:rPr>
                <w:color w:val="C00000"/>
              </w:rPr>
            </w:pPr>
            <w:r w:rsidRPr="00B22438">
              <w:rPr>
                <w:color w:val="C00000"/>
              </w:rPr>
              <w:t>Регион страхования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94" w:rsidRPr="00B22438" w:rsidRDefault="00C41F85" w:rsidP="00C41F85">
            <w:pPr>
              <w:rPr>
                <w:color w:val="C00000"/>
              </w:rPr>
            </w:pPr>
            <w:r w:rsidRPr="00B22438">
              <w:rPr>
                <w:color w:val="C00000"/>
              </w:rPr>
              <w:t>Не заполняется</w:t>
            </w:r>
          </w:p>
        </w:tc>
      </w:tr>
      <w:tr w:rsidR="009A4694" w:rsidRPr="00B22438" w:rsidTr="00C41F85">
        <w:trPr>
          <w:trHeight w:val="107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4694" w:rsidRPr="00B22438" w:rsidRDefault="009A4694" w:rsidP="00C41F85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4694" w:rsidRPr="00B22438" w:rsidRDefault="009A4694" w:rsidP="00C41F85">
            <w:r w:rsidRPr="00B22438">
              <w:t>SMO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4694" w:rsidRPr="00B22438" w:rsidRDefault="00C41F85" w:rsidP="00C41F85">
            <w:r w:rsidRPr="00B22438"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4694" w:rsidRPr="00B22438" w:rsidRDefault="009A4694" w:rsidP="00C41F85">
            <w:r w:rsidRPr="00B22438">
              <w:t>T(5)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94" w:rsidRPr="00B22438" w:rsidRDefault="009A4694" w:rsidP="00C41F85">
            <w:r w:rsidRPr="00B22438">
              <w:t xml:space="preserve">Реестровый номер СМО.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94" w:rsidRPr="00B22438" w:rsidRDefault="00C41F85" w:rsidP="00C41F85">
            <w:r w:rsidRPr="00B22438">
              <w:t xml:space="preserve">Заполняется значением, переданным в </w:t>
            </w:r>
            <w:proofErr w:type="gramStart"/>
            <w:r w:rsidRPr="00B22438">
              <w:t>Реестре</w:t>
            </w:r>
            <w:proofErr w:type="gramEnd"/>
            <w:r w:rsidRPr="00B22438">
              <w:t xml:space="preserve"> СП и ТК, на основании которого формируется счет</w:t>
            </w:r>
          </w:p>
        </w:tc>
      </w:tr>
      <w:tr w:rsidR="009A4694" w:rsidRPr="00B22438" w:rsidTr="00C41F85">
        <w:trPr>
          <w:trHeight w:val="63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pPr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pPr>
              <w:rPr>
                <w:rFonts w:eastAsia="Calibri"/>
              </w:rPr>
            </w:pPr>
            <w:r w:rsidRPr="00B22438">
              <w:rPr>
                <w:rFonts w:eastAsia="Calibri"/>
              </w:rPr>
              <w:t>SMO_OGRN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r w:rsidRPr="00B22438">
              <w:t>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r w:rsidRPr="00B22438">
              <w:t>T(15)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94" w:rsidRPr="00B22438" w:rsidRDefault="009A4694" w:rsidP="00C41F85">
            <w:r w:rsidRPr="00B22438">
              <w:t>ОГРН СМО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94" w:rsidRPr="00B22438" w:rsidRDefault="009A4694" w:rsidP="00C41F85">
            <w:r w:rsidRPr="00B22438">
              <w:t>Не заполняется</w:t>
            </w:r>
          </w:p>
        </w:tc>
      </w:tr>
      <w:tr w:rsidR="009A4694" w:rsidRPr="00B22438" w:rsidTr="00C41F85">
        <w:trPr>
          <w:trHeight w:val="49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4694" w:rsidRPr="00B22438" w:rsidRDefault="009A4694" w:rsidP="00C41F85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4694" w:rsidRPr="00B22438" w:rsidRDefault="009A4694" w:rsidP="00C41F85">
            <w:r w:rsidRPr="00B22438">
              <w:t>SMO_OK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4694" w:rsidRPr="00B22438" w:rsidRDefault="009A4694" w:rsidP="00C41F85">
            <w:r w:rsidRPr="00B22438"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4694" w:rsidRPr="00B22438" w:rsidRDefault="009A4694" w:rsidP="00C41F85">
            <w:r w:rsidRPr="00B22438">
              <w:t>T(5)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94" w:rsidRPr="00B22438" w:rsidRDefault="009A4694" w:rsidP="00C41F85">
            <w:r w:rsidRPr="00B22438">
              <w:t>ОКАТО территории страхования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94" w:rsidRPr="00B22438" w:rsidRDefault="00C41F85" w:rsidP="00C41F85">
            <w:r w:rsidRPr="00B22438">
              <w:t xml:space="preserve">Заполняется значением, переданным в </w:t>
            </w:r>
            <w:proofErr w:type="gramStart"/>
            <w:r w:rsidRPr="00B22438">
              <w:t>Реестре</w:t>
            </w:r>
            <w:proofErr w:type="gramEnd"/>
            <w:r w:rsidRPr="00B22438">
              <w:t xml:space="preserve"> СП и ТК, на основании которого формируется счет</w:t>
            </w:r>
          </w:p>
        </w:tc>
      </w:tr>
      <w:tr w:rsidR="009A4694" w:rsidRPr="00B22438" w:rsidTr="00C41F85">
        <w:trPr>
          <w:trHeight w:val="417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4694" w:rsidRPr="00B22438" w:rsidRDefault="009A4694" w:rsidP="00C41F85">
            <w:pPr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4694" w:rsidRPr="00B22438" w:rsidRDefault="009A4694" w:rsidP="00C41F85">
            <w:pPr>
              <w:rPr>
                <w:rFonts w:eastAsia="Calibri"/>
              </w:rPr>
            </w:pPr>
            <w:r w:rsidRPr="00B22438">
              <w:rPr>
                <w:rFonts w:eastAsia="Calibri"/>
              </w:rPr>
              <w:t>SMO_NAM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4694" w:rsidRPr="00B22438" w:rsidRDefault="00C41F85" w:rsidP="00C41F85">
            <w:r w:rsidRPr="00B22438">
              <w:t>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4694" w:rsidRPr="00B22438" w:rsidRDefault="009A4694" w:rsidP="00C41F85">
            <w:r w:rsidRPr="00B22438">
              <w:t>Т(100)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94" w:rsidRPr="00B22438" w:rsidRDefault="009A4694" w:rsidP="00C41F85">
            <w:r w:rsidRPr="00B22438">
              <w:t>Наименование СМО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94" w:rsidRPr="00B22438" w:rsidRDefault="00C41F85" w:rsidP="00C41F85">
            <w:r w:rsidRPr="00B22438">
              <w:t>Не заполняется</w:t>
            </w:r>
          </w:p>
        </w:tc>
      </w:tr>
      <w:tr w:rsidR="009A4694" w:rsidRPr="00B22438" w:rsidTr="00C41F8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pPr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pPr>
              <w:rPr>
                <w:rFonts w:eastAsia="Calibri"/>
              </w:rPr>
            </w:pPr>
            <w:r w:rsidRPr="00B22438">
              <w:rPr>
                <w:rFonts w:eastAsia="Calibri"/>
              </w:rPr>
              <w:t>NOVOR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r w:rsidRPr="00B22438"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r w:rsidRPr="00B22438">
              <w:t>Т(9)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94" w:rsidRPr="00B22438" w:rsidRDefault="009A4694" w:rsidP="00C41F85">
            <w:r w:rsidRPr="00B22438">
              <w:t>Признак новорождённого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94" w:rsidRPr="00B22438" w:rsidRDefault="00C41F85" w:rsidP="00C41F85">
            <w:r w:rsidRPr="00B22438">
              <w:t xml:space="preserve">Заполняется значением, переданным в </w:t>
            </w:r>
            <w:proofErr w:type="gramStart"/>
            <w:r w:rsidRPr="00B22438">
              <w:t>реестре</w:t>
            </w:r>
            <w:proofErr w:type="gramEnd"/>
            <w:r w:rsidRPr="00B22438">
              <w:t xml:space="preserve"> сведений</w:t>
            </w:r>
          </w:p>
        </w:tc>
      </w:tr>
      <w:tr w:rsidR="009A4694" w:rsidRPr="00B22438" w:rsidTr="00C41F8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pPr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pPr>
              <w:rPr>
                <w:rFonts w:eastAsia="Calibri"/>
              </w:rPr>
            </w:pPr>
            <w:r w:rsidRPr="00B22438">
              <w:rPr>
                <w:rFonts w:eastAsia="Calibri"/>
              </w:rPr>
              <w:t>MO_PR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r w:rsidRPr="00B22438">
              <w:t>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r w:rsidRPr="00B22438">
              <w:t>Т(6)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94" w:rsidRPr="00B22438" w:rsidRDefault="009A4694" w:rsidP="00C41F85">
            <w:r w:rsidRPr="00B22438">
              <w:t>Регистрационный код медицинской организации (CODEM из справочника Т001) прикрепления для оказания амбулаторно-поликлинической помощи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94" w:rsidRPr="00B22438" w:rsidRDefault="00C41F85" w:rsidP="00C41F85">
            <w:r w:rsidRPr="00B22438">
              <w:t xml:space="preserve">Заполняется значением, переданным в </w:t>
            </w:r>
            <w:proofErr w:type="gramStart"/>
            <w:r w:rsidRPr="00B22438">
              <w:t>Реестре</w:t>
            </w:r>
            <w:proofErr w:type="gramEnd"/>
            <w:r w:rsidRPr="00B22438">
              <w:t xml:space="preserve"> СП и ТК, на основании которого формируется счет</w:t>
            </w:r>
          </w:p>
        </w:tc>
      </w:tr>
      <w:tr w:rsidR="009A4694" w:rsidRPr="00B22438" w:rsidTr="00C41F8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pPr>
              <w:rPr>
                <w:rFonts w:eastAsia="Calibri"/>
                <w:strike/>
                <w:color w:val="00B05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pPr>
              <w:rPr>
                <w:rFonts w:eastAsia="Calibri"/>
                <w:strike/>
                <w:color w:val="00B050"/>
              </w:rPr>
            </w:pPr>
            <w:r w:rsidRPr="00B22438">
              <w:rPr>
                <w:rFonts w:eastAsia="Calibri"/>
                <w:strike/>
                <w:color w:val="00B050"/>
              </w:rPr>
              <w:t>VNOV_D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pPr>
              <w:rPr>
                <w:strike/>
                <w:color w:val="00B050"/>
              </w:rPr>
            </w:pPr>
            <w:r w:rsidRPr="00B22438">
              <w:rPr>
                <w:strike/>
                <w:color w:val="00B050"/>
              </w:rPr>
              <w:t>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pPr>
              <w:rPr>
                <w:strike/>
                <w:color w:val="00B050"/>
              </w:rPr>
            </w:pPr>
            <w:r w:rsidRPr="00B22438">
              <w:rPr>
                <w:strike/>
                <w:color w:val="00B050"/>
              </w:rPr>
              <w:t>N(4)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94" w:rsidRPr="00B22438" w:rsidRDefault="009A4694" w:rsidP="00C41F85">
            <w:pPr>
              <w:rPr>
                <w:strike/>
                <w:color w:val="00B050"/>
              </w:rPr>
            </w:pPr>
            <w:r w:rsidRPr="00B22438">
              <w:rPr>
                <w:strike/>
                <w:color w:val="00B050"/>
              </w:rPr>
              <w:t xml:space="preserve">Вес в </w:t>
            </w:r>
            <w:proofErr w:type="gramStart"/>
            <w:r w:rsidRPr="00B22438">
              <w:rPr>
                <w:strike/>
                <w:color w:val="00B050"/>
              </w:rPr>
              <w:t>граммах</w:t>
            </w:r>
            <w:proofErr w:type="gramEnd"/>
            <w:r w:rsidRPr="00B22438">
              <w:rPr>
                <w:strike/>
                <w:color w:val="00B050"/>
              </w:rPr>
              <w:t xml:space="preserve">  при рождении. Например, 1100, что означает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B22438">
                <w:rPr>
                  <w:strike/>
                  <w:color w:val="00B050"/>
                </w:rPr>
                <w:t>1 кг</w:t>
              </w:r>
            </w:smartTag>
            <w:r w:rsidRPr="00B22438">
              <w:rPr>
                <w:strike/>
                <w:color w:val="00B050"/>
              </w:rPr>
              <w:t xml:space="preserve">. </w:t>
            </w:r>
            <w:proofErr w:type="spellStart"/>
            <w:r w:rsidRPr="00B22438">
              <w:rPr>
                <w:strike/>
                <w:color w:val="00B050"/>
              </w:rPr>
              <w:t>100гр</w:t>
            </w:r>
            <w:proofErr w:type="spellEnd"/>
            <w:r w:rsidRPr="00B22438">
              <w:rPr>
                <w:strike/>
                <w:color w:val="00B050"/>
              </w:rPr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94" w:rsidRPr="00B22438" w:rsidRDefault="009A4694" w:rsidP="00C41F85">
            <w:pPr>
              <w:rPr>
                <w:strike/>
                <w:color w:val="00B050"/>
              </w:rPr>
            </w:pPr>
            <w:r w:rsidRPr="00B22438">
              <w:rPr>
                <w:strike/>
                <w:color w:val="00B050"/>
              </w:rPr>
              <w:t>Указывается при оказании медицинской помощи недоношенным и маловесным детям. Поле заполняется, если в качестве пациента указан ребенок. См. Примечание 1.</w:t>
            </w:r>
          </w:p>
        </w:tc>
      </w:tr>
      <w:tr w:rsidR="009A4694" w:rsidRPr="00B22438" w:rsidTr="00C41F85">
        <w:tc>
          <w:tcPr>
            <w:tcW w:w="10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pPr>
              <w:rPr>
                <w:b/>
                <w:color w:val="17365D" w:themeColor="text2" w:themeShade="BF"/>
              </w:rPr>
            </w:pPr>
            <w:r w:rsidRPr="00B22438">
              <w:rPr>
                <w:b/>
                <w:color w:val="17365D" w:themeColor="text2" w:themeShade="BF"/>
              </w:rPr>
              <w:t>Сведения о случае</w:t>
            </w:r>
          </w:p>
        </w:tc>
      </w:tr>
      <w:tr w:rsidR="00C41F85" w:rsidRPr="00B22438" w:rsidTr="00C41F8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85" w:rsidRPr="00B22438" w:rsidRDefault="00C41F85" w:rsidP="00C41F85">
            <w:r w:rsidRPr="00B22438">
              <w:t>SLUCH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85" w:rsidRPr="00B22438" w:rsidRDefault="00C41F85" w:rsidP="00C41F85">
            <w:pPr>
              <w:rPr>
                <w:rFonts w:eastAsia="Calibri"/>
              </w:rPr>
            </w:pPr>
            <w:r w:rsidRPr="00B22438">
              <w:rPr>
                <w:rFonts w:eastAsia="Calibri"/>
              </w:rPr>
              <w:t>IDCASE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85" w:rsidRPr="00B22438" w:rsidRDefault="00C41F85" w:rsidP="00C41F85">
            <w:r w:rsidRPr="00B22438"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85" w:rsidRPr="00B22438" w:rsidRDefault="00C41F85" w:rsidP="00C41F85">
            <w:r w:rsidRPr="00B22438">
              <w:t>N(11)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85" w:rsidRPr="00B22438" w:rsidRDefault="00C41F85" w:rsidP="00C41F85">
            <w:r w:rsidRPr="00B22438">
              <w:t>Порядковый номер записи в Реестре случаев Реестра счета. Нумерация начинается с 1. Последующее значение рано предыдущему, увеличенному на 1.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85" w:rsidRPr="00B22438" w:rsidRDefault="00C41F85" w:rsidP="00C41F85">
            <w:r w:rsidRPr="00B22438">
              <w:t xml:space="preserve">В </w:t>
            </w:r>
            <w:proofErr w:type="gramStart"/>
            <w:r w:rsidRPr="00B22438">
              <w:t>общем</w:t>
            </w:r>
            <w:proofErr w:type="gramEnd"/>
            <w:r w:rsidRPr="00B22438">
              <w:t xml:space="preserve"> случае может не соответствовать аналогичному значению в реестре сведений. </w:t>
            </w:r>
          </w:p>
        </w:tc>
      </w:tr>
      <w:tr w:rsidR="00C41F85" w:rsidRPr="00B22438" w:rsidTr="00C41F8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85" w:rsidRPr="00B22438" w:rsidRDefault="00C41F85" w:rsidP="00C41F85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85" w:rsidRPr="00B22438" w:rsidRDefault="00C41F85" w:rsidP="00C41F85">
            <w:pPr>
              <w:rPr>
                <w:rFonts w:eastAsia="Calibri"/>
              </w:rPr>
            </w:pPr>
            <w:r w:rsidRPr="00B22438">
              <w:rPr>
                <w:rFonts w:eastAsia="Calibri"/>
              </w:rPr>
              <w:t>ID_C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85" w:rsidRPr="00B22438" w:rsidRDefault="00C41F85" w:rsidP="00C41F85">
            <w:r w:rsidRPr="00B22438"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85" w:rsidRPr="00B22438" w:rsidRDefault="00C41F85" w:rsidP="00C41F85">
            <w:r w:rsidRPr="00B22438">
              <w:t>T(36)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85" w:rsidRPr="00B22438" w:rsidRDefault="00C41F85" w:rsidP="00C41F85">
            <w:r w:rsidRPr="00B22438">
              <w:t>Уникальный код случая оказания</w:t>
            </w:r>
          </w:p>
          <w:p w:rsidR="00C41F85" w:rsidRPr="00B22438" w:rsidRDefault="00C41F85" w:rsidP="00C41F85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85" w:rsidRPr="00B22438" w:rsidRDefault="00C41F85" w:rsidP="00C41F85">
            <w:proofErr w:type="gramStart"/>
            <w:r w:rsidRPr="00B22438">
              <w:t>Равен</w:t>
            </w:r>
            <w:proofErr w:type="gramEnd"/>
            <w:r w:rsidRPr="00B22438">
              <w:t xml:space="preserve"> ID_C в соответствующем Реестре сведений об оказанной медицинской помощи. </w:t>
            </w:r>
          </w:p>
        </w:tc>
      </w:tr>
      <w:tr w:rsidR="00C41F85" w:rsidRPr="00B22438" w:rsidTr="00C41F8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85" w:rsidRPr="00B22438" w:rsidRDefault="00C41F85" w:rsidP="00C41F85">
            <w:pPr>
              <w:rPr>
                <w:color w:val="C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85" w:rsidRPr="00B22438" w:rsidRDefault="00C41F85" w:rsidP="00C41F85">
            <w:pPr>
              <w:rPr>
                <w:rFonts w:eastAsia="Calibri"/>
                <w:color w:val="C00000"/>
              </w:rPr>
            </w:pPr>
            <w:r w:rsidRPr="00B22438">
              <w:rPr>
                <w:color w:val="C00000"/>
              </w:rPr>
              <w:t>DISP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85" w:rsidRPr="00B22438" w:rsidRDefault="00C41F85" w:rsidP="00C41F85">
            <w:pPr>
              <w:rPr>
                <w:color w:val="C00000"/>
              </w:rPr>
            </w:pPr>
            <w:r w:rsidRPr="00B22438">
              <w:rPr>
                <w:color w:val="C00000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85" w:rsidRPr="00B22438" w:rsidRDefault="00C41F85" w:rsidP="00C41F85">
            <w:pPr>
              <w:jc w:val="center"/>
              <w:rPr>
                <w:color w:val="C00000"/>
              </w:rPr>
            </w:pPr>
            <w:r w:rsidRPr="00B22438">
              <w:rPr>
                <w:color w:val="C00000"/>
                <w:lang w:val="en-US"/>
              </w:rPr>
              <w:t>T</w:t>
            </w:r>
            <w:r w:rsidRPr="00B22438">
              <w:rPr>
                <w:color w:val="C00000"/>
              </w:rPr>
              <w:t>(</w:t>
            </w:r>
            <w:r w:rsidRPr="00B22438">
              <w:rPr>
                <w:color w:val="C00000"/>
                <w:lang w:val="en-US"/>
              </w:rPr>
              <w:t>3</w:t>
            </w:r>
            <w:r w:rsidRPr="00B22438">
              <w:rPr>
                <w:color w:val="C00000"/>
              </w:rPr>
              <w:t>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85" w:rsidRPr="00B22438" w:rsidRDefault="00C41F85" w:rsidP="00C41F85">
            <w:pPr>
              <w:rPr>
                <w:color w:val="C00000"/>
              </w:rPr>
            </w:pPr>
            <w:r w:rsidRPr="00B22438">
              <w:rPr>
                <w:color w:val="C00000"/>
              </w:rPr>
              <w:t>Тип диспансеризации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1F85" w:rsidRPr="00B22438" w:rsidRDefault="00C41F85" w:rsidP="00C41F85">
            <w:r w:rsidRPr="00B22438">
              <w:rPr>
                <w:i/>
              </w:rPr>
              <w:t xml:space="preserve">Заполняется значением, переданным в </w:t>
            </w:r>
            <w:proofErr w:type="gramStart"/>
            <w:r w:rsidRPr="00B22438">
              <w:rPr>
                <w:i/>
              </w:rPr>
              <w:t>Реестре</w:t>
            </w:r>
            <w:proofErr w:type="gramEnd"/>
            <w:r w:rsidRPr="00B22438">
              <w:rPr>
                <w:i/>
              </w:rPr>
              <w:t xml:space="preserve"> сведений, на основании которого формируется счет</w:t>
            </w:r>
          </w:p>
          <w:p w:rsidR="00C41F85" w:rsidRPr="00B22438" w:rsidRDefault="00C41F85" w:rsidP="00C41F85"/>
        </w:tc>
      </w:tr>
      <w:tr w:rsidR="00C41F85" w:rsidRPr="00B22438" w:rsidTr="00C41F8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85" w:rsidRPr="00B22438" w:rsidRDefault="00C41F85" w:rsidP="00C41F85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85" w:rsidRPr="00B22438" w:rsidRDefault="00C41F85" w:rsidP="00C41F85">
            <w:pPr>
              <w:rPr>
                <w:rFonts w:eastAsia="Calibri"/>
              </w:rPr>
            </w:pPr>
            <w:r w:rsidRPr="00B22438">
              <w:rPr>
                <w:rFonts w:eastAsia="Calibri"/>
              </w:rPr>
              <w:t>USL_OK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85" w:rsidRPr="00B22438" w:rsidRDefault="00C41F85" w:rsidP="00C41F85">
            <w:r w:rsidRPr="00B22438"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85" w:rsidRPr="00B22438" w:rsidRDefault="00C41F85" w:rsidP="00C41F85">
            <w:r w:rsidRPr="00B22438">
              <w:t>N(2)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85" w:rsidRPr="00B22438" w:rsidRDefault="00C41F85" w:rsidP="00C41F85">
            <w:r w:rsidRPr="00B22438">
              <w:t>Условия оказания медицинской помощи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1F85" w:rsidRPr="00B22438" w:rsidRDefault="00C41F85" w:rsidP="00C41F85"/>
        </w:tc>
      </w:tr>
      <w:tr w:rsidR="00C41F85" w:rsidRPr="00B22438" w:rsidTr="00C41F8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85" w:rsidRPr="00B22438" w:rsidRDefault="00C41F85" w:rsidP="00C41F85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85" w:rsidRPr="00B22438" w:rsidRDefault="00C41F85" w:rsidP="00C41F85">
            <w:pPr>
              <w:rPr>
                <w:rFonts w:eastAsia="Calibri"/>
              </w:rPr>
            </w:pPr>
            <w:r w:rsidRPr="00B22438">
              <w:rPr>
                <w:rFonts w:eastAsia="Calibri"/>
              </w:rPr>
              <w:t>VIDPOM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85" w:rsidRPr="00B22438" w:rsidRDefault="00C41F85" w:rsidP="00C41F85">
            <w:r w:rsidRPr="00B22438"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85" w:rsidRPr="00B22438" w:rsidRDefault="00C41F85" w:rsidP="00C41F85">
            <w:r w:rsidRPr="00B22438">
              <w:t>N(4)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85" w:rsidRPr="00B22438" w:rsidRDefault="00C41F85" w:rsidP="00C41F85">
            <w:r w:rsidRPr="00B22438">
              <w:t>Вид помощи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1F85" w:rsidRPr="00B22438" w:rsidRDefault="00C41F85" w:rsidP="00C41F85"/>
        </w:tc>
      </w:tr>
      <w:tr w:rsidR="00C41F85" w:rsidRPr="00B22438" w:rsidTr="00C41F8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1F85" w:rsidRPr="00B22438" w:rsidRDefault="00C41F85" w:rsidP="00C41F85">
            <w:pPr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1F85" w:rsidRPr="00B22438" w:rsidRDefault="00C41F85" w:rsidP="00C41F85">
            <w:pPr>
              <w:rPr>
                <w:rFonts w:eastAsia="Calibri"/>
              </w:rPr>
            </w:pPr>
            <w:r w:rsidRPr="00B22438">
              <w:rPr>
                <w:rFonts w:eastAsia="Calibri"/>
              </w:rPr>
              <w:t>FOR_POM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1F85" w:rsidRPr="00B22438" w:rsidRDefault="00C41F85" w:rsidP="00C41F85">
            <w:r w:rsidRPr="00B22438"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1F85" w:rsidRPr="00B22438" w:rsidRDefault="00C41F85" w:rsidP="00C41F85">
            <w:r w:rsidRPr="00B22438">
              <w:t>N(1)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F85" w:rsidRPr="00B22438" w:rsidRDefault="00C41F85" w:rsidP="00C41F85">
            <w:r w:rsidRPr="00B22438">
              <w:t>Форма оказания медицинской помощи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F85" w:rsidRPr="00B22438" w:rsidRDefault="00C41F85" w:rsidP="00C41F85"/>
        </w:tc>
      </w:tr>
      <w:tr w:rsidR="009A4694" w:rsidRPr="00B22438" w:rsidTr="00C41F8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4694" w:rsidRPr="00B22438" w:rsidRDefault="009A4694" w:rsidP="00C41F85">
            <w:pPr>
              <w:rPr>
                <w:rFonts w:eastAsia="Calibri"/>
                <w:strike/>
                <w:color w:val="00B05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4694" w:rsidRPr="00B22438" w:rsidRDefault="009A4694" w:rsidP="00C41F85">
            <w:pPr>
              <w:rPr>
                <w:rFonts w:eastAsia="Calibri"/>
                <w:strike/>
                <w:color w:val="00B050"/>
              </w:rPr>
            </w:pPr>
            <w:r w:rsidRPr="00B22438">
              <w:rPr>
                <w:rFonts w:eastAsia="Calibri"/>
                <w:strike/>
                <w:color w:val="00B050"/>
              </w:rPr>
              <w:t>VID_HMP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4694" w:rsidRPr="00B22438" w:rsidRDefault="009A4694" w:rsidP="00C41F85">
            <w:pPr>
              <w:rPr>
                <w:strike/>
                <w:color w:val="00B050"/>
              </w:rPr>
            </w:pPr>
            <w:r w:rsidRPr="00B22438">
              <w:rPr>
                <w:strike/>
                <w:color w:val="00B050"/>
              </w:rPr>
              <w:t>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4694" w:rsidRPr="00B22438" w:rsidRDefault="009A4694" w:rsidP="00C41F85">
            <w:pPr>
              <w:rPr>
                <w:strike/>
                <w:color w:val="00B050"/>
              </w:rPr>
            </w:pPr>
            <w:r w:rsidRPr="00B22438">
              <w:rPr>
                <w:strike/>
                <w:color w:val="00B050"/>
              </w:rPr>
              <w:t>T(12)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94" w:rsidRPr="00B22438" w:rsidRDefault="009A4694" w:rsidP="00C41F85">
            <w:pPr>
              <w:rPr>
                <w:strike/>
                <w:color w:val="00B050"/>
              </w:rPr>
            </w:pPr>
            <w:r w:rsidRPr="00B22438">
              <w:rPr>
                <w:strike/>
                <w:color w:val="00B050"/>
              </w:rPr>
              <w:t xml:space="preserve">Вид </w:t>
            </w:r>
            <w:proofErr w:type="gramStart"/>
            <w:r w:rsidRPr="00B22438">
              <w:rPr>
                <w:strike/>
                <w:color w:val="00B050"/>
              </w:rPr>
              <w:t>высокотехнологичной</w:t>
            </w:r>
            <w:proofErr w:type="gramEnd"/>
            <w:r w:rsidRPr="00B22438">
              <w:rPr>
                <w:strike/>
                <w:color w:val="00B050"/>
              </w:rPr>
              <w:t xml:space="preserve"> медицинской помощи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94" w:rsidRPr="00B22438" w:rsidRDefault="009A4694" w:rsidP="00C41F85">
            <w:pPr>
              <w:rPr>
                <w:strike/>
                <w:color w:val="00B050"/>
              </w:rPr>
            </w:pPr>
            <w:r w:rsidRPr="00B22438">
              <w:rPr>
                <w:strike/>
                <w:color w:val="00B050"/>
              </w:rPr>
              <w:t xml:space="preserve">Классификатор видов ВМП V018. Заполняется в обязательном </w:t>
            </w:r>
            <w:proofErr w:type="gramStart"/>
            <w:r w:rsidRPr="00B22438">
              <w:rPr>
                <w:strike/>
                <w:color w:val="00B050"/>
              </w:rPr>
              <w:t>порядке</w:t>
            </w:r>
            <w:proofErr w:type="gramEnd"/>
            <w:r w:rsidRPr="00B22438">
              <w:rPr>
                <w:strike/>
                <w:color w:val="00B050"/>
              </w:rPr>
              <w:t>, если VIDPOM=32</w:t>
            </w:r>
          </w:p>
        </w:tc>
      </w:tr>
      <w:tr w:rsidR="009A4694" w:rsidRPr="00B22438" w:rsidTr="00C41F8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4694" w:rsidRPr="00B22438" w:rsidRDefault="009A4694" w:rsidP="00C41F85">
            <w:pPr>
              <w:rPr>
                <w:rFonts w:eastAsia="Calibri"/>
                <w:strike/>
                <w:color w:val="00B05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4694" w:rsidRPr="00B22438" w:rsidRDefault="009A4694" w:rsidP="00C41F85">
            <w:pPr>
              <w:rPr>
                <w:rFonts w:eastAsia="Calibri"/>
                <w:strike/>
                <w:color w:val="00B050"/>
              </w:rPr>
            </w:pPr>
            <w:r w:rsidRPr="00B22438">
              <w:rPr>
                <w:rFonts w:eastAsia="Calibri"/>
                <w:strike/>
                <w:color w:val="00B050"/>
              </w:rPr>
              <w:t>METOD_HMP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4694" w:rsidRPr="00B22438" w:rsidRDefault="009A4694" w:rsidP="00C41F85">
            <w:pPr>
              <w:rPr>
                <w:strike/>
                <w:color w:val="00B050"/>
              </w:rPr>
            </w:pPr>
            <w:r w:rsidRPr="00B22438">
              <w:rPr>
                <w:strike/>
                <w:color w:val="00B050"/>
              </w:rPr>
              <w:t>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4694" w:rsidRPr="00B22438" w:rsidRDefault="009A4694" w:rsidP="00C41F85">
            <w:pPr>
              <w:rPr>
                <w:strike/>
                <w:color w:val="00B050"/>
              </w:rPr>
            </w:pPr>
            <w:r w:rsidRPr="00B22438">
              <w:rPr>
                <w:strike/>
                <w:color w:val="00B050"/>
              </w:rPr>
              <w:t>N(3)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94" w:rsidRPr="00B22438" w:rsidRDefault="009A4694" w:rsidP="00C41F85">
            <w:pPr>
              <w:rPr>
                <w:strike/>
                <w:color w:val="00B050"/>
              </w:rPr>
            </w:pPr>
            <w:r w:rsidRPr="00B22438">
              <w:rPr>
                <w:strike/>
                <w:color w:val="00B050"/>
              </w:rPr>
              <w:t xml:space="preserve">Метод </w:t>
            </w:r>
            <w:proofErr w:type="gramStart"/>
            <w:r w:rsidRPr="00B22438">
              <w:rPr>
                <w:strike/>
                <w:color w:val="00B050"/>
              </w:rPr>
              <w:t>высокотехнологичной</w:t>
            </w:r>
            <w:proofErr w:type="gramEnd"/>
            <w:r w:rsidRPr="00B22438">
              <w:rPr>
                <w:strike/>
                <w:color w:val="00B050"/>
              </w:rPr>
              <w:t xml:space="preserve"> медицинской помощи.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94" w:rsidRPr="00B22438" w:rsidRDefault="009A4694" w:rsidP="00C41F85">
            <w:pPr>
              <w:rPr>
                <w:strike/>
                <w:color w:val="00B050"/>
              </w:rPr>
            </w:pPr>
            <w:r w:rsidRPr="00B22438">
              <w:rPr>
                <w:strike/>
                <w:color w:val="00B050"/>
              </w:rPr>
              <w:t xml:space="preserve">Классификатор методов </w:t>
            </w:r>
            <w:proofErr w:type="gramStart"/>
            <w:r w:rsidRPr="00B22438">
              <w:rPr>
                <w:strike/>
                <w:color w:val="00B050"/>
              </w:rPr>
              <w:t>высокотехнологичной</w:t>
            </w:r>
            <w:proofErr w:type="gramEnd"/>
            <w:r w:rsidRPr="00B22438">
              <w:rPr>
                <w:strike/>
                <w:color w:val="00B050"/>
              </w:rPr>
              <w:t xml:space="preserve"> медицинской помощи V019. Заполняется в обязательном </w:t>
            </w:r>
            <w:proofErr w:type="gramStart"/>
            <w:r w:rsidRPr="00B22438">
              <w:rPr>
                <w:strike/>
                <w:color w:val="00B050"/>
              </w:rPr>
              <w:t>порядке</w:t>
            </w:r>
            <w:proofErr w:type="gramEnd"/>
            <w:r w:rsidRPr="00B22438">
              <w:rPr>
                <w:strike/>
                <w:color w:val="00B050"/>
              </w:rPr>
              <w:t>, если VIDPOM=32</w:t>
            </w:r>
          </w:p>
        </w:tc>
      </w:tr>
      <w:tr w:rsidR="009A4694" w:rsidRPr="00B22438" w:rsidTr="00C41F8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4694" w:rsidRPr="00B22438" w:rsidRDefault="009A4694" w:rsidP="00C41F85">
            <w:pPr>
              <w:rPr>
                <w:rFonts w:eastAsia="Calibri"/>
                <w:strike/>
                <w:color w:val="00B05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4694" w:rsidRPr="00B22438" w:rsidRDefault="009A4694" w:rsidP="00C41F85">
            <w:pPr>
              <w:rPr>
                <w:rFonts w:eastAsia="Calibri"/>
                <w:strike/>
                <w:color w:val="00B050"/>
              </w:rPr>
            </w:pPr>
            <w:r w:rsidRPr="00B22438">
              <w:rPr>
                <w:rFonts w:eastAsia="Calibri"/>
                <w:strike/>
                <w:color w:val="00B050"/>
              </w:rPr>
              <w:t>NPR_MO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4694" w:rsidRPr="00B22438" w:rsidRDefault="009A4694" w:rsidP="00C41F85">
            <w:pPr>
              <w:rPr>
                <w:strike/>
                <w:color w:val="00B050"/>
              </w:rPr>
            </w:pPr>
            <w:r w:rsidRPr="00B22438">
              <w:rPr>
                <w:strike/>
                <w:color w:val="00B050"/>
              </w:rPr>
              <w:t>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4694" w:rsidRPr="00B22438" w:rsidRDefault="009A4694" w:rsidP="00C41F85">
            <w:pPr>
              <w:rPr>
                <w:strike/>
                <w:color w:val="00B050"/>
              </w:rPr>
            </w:pPr>
            <w:r w:rsidRPr="00B22438">
              <w:rPr>
                <w:strike/>
                <w:color w:val="00B050"/>
              </w:rPr>
              <w:t>Т(6)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94" w:rsidRPr="00B22438" w:rsidRDefault="009A4694" w:rsidP="00C41F85">
            <w:pPr>
              <w:rPr>
                <w:strike/>
                <w:color w:val="00B050"/>
              </w:rPr>
            </w:pPr>
            <w:r w:rsidRPr="00B22438">
              <w:rPr>
                <w:strike/>
                <w:color w:val="00B050"/>
              </w:rPr>
              <w:t>Код МО, направившего на лечение (диагностику, консультацию)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94" w:rsidRPr="00B22438" w:rsidRDefault="009A4694" w:rsidP="00C41F85">
            <w:pPr>
              <w:rPr>
                <w:strike/>
                <w:color w:val="00B050"/>
              </w:rPr>
            </w:pPr>
            <w:r w:rsidRPr="00B22438">
              <w:rPr>
                <w:strike/>
                <w:color w:val="00B050"/>
              </w:rPr>
              <w:t xml:space="preserve">Код МО – юридического лица. Заполняется в </w:t>
            </w:r>
            <w:proofErr w:type="gramStart"/>
            <w:r w:rsidRPr="00B22438">
              <w:rPr>
                <w:strike/>
                <w:color w:val="00B050"/>
              </w:rPr>
              <w:t>соответствии</w:t>
            </w:r>
            <w:proofErr w:type="gramEnd"/>
            <w:r w:rsidRPr="00B22438">
              <w:rPr>
                <w:strike/>
                <w:color w:val="00B050"/>
              </w:rPr>
              <w:t xml:space="preserve"> со справочником F003. Заполняется в случае обязательности наличия направления при оказании медицинской помощи (</w:t>
            </w:r>
            <w:proofErr w:type="gramStart"/>
            <w:r w:rsidRPr="00B22438">
              <w:rPr>
                <w:strike/>
                <w:color w:val="00B050"/>
              </w:rPr>
              <w:t>например</w:t>
            </w:r>
            <w:proofErr w:type="gramEnd"/>
            <w:r w:rsidRPr="00B22438">
              <w:rPr>
                <w:strike/>
                <w:color w:val="00B050"/>
              </w:rPr>
              <w:t xml:space="preserve"> лабораторные исследования, </w:t>
            </w:r>
            <w:r w:rsidRPr="00B22438">
              <w:rPr>
                <w:strike/>
                <w:color w:val="00B050"/>
              </w:rPr>
              <w:lastRenderedPageBreak/>
              <w:t>выполненные по направлению сторонней МО  или плановая госпитализация)</w:t>
            </w:r>
          </w:p>
        </w:tc>
      </w:tr>
      <w:tr w:rsidR="009A4694" w:rsidRPr="00B22438" w:rsidTr="00C41F8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pPr>
              <w:rPr>
                <w:rFonts w:eastAsia="Calibri"/>
                <w:strike/>
                <w:color w:val="00B05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pPr>
              <w:rPr>
                <w:rFonts w:eastAsia="Calibri"/>
                <w:strike/>
                <w:color w:val="00B050"/>
              </w:rPr>
            </w:pPr>
            <w:r w:rsidRPr="00B22438">
              <w:rPr>
                <w:rFonts w:eastAsia="Calibri"/>
                <w:strike/>
                <w:color w:val="00B050"/>
              </w:rPr>
              <w:t>EXTR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pPr>
              <w:rPr>
                <w:strike/>
                <w:color w:val="00B050"/>
              </w:rPr>
            </w:pPr>
            <w:r w:rsidRPr="00B22438">
              <w:rPr>
                <w:strike/>
                <w:color w:val="00B050"/>
              </w:rPr>
              <w:t>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pPr>
              <w:rPr>
                <w:strike/>
                <w:color w:val="00B050"/>
              </w:rPr>
            </w:pPr>
            <w:r w:rsidRPr="00B22438">
              <w:rPr>
                <w:strike/>
                <w:color w:val="00B050"/>
              </w:rPr>
              <w:t>N(2)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94" w:rsidRPr="00B22438" w:rsidRDefault="009A4694" w:rsidP="00C41F85">
            <w:pPr>
              <w:rPr>
                <w:strike/>
                <w:color w:val="00B050"/>
              </w:rPr>
            </w:pPr>
            <w:r w:rsidRPr="00B22438">
              <w:rPr>
                <w:strike/>
                <w:color w:val="00B050"/>
              </w:rPr>
              <w:t>Тип госпитализации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94" w:rsidRPr="00B22438" w:rsidRDefault="009A4694" w:rsidP="00C41F85">
            <w:pPr>
              <w:rPr>
                <w:strike/>
                <w:color w:val="00B050"/>
              </w:rPr>
            </w:pPr>
            <w:r w:rsidRPr="00B22438">
              <w:rPr>
                <w:strike/>
                <w:color w:val="00B050"/>
              </w:rPr>
              <w:t xml:space="preserve">1 –плановая; 2 – экстренная. Заполняется обязательно при оказании </w:t>
            </w:r>
            <w:proofErr w:type="gramStart"/>
            <w:r w:rsidRPr="00B22438">
              <w:rPr>
                <w:strike/>
                <w:color w:val="00B050"/>
              </w:rPr>
              <w:t>стационарной</w:t>
            </w:r>
            <w:proofErr w:type="gramEnd"/>
            <w:r w:rsidRPr="00B22438">
              <w:rPr>
                <w:strike/>
                <w:color w:val="00B050"/>
              </w:rPr>
              <w:t xml:space="preserve"> помощи. </w:t>
            </w:r>
          </w:p>
        </w:tc>
      </w:tr>
      <w:tr w:rsidR="009A4694" w:rsidRPr="00B22438" w:rsidTr="00C41F8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pPr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pPr>
              <w:rPr>
                <w:rFonts w:eastAsia="Calibri"/>
              </w:rPr>
            </w:pPr>
            <w:r w:rsidRPr="00B22438">
              <w:rPr>
                <w:rFonts w:eastAsia="Calibri"/>
              </w:rPr>
              <w:t>LPU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r w:rsidRPr="00B22438"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r w:rsidRPr="00B22438">
              <w:t>T(6)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94" w:rsidRPr="00B22438" w:rsidRDefault="009A4694" w:rsidP="00C41F85">
            <w:r w:rsidRPr="00B22438">
              <w:t xml:space="preserve">Код МО (поле </w:t>
            </w:r>
            <w:proofErr w:type="spellStart"/>
            <w:r w:rsidRPr="00B22438">
              <w:t>CodeM</w:t>
            </w:r>
            <w:proofErr w:type="spellEnd"/>
            <w:r w:rsidRPr="00B22438">
              <w:t xml:space="preserve"> из Справочника Т001)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94" w:rsidRPr="00B22438" w:rsidRDefault="00C41F85" w:rsidP="00C41F85">
            <w:r w:rsidRPr="00B22438">
              <w:rPr>
                <w:i/>
              </w:rPr>
              <w:t xml:space="preserve">Заполняется значением, переданным в </w:t>
            </w:r>
            <w:proofErr w:type="gramStart"/>
            <w:r w:rsidRPr="00B22438">
              <w:rPr>
                <w:i/>
              </w:rPr>
              <w:t>Реестре</w:t>
            </w:r>
            <w:proofErr w:type="gramEnd"/>
            <w:r w:rsidRPr="00B22438">
              <w:rPr>
                <w:i/>
              </w:rPr>
              <w:t xml:space="preserve"> сведений, на основании которого формируется счет</w:t>
            </w:r>
          </w:p>
        </w:tc>
      </w:tr>
      <w:tr w:rsidR="009A4694" w:rsidRPr="00B22438" w:rsidTr="00C41F8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pPr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pPr>
              <w:rPr>
                <w:rFonts w:eastAsia="Calibri"/>
              </w:rPr>
            </w:pPr>
            <w:r w:rsidRPr="00B22438">
              <w:rPr>
                <w:rFonts w:eastAsia="Calibri"/>
              </w:rPr>
              <w:t>LPU_1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r w:rsidRPr="00B22438">
              <w:t>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r w:rsidRPr="00B22438">
              <w:t>Т(8)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94" w:rsidRPr="00B22438" w:rsidRDefault="009A4694" w:rsidP="00C41F85">
            <w:r w:rsidRPr="00B22438">
              <w:t>Подразделение МО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94" w:rsidRPr="00B22438" w:rsidRDefault="009A4694" w:rsidP="00C41F85">
            <w:r w:rsidRPr="00B22438">
              <w:t>Не заполняется*</w:t>
            </w:r>
          </w:p>
        </w:tc>
      </w:tr>
      <w:tr w:rsidR="009A4694" w:rsidRPr="00B22438" w:rsidTr="00C41F8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pPr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pPr>
              <w:rPr>
                <w:rFonts w:eastAsia="Calibri"/>
              </w:rPr>
            </w:pPr>
            <w:r w:rsidRPr="00B22438">
              <w:rPr>
                <w:rFonts w:eastAsia="Calibri"/>
              </w:rPr>
              <w:t>PODR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r w:rsidRPr="00B22438">
              <w:t>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r w:rsidRPr="00B22438">
              <w:t>N(8)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94" w:rsidRPr="00B22438" w:rsidRDefault="009A4694" w:rsidP="00C41F85">
            <w:r w:rsidRPr="00B22438">
              <w:t>Код отделения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94" w:rsidRPr="00B22438" w:rsidRDefault="009A4694" w:rsidP="00C41F85">
            <w:r w:rsidRPr="00B22438">
              <w:t>Не заполняется*</w:t>
            </w:r>
          </w:p>
        </w:tc>
      </w:tr>
      <w:tr w:rsidR="009A4694" w:rsidRPr="00B22438" w:rsidTr="00C41F8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pPr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pPr>
              <w:rPr>
                <w:rFonts w:eastAsia="Calibri"/>
              </w:rPr>
            </w:pPr>
            <w:r w:rsidRPr="00B22438">
              <w:rPr>
                <w:rFonts w:eastAsia="Calibri"/>
              </w:rPr>
              <w:t>PROFIL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r w:rsidRPr="00B22438"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r w:rsidRPr="00B22438">
              <w:t>N(3)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94" w:rsidRPr="00B22438" w:rsidRDefault="009A4694" w:rsidP="00C41F85">
            <w:r w:rsidRPr="00B22438">
              <w:t>Профиль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94" w:rsidRPr="00B22438" w:rsidRDefault="00C41F85" w:rsidP="00C41F85">
            <w:r w:rsidRPr="00B22438">
              <w:rPr>
                <w:i/>
              </w:rPr>
              <w:t xml:space="preserve">Заполняется значением, переданным в </w:t>
            </w:r>
            <w:proofErr w:type="gramStart"/>
            <w:r w:rsidRPr="00B22438">
              <w:rPr>
                <w:i/>
              </w:rPr>
              <w:t>Реестре</w:t>
            </w:r>
            <w:proofErr w:type="gramEnd"/>
            <w:r w:rsidRPr="00B22438">
              <w:rPr>
                <w:i/>
              </w:rPr>
              <w:t xml:space="preserve"> сведений, на основании которого формируется счет</w:t>
            </w:r>
          </w:p>
        </w:tc>
      </w:tr>
      <w:tr w:rsidR="009A4694" w:rsidRPr="00B22438" w:rsidTr="00C41F8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pPr>
              <w:rPr>
                <w:rFonts w:eastAsia="Calibri"/>
                <w:strike/>
                <w:color w:val="00B05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pPr>
              <w:rPr>
                <w:rFonts w:eastAsia="Calibri"/>
                <w:strike/>
                <w:color w:val="00B050"/>
              </w:rPr>
            </w:pPr>
            <w:r w:rsidRPr="00B22438">
              <w:rPr>
                <w:rFonts w:eastAsia="Calibri"/>
                <w:strike/>
                <w:color w:val="00B050"/>
              </w:rPr>
              <w:t>DET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pPr>
              <w:rPr>
                <w:rFonts w:eastAsia="Calibri"/>
                <w:strike/>
                <w:color w:val="00B050"/>
              </w:rPr>
            </w:pPr>
            <w:r w:rsidRPr="00B22438">
              <w:rPr>
                <w:rFonts w:eastAsia="Calibri"/>
                <w:strike/>
                <w:color w:val="00B050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pPr>
              <w:rPr>
                <w:rFonts w:eastAsia="Calibri"/>
                <w:strike/>
                <w:color w:val="00B050"/>
              </w:rPr>
            </w:pPr>
            <w:r w:rsidRPr="00B22438">
              <w:rPr>
                <w:rFonts w:eastAsia="Calibri"/>
                <w:strike/>
                <w:color w:val="00B050"/>
              </w:rPr>
              <w:t>N(1)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94" w:rsidRPr="00B22438" w:rsidRDefault="009A4694" w:rsidP="00C41F85">
            <w:pPr>
              <w:rPr>
                <w:rFonts w:eastAsia="Calibri"/>
                <w:strike/>
                <w:color w:val="00B050"/>
              </w:rPr>
            </w:pPr>
            <w:r w:rsidRPr="00B22438">
              <w:rPr>
                <w:rFonts w:eastAsia="Calibri"/>
                <w:strike/>
                <w:color w:val="00B050"/>
              </w:rPr>
              <w:t>Признак применения детского тарифа.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94" w:rsidRPr="00B22438" w:rsidRDefault="009A4694" w:rsidP="00C41F85">
            <w:pPr>
              <w:rPr>
                <w:rFonts w:eastAsia="Calibri"/>
                <w:strike/>
                <w:color w:val="00B050"/>
              </w:rPr>
            </w:pPr>
            <w:r w:rsidRPr="00B22438">
              <w:rPr>
                <w:rFonts w:eastAsia="Calibri"/>
                <w:strike/>
                <w:color w:val="00B050"/>
              </w:rPr>
              <w:t>0-применен тариф для взрослых, 1-применен тариф для детей.</w:t>
            </w:r>
          </w:p>
        </w:tc>
      </w:tr>
      <w:tr w:rsidR="00C41F85" w:rsidRPr="00B22438" w:rsidTr="00C41F8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85" w:rsidRPr="00B22438" w:rsidRDefault="00C41F85" w:rsidP="00C41F85">
            <w:pPr>
              <w:rPr>
                <w:rFonts w:eastAsia="Calibri"/>
                <w:color w:val="C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85" w:rsidRPr="00B22438" w:rsidRDefault="00C41F85" w:rsidP="00C41F85">
            <w:pPr>
              <w:rPr>
                <w:rFonts w:eastAsia="Calibri"/>
                <w:color w:val="C00000"/>
                <w:lang w:val="en-US"/>
              </w:rPr>
            </w:pPr>
            <w:r w:rsidRPr="00B22438">
              <w:rPr>
                <w:rFonts w:eastAsia="Calibri"/>
                <w:color w:val="C00000"/>
                <w:lang w:val="en-US"/>
              </w:rPr>
              <w:t>VBR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85" w:rsidRPr="00B22438" w:rsidRDefault="00C41F85" w:rsidP="00C41F85">
            <w:pPr>
              <w:rPr>
                <w:color w:val="C00000"/>
                <w:lang w:val="en-US"/>
              </w:rPr>
            </w:pPr>
            <w:r w:rsidRPr="00B22438">
              <w:rPr>
                <w:color w:val="C00000"/>
                <w:lang w:val="en-US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85" w:rsidRPr="00B22438" w:rsidRDefault="00C41F85" w:rsidP="00C41F85">
            <w:pPr>
              <w:rPr>
                <w:color w:val="C00000"/>
                <w:lang w:val="en-US"/>
              </w:rPr>
            </w:pPr>
            <w:r w:rsidRPr="00B22438">
              <w:rPr>
                <w:color w:val="C00000"/>
                <w:lang w:val="en-US"/>
              </w:rPr>
              <w:t>N(1)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85" w:rsidRPr="00B22438" w:rsidRDefault="00C41F85" w:rsidP="00C41F85">
            <w:pPr>
              <w:rPr>
                <w:color w:val="C00000"/>
              </w:rPr>
            </w:pPr>
            <w:r w:rsidRPr="00B22438">
              <w:rPr>
                <w:color w:val="C00000"/>
              </w:rPr>
              <w:t>Признак проведения диспансеризации мобильной медицинской бригадой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1F85" w:rsidRPr="00B22438" w:rsidRDefault="00C41F85" w:rsidP="00C41F85">
            <w:pPr>
              <w:rPr>
                <w:color w:val="C00000"/>
              </w:rPr>
            </w:pPr>
            <w:r w:rsidRPr="00B22438">
              <w:rPr>
                <w:i/>
              </w:rPr>
              <w:t xml:space="preserve">Заполняется значением, переданным в </w:t>
            </w:r>
            <w:proofErr w:type="gramStart"/>
            <w:r w:rsidRPr="00B22438">
              <w:rPr>
                <w:i/>
              </w:rPr>
              <w:t>Реестре</w:t>
            </w:r>
            <w:proofErr w:type="gramEnd"/>
            <w:r w:rsidRPr="00B22438">
              <w:rPr>
                <w:i/>
              </w:rPr>
              <w:t xml:space="preserve"> сведений, на основании которого формируется счет</w:t>
            </w:r>
          </w:p>
          <w:p w:rsidR="00C41F85" w:rsidRPr="00B22438" w:rsidRDefault="00C41F85" w:rsidP="00C41F85">
            <w:pPr>
              <w:rPr>
                <w:color w:val="C00000"/>
              </w:rPr>
            </w:pPr>
            <w:r w:rsidRPr="00B22438">
              <w:rPr>
                <w:color w:val="C00000"/>
              </w:rPr>
              <w:t xml:space="preserve">. </w:t>
            </w:r>
          </w:p>
        </w:tc>
      </w:tr>
      <w:tr w:rsidR="00C41F85" w:rsidRPr="00B22438" w:rsidTr="00C41F8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85" w:rsidRPr="00B22438" w:rsidRDefault="00C41F85" w:rsidP="00C41F85">
            <w:pPr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85" w:rsidRPr="00B22438" w:rsidRDefault="00C41F85" w:rsidP="00C41F85">
            <w:pPr>
              <w:rPr>
                <w:rFonts w:eastAsia="Calibri"/>
              </w:rPr>
            </w:pPr>
            <w:r w:rsidRPr="00B22438">
              <w:rPr>
                <w:rFonts w:eastAsia="Calibri"/>
              </w:rPr>
              <w:t>NHISTORY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85" w:rsidRPr="00B22438" w:rsidRDefault="00C41F85" w:rsidP="00C41F85">
            <w:r w:rsidRPr="00B22438"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85" w:rsidRPr="00B22438" w:rsidRDefault="00C41F85" w:rsidP="00C41F85">
            <w:r w:rsidRPr="00B22438">
              <w:t>T(50)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85" w:rsidRPr="00B22438" w:rsidRDefault="00C41F85" w:rsidP="00C41F85">
            <w:r w:rsidRPr="00B22438">
              <w:t>Номер первичной медицинской документации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1F85" w:rsidRPr="00B22438" w:rsidRDefault="00C41F85" w:rsidP="00C41F85"/>
        </w:tc>
      </w:tr>
      <w:tr w:rsidR="00C41F85" w:rsidRPr="00B22438" w:rsidTr="00C41F8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85" w:rsidRPr="00B22438" w:rsidRDefault="00C41F85" w:rsidP="00C41F85">
            <w:pPr>
              <w:rPr>
                <w:rFonts w:eastAsia="Calibri"/>
                <w:color w:val="C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85" w:rsidRPr="00B22438" w:rsidRDefault="00C41F85" w:rsidP="00C41F85">
            <w:pPr>
              <w:pStyle w:val="1"/>
              <w:rPr>
                <w:rFonts w:eastAsia="Calibri"/>
                <w:color w:val="C00000"/>
                <w:sz w:val="20"/>
                <w:szCs w:val="20"/>
                <w:lang w:val="en-US" w:eastAsia="ru-RU"/>
              </w:rPr>
            </w:pPr>
            <w:r w:rsidRPr="00B22438">
              <w:rPr>
                <w:rFonts w:eastAsia="Calibri"/>
                <w:color w:val="C00000"/>
                <w:sz w:val="20"/>
                <w:szCs w:val="20"/>
                <w:lang w:val="en-US" w:eastAsia="ru-RU"/>
              </w:rPr>
              <w:t>P_OTK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85" w:rsidRPr="00B22438" w:rsidRDefault="00C41F85" w:rsidP="00C41F85">
            <w:pPr>
              <w:pStyle w:val="1"/>
              <w:rPr>
                <w:color w:val="C00000"/>
                <w:sz w:val="20"/>
                <w:szCs w:val="20"/>
                <w:lang w:val="en-US" w:eastAsia="ru-RU"/>
              </w:rPr>
            </w:pPr>
            <w:r w:rsidRPr="00B22438">
              <w:rPr>
                <w:color w:val="C00000"/>
                <w:sz w:val="20"/>
                <w:szCs w:val="20"/>
                <w:lang w:val="en-US" w:eastAsia="ru-RU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85" w:rsidRPr="00B22438" w:rsidRDefault="00C41F85" w:rsidP="00C41F85">
            <w:pPr>
              <w:pStyle w:val="1"/>
              <w:jc w:val="center"/>
              <w:rPr>
                <w:color w:val="C00000"/>
                <w:sz w:val="20"/>
                <w:szCs w:val="20"/>
                <w:lang w:val="en-US" w:eastAsia="ru-RU"/>
              </w:rPr>
            </w:pPr>
            <w:r w:rsidRPr="00B22438">
              <w:rPr>
                <w:color w:val="C00000"/>
                <w:sz w:val="20"/>
                <w:szCs w:val="20"/>
                <w:lang w:val="en-US" w:eastAsia="ru-RU"/>
              </w:rPr>
              <w:t>N(1)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85" w:rsidRPr="00B22438" w:rsidRDefault="00C41F85" w:rsidP="00C41F85">
            <w:pPr>
              <w:pStyle w:val="1"/>
              <w:rPr>
                <w:color w:val="C00000"/>
                <w:sz w:val="20"/>
                <w:szCs w:val="20"/>
                <w:lang w:eastAsia="ru-RU"/>
              </w:rPr>
            </w:pPr>
            <w:r w:rsidRPr="00B22438">
              <w:rPr>
                <w:color w:val="C00000"/>
                <w:sz w:val="20"/>
                <w:szCs w:val="20"/>
                <w:lang w:eastAsia="ru-RU"/>
              </w:rPr>
              <w:t xml:space="preserve">Признак отказа. 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85" w:rsidRPr="00B22438" w:rsidRDefault="00C41F85" w:rsidP="00C41F85">
            <w:pPr>
              <w:rPr>
                <w:color w:val="C00000"/>
              </w:rPr>
            </w:pPr>
          </w:p>
        </w:tc>
      </w:tr>
      <w:tr w:rsidR="00C41F85" w:rsidRPr="00B22438" w:rsidTr="00C41F8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85" w:rsidRPr="00B22438" w:rsidRDefault="00C41F85" w:rsidP="00C41F85">
            <w:pPr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85" w:rsidRPr="00B22438" w:rsidRDefault="00C41F85" w:rsidP="00C41F85">
            <w:pPr>
              <w:rPr>
                <w:rFonts w:eastAsia="Calibri"/>
              </w:rPr>
            </w:pPr>
            <w:r w:rsidRPr="00B22438">
              <w:rPr>
                <w:rFonts w:eastAsia="Calibri"/>
              </w:rPr>
              <w:t>DATE_1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85" w:rsidRPr="00B22438" w:rsidRDefault="00C41F85" w:rsidP="00C41F85">
            <w:r w:rsidRPr="00B22438"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85" w:rsidRPr="00B22438" w:rsidRDefault="00C41F85" w:rsidP="00C41F85">
            <w:r w:rsidRPr="00B22438">
              <w:t>D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85" w:rsidRPr="00B22438" w:rsidRDefault="00C41F85" w:rsidP="00C41F85">
            <w:r w:rsidRPr="00B22438">
              <w:t>Дата начала проведения диспансеризации (медицинского осмотра)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1F85" w:rsidRPr="00B22438" w:rsidRDefault="00C41F85" w:rsidP="00C41F85">
            <w:r w:rsidRPr="00B22438">
              <w:rPr>
                <w:i/>
              </w:rPr>
              <w:t xml:space="preserve">Заполняется значением, переданным в </w:t>
            </w:r>
            <w:proofErr w:type="gramStart"/>
            <w:r w:rsidRPr="00B22438">
              <w:rPr>
                <w:i/>
              </w:rPr>
              <w:t>Реестре</w:t>
            </w:r>
            <w:proofErr w:type="gramEnd"/>
            <w:r w:rsidRPr="00B22438">
              <w:rPr>
                <w:i/>
              </w:rPr>
              <w:t xml:space="preserve"> сведений, на основании которого формируется счет</w:t>
            </w:r>
          </w:p>
        </w:tc>
      </w:tr>
      <w:tr w:rsidR="00C41F85" w:rsidRPr="00B22438" w:rsidTr="00C41F8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85" w:rsidRPr="00B22438" w:rsidRDefault="00C41F85" w:rsidP="00C41F85">
            <w:pPr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85" w:rsidRPr="00B22438" w:rsidRDefault="00C41F85" w:rsidP="00C41F85">
            <w:pPr>
              <w:rPr>
                <w:rFonts w:eastAsia="Calibri"/>
              </w:rPr>
            </w:pPr>
            <w:r w:rsidRPr="00B22438">
              <w:rPr>
                <w:rFonts w:eastAsia="Calibri"/>
              </w:rPr>
              <w:t>DATE_2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85" w:rsidRPr="00B22438" w:rsidRDefault="00C41F85" w:rsidP="00C41F85">
            <w:r w:rsidRPr="00B22438"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85" w:rsidRPr="00B22438" w:rsidRDefault="00C41F85" w:rsidP="00C41F85">
            <w:r w:rsidRPr="00B22438">
              <w:t>D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85" w:rsidRPr="00B22438" w:rsidRDefault="00C41F85" w:rsidP="00C41F85">
            <w:r w:rsidRPr="00B22438">
              <w:t>Дата окончания проведения диспансеризации (медицинского осмотра)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85" w:rsidRPr="00B22438" w:rsidRDefault="00C41F85" w:rsidP="00C41F85"/>
        </w:tc>
      </w:tr>
      <w:tr w:rsidR="009A4694" w:rsidRPr="00B22438" w:rsidTr="00C41F8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pPr>
              <w:rPr>
                <w:rFonts w:eastAsia="Calibri"/>
                <w:strike/>
                <w:color w:val="00B05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pPr>
              <w:rPr>
                <w:rFonts w:eastAsia="Calibri"/>
                <w:strike/>
                <w:color w:val="00B050"/>
              </w:rPr>
            </w:pPr>
            <w:r w:rsidRPr="00B22438">
              <w:rPr>
                <w:rFonts w:eastAsia="Calibri"/>
                <w:strike/>
                <w:color w:val="00B050"/>
              </w:rPr>
              <w:t>DS0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pPr>
              <w:rPr>
                <w:strike/>
                <w:color w:val="00B050"/>
              </w:rPr>
            </w:pPr>
            <w:r w:rsidRPr="00B22438">
              <w:rPr>
                <w:strike/>
                <w:color w:val="00B050"/>
              </w:rPr>
              <w:t>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pPr>
              <w:rPr>
                <w:strike/>
                <w:color w:val="00B050"/>
              </w:rPr>
            </w:pPr>
            <w:r w:rsidRPr="00B22438">
              <w:rPr>
                <w:strike/>
                <w:color w:val="00B050"/>
              </w:rPr>
              <w:t>T(10)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94" w:rsidRPr="00B22438" w:rsidRDefault="009A4694" w:rsidP="00C41F85">
            <w:pPr>
              <w:rPr>
                <w:strike/>
                <w:color w:val="00B050"/>
              </w:rPr>
            </w:pPr>
            <w:r w:rsidRPr="00B22438">
              <w:rPr>
                <w:strike/>
                <w:color w:val="00B050"/>
              </w:rPr>
              <w:t>Диагноз первичный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94" w:rsidRPr="00B22438" w:rsidRDefault="009A4694" w:rsidP="00C41F85">
            <w:pPr>
              <w:rPr>
                <w:strike/>
                <w:color w:val="00B050"/>
              </w:rPr>
            </w:pPr>
            <w:r w:rsidRPr="00B22438">
              <w:rPr>
                <w:strike/>
                <w:color w:val="00B050"/>
              </w:rPr>
              <w:t>Код из справочника МКБ. Указывается при наличии.</w:t>
            </w:r>
          </w:p>
        </w:tc>
      </w:tr>
      <w:tr w:rsidR="00C41F85" w:rsidRPr="00B22438" w:rsidTr="00C41F8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85" w:rsidRPr="00B22438" w:rsidRDefault="00C41F85" w:rsidP="00C41F85">
            <w:pPr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85" w:rsidRPr="00B22438" w:rsidRDefault="00C41F85" w:rsidP="00C41F85">
            <w:pPr>
              <w:rPr>
                <w:rFonts w:eastAsia="Calibri"/>
              </w:rPr>
            </w:pPr>
            <w:r w:rsidRPr="00B22438">
              <w:rPr>
                <w:rFonts w:eastAsia="Calibri"/>
              </w:rPr>
              <w:t>DS1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85" w:rsidRPr="00B22438" w:rsidRDefault="00C41F85" w:rsidP="00C41F85">
            <w:r w:rsidRPr="00B22438"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85" w:rsidRPr="00B22438" w:rsidRDefault="00C41F85" w:rsidP="00C41F85">
            <w:r w:rsidRPr="00B22438">
              <w:t>T(10)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85" w:rsidRPr="00B22438" w:rsidRDefault="00C41F85" w:rsidP="00C41F85">
            <w:r w:rsidRPr="00B22438">
              <w:t>Диагноз основной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1F85" w:rsidRPr="00B22438" w:rsidRDefault="00C41F85" w:rsidP="00C41F85">
            <w:r w:rsidRPr="00B22438">
              <w:rPr>
                <w:i/>
              </w:rPr>
              <w:t xml:space="preserve">Заполняется значением, переданным в </w:t>
            </w:r>
            <w:proofErr w:type="gramStart"/>
            <w:r w:rsidRPr="00B22438">
              <w:rPr>
                <w:i/>
              </w:rPr>
              <w:t>Реестре</w:t>
            </w:r>
            <w:proofErr w:type="gramEnd"/>
            <w:r w:rsidRPr="00B22438">
              <w:rPr>
                <w:i/>
              </w:rPr>
              <w:t xml:space="preserve"> сведений, на основании которого формируется счет</w:t>
            </w:r>
          </w:p>
        </w:tc>
      </w:tr>
      <w:tr w:rsidR="00C41F85" w:rsidRPr="00B22438" w:rsidTr="00C41F8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85" w:rsidRPr="00B22438" w:rsidRDefault="00C41F85" w:rsidP="00C41F85">
            <w:pPr>
              <w:rPr>
                <w:rFonts w:eastAsia="Calibri"/>
                <w:color w:val="C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85" w:rsidRPr="00B22438" w:rsidRDefault="00C41F85" w:rsidP="00C41F85">
            <w:pPr>
              <w:rPr>
                <w:rFonts w:eastAsia="Calibri"/>
                <w:color w:val="C00000"/>
                <w:lang w:val="en-US"/>
              </w:rPr>
            </w:pPr>
            <w:r w:rsidRPr="00B22438">
              <w:rPr>
                <w:rFonts w:eastAsia="Calibri"/>
                <w:color w:val="C00000"/>
                <w:lang w:val="en-US"/>
              </w:rPr>
              <w:t>DS1_PR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85" w:rsidRPr="00B22438" w:rsidRDefault="00C41F85" w:rsidP="00C41F85">
            <w:pPr>
              <w:jc w:val="center"/>
              <w:rPr>
                <w:color w:val="C00000"/>
              </w:rPr>
            </w:pPr>
            <w:r w:rsidRPr="00B22438">
              <w:rPr>
                <w:color w:val="C00000"/>
              </w:rPr>
              <w:t>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85" w:rsidRPr="00B22438" w:rsidRDefault="00C41F85" w:rsidP="00C41F85">
            <w:pPr>
              <w:jc w:val="center"/>
              <w:rPr>
                <w:color w:val="C00000"/>
                <w:lang w:val="en-US"/>
              </w:rPr>
            </w:pPr>
            <w:r w:rsidRPr="00B22438">
              <w:rPr>
                <w:color w:val="C00000"/>
                <w:lang w:val="en-US"/>
              </w:rPr>
              <w:t>N(1)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85" w:rsidRPr="00B22438" w:rsidRDefault="00C41F85" w:rsidP="00C41F85">
            <w:pPr>
              <w:rPr>
                <w:color w:val="C00000"/>
              </w:rPr>
            </w:pPr>
            <w:r w:rsidRPr="00B22438">
              <w:rPr>
                <w:color w:val="C00000"/>
              </w:rPr>
              <w:t>Признак первичного установления  основного диагноза (диагноз основной выявлен впервые)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1F85" w:rsidRPr="00B22438" w:rsidRDefault="00C41F85" w:rsidP="00C41F85">
            <w:pPr>
              <w:rPr>
                <w:color w:val="C00000"/>
              </w:rPr>
            </w:pPr>
          </w:p>
        </w:tc>
      </w:tr>
      <w:tr w:rsidR="00C41F85" w:rsidRPr="00B22438" w:rsidTr="00C41F8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85" w:rsidRPr="00B22438" w:rsidRDefault="00C41F85" w:rsidP="00C41F85">
            <w:pPr>
              <w:rPr>
                <w:rFonts w:eastAsia="Calibri"/>
                <w:color w:val="C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85" w:rsidRPr="00B22438" w:rsidRDefault="00C41F85" w:rsidP="00C41F85">
            <w:pPr>
              <w:rPr>
                <w:rFonts w:eastAsia="Calibri"/>
                <w:color w:val="C00000"/>
                <w:lang w:val="en-US"/>
              </w:rPr>
            </w:pPr>
            <w:r w:rsidRPr="00B22438">
              <w:rPr>
                <w:rFonts w:eastAsia="Calibri"/>
                <w:color w:val="C00000"/>
                <w:lang w:val="en-US"/>
              </w:rPr>
              <w:t>PR_D_N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85" w:rsidRPr="00B22438" w:rsidRDefault="00C41F85" w:rsidP="00C41F85">
            <w:pPr>
              <w:jc w:val="center"/>
              <w:rPr>
                <w:color w:val="C00000"/>
              </w:rPr>
            </w:pPr>
            <w:r w:rsidRPr="00B22438">
              <w:rPr>
                <w:color w:val="C00000"/>
              </w:rPr>
              <w:t>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85" w:rsidRPr="00B22438" w:rsidRDefault="00C41F85" w:rsidP="00C41F85">
            <w:pPr>
              <w:rPr>
                <w:color w:val="C00000"/>
                <w:lang w:val="en-US"/>
              </w:rPr>
            </w:pPr>
            <w:r w:rsidRPr="00B22438">
              <w:rPr>
                <w:color w:val="C00000"/>
                <w:lang w:val="en-US"/>
              </w:rPr>
              <w:t>N(1)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85" w:rsidRPr="00B22438" w:rsidRDefault="00C41F85" w:rsidP="00C41F85">
            <w:pPr>
              <w:rPr>
                <w:color w:val="C00000"/>
              </w:rPr>
            </w:pPr>
            <w:r w:rsidRPr="00B22438">
              <w:rPr>
                <w:color w:val="C00000"/>
              </w:rPr>
              <w:t xml:space="preserve">Признак необходимости диспансерного наблюдения по поводу диагноза, указанного в поле </w:t>
            </w:r>
            <w:r w:rsidRPr="00B22438">
              <w:rPr>
                <w:color w:val="C00000"/>
                <w:lang w:val="en-US"/>
              </w:rPr>
              <w:t>DS</w:t>
            </w:r>
            <w:r w:rsidRPr="00B22438">
              <w:rPr>
                <w:color w:val="C00000"/>
              </w:rPr>
              <w:t xml:space="preserve">1 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1F85" w:rsidRPr="00B22438" w:rsidRDefault="00C41F85" w:rsidP="00C41F85">
            <w:pPr>
              <w:rPr>
                <w:color w:val="C00000"/>
              </w:rPr>
            </w:pPr>
          </w:p>
        </w:tc>
      </w:tr>
      <w:tr w:rsidR="00C41F85" w:rsidRPr="00B22438" w:rsidTr="00C41F8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85" w:rsidRPr="00B22438" w:rsidRDefault="00C41F85" w:rsidP="00C41F85">
            <w:pPr>
              <w:rPr>
                <w:rFonts w:eastAsia="Calibri"/>
                <w:color w:val="C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85" w:rsidRPr="00B22438" w:rsidRDefault="00C41F85" w:rsidP="00C41F85">
            <w:pPr>
              <w:rPr>
                <w:rFonts w:eastAsia="Calibri"/>
                <w:color w:val="C00000"/>
                <w:lang w:val="en-US"/>
              </w:rPr>
            </w:pPr>
            <w:r w:rsidRPr="00B22438">
              <w:rPr>
                <w:rFonts w:eastAsia="Calibri"/>
                <w:color w:val="C00000"/>
                <w:lang w:val="en-US"/>
              </w:rPr>
              <w:t>DS2_N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85" w:rsidRPr="00B22438" w:rsidRDefault="00C41F85" w:rsidP="00C41F85">
            <w:pPr>
              <w:jc w:val="center"/>
              <w:rPr>
                <w:color w:val="C00000"/>
                <w:lang w:val="en-US"/>
              </w:rPr>
            </w:pPr>
            <w:r w:rsidRPr="00B22438">
              <w:rPr>
                <w:color w:val="C00000"/>
              </w:rPr>
              <w:t>УМ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85" w:rsidRPr="00B22438" w:rsidRDefault="00C41F85" w:rsidP="00C41F85">
            <w:pPr>
              <w:jc w:val="center"/>
              <w:rPr>
                <w:color w:val="C00000"/>
                <w:lang w:val="en-US"/>
              </w:rPr>
            </w:pPr>
            <w:r w:rsidRPr="00B22438">
              <w:rPr>
                <w:color w:val="C00000"/>
                <w:lang w:val="en-US"/>
              </w:rPr>
              <w:t>S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85" w:rsidRPr="00B22438" w:rsidRDefault="00C41F85" w:rsidP="00C41F85">
            <w:pPr>
              <w:rPr>
                <w:color w:val="C00000"/>
              </w:rPr>
            </w:pPr>
            <w:r w:rsidRPr="00B22438">
              <w:rPr>
                <w:color w:val="C00000"/>
              </w:rPr>
              <w:t>Сопутствующие заболевания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85" w:rsidRPr="00B22438" w:rsidRDefault="00C41F85" w:rsidP="00C41F85">
            <w:pPr>
              <w:rPr>
                <w:color w:val="C00000"/>
              </w:rPr>
            </w:pPr>
          </w:p>
        </w:tc>
      </w:tr>
      <w:tr w:rsidR="009A4694" w:rsidRPr="00B22438" w:rsidTr="00C41F8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pPr>
              <w:rPr>
                <w:rFonts w:eastAsia="Calibri"/>
                <w:strike/>
                <w:color w:val="00B05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pPr>
              <w:rPr>
                <w:rFonts w:eastAsia="Calibri"/>
                <w:strike/>
                <w:color w:val="00B050"/>
              </w:rPr>
            </w:pPr>
            <w:r w:rsidRPr="00B22438">
              <w:rPr>
                <w:rFonts w:eastAsia="Calibri"/>
                <w:strike/>
                <w:color w:val="00B050"/>
              </w:rPr>
              <w:t>DS2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pPr>
              <w:rPr>
                <w:strike/>
                <w:color w:val="00B050"/>
              </w:rPr>
            </w:pPr>
            <w:r w:rsidRPr="00B22438">
              <w:rPr>
                <w:strike/>
                <w:color w:val="00B050"/>
              </w:rPr>
              <w:t>УМ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pPr>
              <w:rPr>
                <w:strike/>
                <w:color w:val="00B050"/>
              </w:rPr>
            </w:pPr>
            <w:r w:rsidRPr="00B22438">
              <w:rPr>
                <w:strike/>
                <w:color w:val="00B050"/>
              </w:rPr>
              <w:t>T(10)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94" w:rsidRPr="00B22438" w:rsidRDefault="009A4694" w:rsidP="00C41F85">
            <w:pPr>
              <w:rPr>
                <w:strike/>
                <w:color w:val="00B050"/>
              </w:rPr>
            </w:pPr>
            <w:r w:rsidRPr="00B22438">
              <w:rPr>
                <w:strike/>
                <w:color w:val="00B050"/>
              </w:rPr>
              <w:t>Диагноз сопутствующего заболевания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94" w:rsidRPr="00B22438" w:rsidRDefault="009A4694" w:rsidP="00C41F85">
            <w:pPr>
              <w:rPr>
                <w:strike/>
                <w:color w:val="00B050"/>
              </w:rPr>
            </w:pPr>
            <w:r w:rsidRPr="00B22438">
              <w:rPr>
                <w:strike/>
                <w:color w:val="00B050"/>
              </w:rPr>
              <w:t xml:space="preserve">Код из справочника МКБ. Указывается в </w:t>
            </w:r>
            <w:proofErr w:type="gramStart"/>
            <w:r w:rsidRPr="00B22438">
              <w:rPr>
                <w:strike/>
                <w:color w:val="00B050"/>
              </w:rPr>
              <w:t>случае</w:t>
            </w:r>
            <w:proofErr w:type="gramEnd"/>
            <w:r w:rsidRPr="00B22438">
              <w:rPr>
                <w:strike/>
                <w:color w:val="00B050"/>
              </w:rPr>
              <w:t xml:space="preserve"> установления в соответствии с медицинской документацией. Указываются все имевшие место сопутствующие заболевания.</w:t>
            </w:r>
          </w:p>
        </w:tc>
      </w:tr>
      <w:tr w:rsidR="009A4694" w:rsidRPr="00B22438" w:rsidTr="00C41F8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pPr>
              <w:rPr>
                <w:rFonts w:eastAsia="Calibri"/>
                <w:strike/>
                <w:color w:val="00B05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pPr>
              <w:rPr>
                <w:rFonts w:eastAsia="Calibri"/>
                <w:strike/>
                <w:color w:val="00B050"/>
              </w:rPr>
            </w:pPr>
            <w:r w:rsidRPr="00B22438">
              <w:rPr>
                <w:rFonts w:eastAsia="Calibri"/>
                <w:strike/>
                <w:color w:val="00B050"/>
              </w:rPr>
              <w:t>DS3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pPr>
              <w:rPr>
                <w:strike/>
                <w:color w:val="00B050"/>
              </w:rPr>
            </w:pPr>
            <w:r w:rsidRPr="00B22438">
              <w:rPr>
                <w:strike/>
                <w:color w:val="00B050"/>
              </w:rPr>
              <w:t>УМ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pPr>
              <w:rPr>
                <w:strike/>
                <w:color w:val="00B050"/>
              </w:rPr>
            </w:pPr>
            <w:r w:rsidRPr="00B22438">
              <w:rPr>
                <w:strike/>
                <w:color w:val="00B050"/>
              </w:rPr>
              <w:t>T(10)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94" w:rsidRPr="00B22438" w:rsidRDefault="009A4694" w:rsidP="00C41F85">
            <w:pPr>
              <w:rPr>
                <w:strike/>
                <w:color w:val="00B050"/>
              </w:rPr>
            </w:pPr>
            <w:r w:rsidRPr="00B22438">
              <w:rPr>
                <w:strike/>
                <w:color w:val="00B050"/>
              </w:rPr>
              <w:t>Диагноз осложнения заболевания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94" w:rsidRPr="00B22438" w:rsidRDefault="009A4694" w:rsidP="00C41F85">
            <w:pPr>
              <w:rPr>
                <w:strike/>
                <w:color w:val="00B050"/>
              </w:rPr>
            </w:pPr>
            <w:r w:rsidRPr="00B22438">
              <w:rPr>
                <w:strike/>
                <w:color w:val="00B050"/>
              </w:rPr>
              <w:t xml:space="preserve">Код из справочника МКБ. Указывается в </w:t>
            </w:r>
            <w:proofErr w:type="gramStart"/>
            <w:r w:rsidRPr="00B22438">
              <w:rPr>
                <w:strike/>
                <w:color w:val="00B050"/>
              </w:rPr>
              <w:t>случае</w:t>
            </w:r>
            <w:proofErr w:type="gramEnd"/>
            <w:r w:rsidRPr="00B22438">
              <w:rPr>
                <w:strike/>
                <w:color w:val="00B050"/>
              </w:rPr>
              <w:t xml:space="preserve"> установления в соответствии с </w:t>
            </w:r>
            <w:r w:rsidRPr="00B22438">
              <w:rPr>
                <w:strike/>
                <w:color w:val="00B050"/>
              </w:rPr>
              <w:lastRenderedPageBreak/>
              <w:t>медицинской документацией. Указываются все имевшие место диагнозы осложнения заболевания.</w:t>
            </w:r>
          </w:p>
        </w:tc>
      </w:tr>
      <w:tr w:rsidR="009A4694" w:rsidRPr="00B22438" w:rsidTr="00C41F8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pPr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pPr>
              <w:rPr>
                <w:rFonts w:eastAsia="Calibri"/>
                <w:strike/>
                <w:color w:val="00B050"/>
              </w:rPr>
            </w:pPr>
            <w:r w:rsidRPr="00B22438">
              <w:rPr>
                <w:rFonts w:eastAsia="Calibri"/>
                <w:strike/>
                <w:color w:val="00B050"/>
              </w:rPr>
              <w:t>VNOV_M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pPr>
              <w:rPr>
                <w:strike/>
                <w:color w:val="00B050"/>
              </w:rPr>
            </w:pPr>
            <w:r w:rsidRPr="00B22438">
              <w:rPr>
                <w:strike/>
                <w:color w:val="00B050"/>
              </w:rPr>
              <w:t>УМ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pPr>
              <w:rPr>
                <w:strike/>
                <w:color w:val="00B050"/>
              </w:rPr>
            </w:pPr>
            <w:r w:rsidRPr="00B22438">
              <w:rPr>
                <w:strike/>
                <w:color w:val="00B050"/>
              </w:rPr>
              <w:t>N(4)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94" w:rsidRPr="00B22438" w:rsidRDefault="009A4694" w:rsidP="00C41F85">
            <w:pPr>
              <w:rPr>
                <w:strike/>
                <w:color w:val="00B050"/>
              </w:rPr>
            </w:pPr>
            <w:r w:rsidRPr="00B22438">
              <w:rPr>
                <w:strike/>
                <w:color w:val="00B050"/>
              </w:rPr>
              <w:t>Вес при рождении в граммах.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94" w:rsidRPr="00B22438" w:rsidRDefault="009A4694" w:rsidP="00C41F85">
            <w:pPr>
              <w:rPr>
                <w:strike/>
                <w:color w:val="00B050"/>
              </w:rPr>
            </w:pPr>
            <w:r w:rsidRPr="00B22438">
              <w:rPr>
                <w:strike/>
                <w:color w:val="00B050"/>
              </w:rPr>
              <w:t xml:space="preserve">Указывается при оказании медицинской помощи недоношенным и маловесным детям. Поле заполняется, если в качестве пациента указана мать. См. Примечание 2.  </w:t>
            </w:r>
          </w:p>
        </w:tc>
      </w:tr>
      <w:tr w:rsidR="009A4694" w:rsidRPr="00B22438" w:rsidTr="00C41F8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pPr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pPr>
              <w:rPr>
                <w:rFonts w:eastAsia="Calibri"/>
              </w:rPr>
            </w:pPr>
            <w:r w:rsidRPr="00B22438">
              <w:rPr>
                <w:rFonts w:eastAsia="Calibri"/>
              </w:rPr>
              <w:t>CODE_MES1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r w:rsidRPr="00B22438">
              <w:t>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r w:rsidRPr="00B22438">
              <w:t>Т(20)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94" w:rsidRPr="00B22438" w:rsidRDefault="009A4694" w:rsidP="00C41F85">
            <w:r w:rsidRPr="00B22438">
              <w:t xml:space="preserve">Код законченного случая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94" w:rsidRPr="00B22438" w:rsidRDefault="00C41F85" w:rsidP="00C41F85">
            <w:r w:rsidRPr="00B22438">
              <w:rPr>
                <w:i/>
              </w:rPr>
              <w:t xml:space="preserve">Заполняется значением, переданным в </w:t>
            </w:r>
            <w:proofErr w:type="gramStart"/>
            <w:r w:rsidRPr="00B22438">
              <w:rPr>
                <w:i/>
              </w:rPr>
              <w:t>Реестре</w:t>
            </w:r>
            <w:proofErr w:type="gramEnd"/>
            <w:r w:rsidRPr="00B22438">
              <w:rPr>
                <w:i/>
              </w:rPr>
              <w:t xml:space="preserve"> сведений, на основании которого формируется счет</w:t>
            </w:r>
          </w:p>
        </w:tc>
      </w:tr>
      <w:tr w:rsidR="009A4694" w:rsidRPr="00B22438" w:rsidTr="00C41F8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pPr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pPr>
              <w:rPr>
                <w:rFonts w:eastAsia="Calibri"/>
                <w:strike/>
                <w:color w:val="00B050"/>
              </w:rPr>
            </w:pPr>
            <w:r w:rsidRPr="00B22438">
              <w:rPr>
                <w:rFonts w:eastAsia="Calibri"/>
                <w:strike/>
                <w:color w:val="00B050"/>
              </w:rPr>
              <w:t>CODE_MES2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pPr>
              <w:rPr>
                <w:strike/>
                <w:color w:val="00B050"/>
              </w:rPr>
            </w:pPr>
            <w:r w:rsidRPr="00B22438">
              <w:rPr>
                <w:strike/>
                <w:color w:val="00B050"/>
              </w:rPr>
              <w:t>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pPr>
              <w:rPr>
                <w:strike/>
                <w:color w:val="00B050"/>
              </w:rPr>
            </w:pPr>
            <w:r w:rsidRPr="00B22438">
              <w:rPr>
                <w:strike/>
                <w:color w:val="00B050"/>
              </w:rPr>
              <w:t>Т(20)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94" w:rsidRPr="00B22438" w:rsidRDefault="009A4694" w:rsidP="00C41F85">
            <w:pPr>
              <w:rPr>
                <w:strike/>
                <w:color w:val="00B050"/>
              </w:rPr>
            </w:pPr>
            <w:r w:rsidRPr="00B22438">
              <w:rPr>
                <w:strike/>
                <w:color w:val="00B050"/>
              </w:rPr>
              <w:t>Код МЭС сопутствующего заболевания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694" w:rsidRPr="00B22438" w:rsidRDefault="009A4694" w:rsidP="00C41F85">
            <w:pPr>
              <w:rPr>
                <w:strike/>
                <w:color w:val="00B050"/>
              </w:rPr>
            </w:pPr>
            <w:r w:rsidRPr="00B22438">
              <w:rPr>
                <w:strike/>
                <w:color w:val="00B050"/>
              </w:rPr>
              <w:t>Не заполняется</w:t>
            </w:r>
          </w:p>
        </w:tc>
      </w:tr>
      <w:tr w:rsidR="009A4694" w:rsidRPr="00B22438" w:rsidTr="00C41F8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pPr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pPr>
              <w:rPr>
                <w:rFonts w:eastAsia="Calibri"/>
              </w:rPr>
            </w:pPr>
            <w:r w:rsidRPr="00B22438">
              <w:rPr>
                <w:rFonts w:eastAsia="Calibri"/>
              </w:rPr>
              <w:t>RSLT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r w:rsidRPr="00B22438"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r w:rsidRPr="00B22438">
              <w:t>N(3)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94" w:rsidRPr="00B22438" w:rsidRDefault="009A4694" w:rsidP="00C41F85">
            <w:r w:rsidRPr="00B22438">
              <w:t>Результат обращения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94" w:rsidRPr="00B22438" w:rsidRDefault="00C41F85" w:rsidP="00C41F85">
            <w:r w:rsidRPr="00B22438">
              <w:rPr>
                <w:i/>
              </w:rPr>
              <w:t xml:space="preserve">Заполняется значением, переданным в </w:t>
            </w:r>
            <w:proofErr w:type="gramStart"/>
            <w:r w:rsidRPr="00B22438">
              <w:rPr>
                <w:i/>
              </w:rPr>
              <w:t>Реестре</w:t>
            </w:r>
            <w:proofErr w:type="gramEnd"/>
            <w:r w:rsidRPr="00B22438">
              <w:rPr>
                <w:i/>
              </w:rPr>
              <w:t xml:space="preserve"> сведений, на основании которого формируется счет</w:t>
            </w:r>
          </w:p>
        </w:tc>
      </w:tr>
      <w:tr w:rsidR="009A4694" w:rsidRPr="00B22438" w:rsidTr="00C41F8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pPr>
              <w:rPr>
                <w:rFonts w:eastAsia="Calibri"/>
                <w:color w:val="C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D36BE2">
            <w:pPr>
              <w:rPr>
                <w:rFonts w:eastAsia="Calibri"/>
                <w:color w:val="C00000"/>
                <w:lang w:val="en-US"/>
              </w:rPr>
            </w:pPr>
            <w:r w:rsidRPr="00B22438">
              <w:rPr>
                <w:rFonts w:eastAsia="Calibri"/>
                <w:color w:val="C00000"/>
                <w:lang w:val="en-US"/>
              </w:rPr>
              <w:t>PRESCRIPTION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pPr>
              <w:rPr>
                <w:color w:val="C00000"/>
              </w:rPr>
            </w:pPr>
            <w:r w:rsidRPr="00B22438">
              <w:rPr>
                <w:color w:val="C00000"/>
              </w:rPr>
              <w:t>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pPr>
              <w:rPr>
                <w:color w:val="C00000"/>
                <w:lang w:val="en-US"/>
              </w:rPr>
            </w:pPr>
            <w:r w:rsidRPr="00B22438">
              <w:rPr>
                <w:color w:val="C00000"/>
                <w:lang w:val="en-US"/>
              </w:rPr>
              <w:t>S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94" w:rsidRPr="00B22438" w:rsidRDefault="009A4694" w:rsidP="00C41F85">
            <w:pPr>
              <w:rPr>
                <w:color w:val="C00000"/>
              </w:rPr>
            </w:pPr>
            <w:r w:rsidRPr="00B22438">
              <w:rPr>
                <w:color w:val="C00000"/>
              </w:rPr>
              <w:t>Назначения, рекомендации по результатам проведенной диспансеризации, медицинского осмотра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94" w:rsidRPr="00B22438" w:rsidRDefault="00C41F85" w:rsidP="00C41F85">
            <w:pPr>
              <w:rPr>
                <w:color w:val="C00000"/>
              </w:rPr>
            </w:pPr>
            <w:r w:rsidRPr="00B22438">
              <w:rPr>
                <w:i/>
              </w:rPr>
              <w:t xml:space="preserve">Заполняется значением, переданным в </w:t>
            </w:r>
            <w:proofErr w:type="gramStart"/>
            <w:r w:rsidRPr="00B22438">
              <w:rPr>
                <w:i/>
              </w:rPr>
              <w:t>Реестре</w:t>
            </w:r>
            <w:proofErr w:type="gramEnd"/>
            <w:r w:rsidRPr="00B22438">
              <w:rPr>
                <w:i/>
              </w:rPr>
              <w:t xml:space="preserve"> сведений, на основании которого формируется счет</w:t>
            </w:r>
          </w:p>
        </w:tc>
      </w:tr>
      <w:tr w:rsidR="00C41F85" w:rsidRPr="00B22438" w:rsidTr="00C41F8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85" w:rsidRPr="00B22438" w:rsidRDefault="00C41F85" w:rsidP="00C41F85">
            <w:pPr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85" w:rsidRPr="00B22438" w:rsidRDefault="00C41F85" w:rsidP="00C41F85">
            <w:pPr>
              <w:rPr>
                <w:rFonts w:eastAsia="Calibri"/>
              </w:rPr>
            </w:pPr>
            <w:r w:rsidRPr="00B22438">
              <w:rPr>
                <w:rFonts w:eastAsia="Calibri"/>
              </w:rPr>
              <w:t>ISHOD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85" w:rsidRPr="00B22438" w:rsidRDefault="00C41F85" w:rsidP="00C41F85">
            <w:r w:rsidRPr="00B22438"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85" w:rsidRPr="00B22438" w:rsidRDefault="00C41F85" w:rsidP="00C41F85">
            <w:r w:rsidRPr="00B22438">
              <w:t>N(3)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85" w:rsidRPr="00B22438" w:rsidRDefault="00C41F85" w:rsidP="00C41F85">
            <w:r w:rsidRPr="00B22438">
              <w:t>Исход заболевания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1F85" w:rsidRPr="00B22438" w:rsidRDefault="00C41F85" w:rsidP="00C41F85">
            <w:r w:rsidRPr="00B22438">
              <w:rPr>
                <w:i/>
              </w:rPr>
              <w:t xml:space="preserve">Заполняется значением, переданным в </w:t>
            </w:r>
            <w:proofErr w:type="gramStart"/>
            <w:r w:rsidRPr="00B22438">
              <w:rPr>
                <w:i/>
              </w:rPr>
              <w:t>Реестре</w:t>
            </w:r>
            <w:proofErr w:type="gramEnd"/>
            <w:r w:rsidRPr="00B22438">
              <w:rPr>
                <w:i/>
              </w:rPr>
              <w:t xml:space="preserve"> сведений, на основании которого формируется счет</w:t>
            </w:r>
          </w:p>
        </w:tc>
      </w:tr>
      <w:tr w:rsidR="00C41F85" w:rsidRPr="00B22438" w:rsidTr="00C41F8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85" w:rsidRPr="00B22438" w:rsidRDefault="00C41F85" w:rsidP="00C41F85">
            <w:pPr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85" w:rsidRPr="00B22438" w:rsidRDefault="00C41F85" w:rsidP="00C41F85">
            <w:pPr>
              <w:rPr>
                <w:rFonts w:eastAsia="Calibri"/>
              </w:rPr>
            </w:pPr>
            <w:r w:rsidRPr="00B22438">
              <w:rPr>
                <w:rFonts w:eastAsia="Calibri"/>
              </w:rPr>
              <w:t>PRVS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85" w:rsidRPr="00B22438" w:rsidRDefault="00C41F85" w:rsidP="00C41F85">
            <w:r w:rsidRPr="00B22438"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85" w:rsidRPr="00BB62F3" w:rsidRDefault="00C41F85" w:rsidP="000764B0">
            <w:pPr>
              <w:rPr>
                <w:color w:val="C00000"/>
              </w:rPr>
            </w:pPr>
            <w:r w:rsidRPr="00BB62F3">
              <w:rPr>
                <w:color w:val="C00000"/>
              </w:rPr>
              <w:t>N(</w:t>
            </w:r>
            <w:r w:rsidR="000764B0" w:rsidRPr="00BB62F3">
              <w:rPr>
                <w:color w:val="C00000"/>
                <w:lang w:val="en-US"/>
              </w:rPr>
              <w:t>4</w:t>
            </w:r>
            <w:r w:rsidRPr="00BB62F3">
              <w:rPr>
                <w:color w:val="C00000"/>
              </w:rPr>
              <w:t>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85" w:rsidRPr="00B22438" w:rsidRDefault="00C41F85" w:rsidP="00C41F85">
            <w:r w:rsidRPr="00B22438">
              <w:t>Специальность лечащего врача/ врача, закрывшего талон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1F85" w:rsidRPr="00B22438" w:rsidRDefault="00C41F85" w:rsidP="00C41F85"/>
        </w:tc>
      </w:tr>
      <w:tr w:rsidR="00C41F85" w:rsidRPr="00B22438" w:rsidTr="00C41F8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85" w:rsidRPr="00B22438" w:rsidRDefault="00C41F85" w:rsidP="00C41F85">
            <w:pPr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85" w:rsidRPr="00B22438" w:rsidRDefault="00C41F85" w:rsidP="00C41F85">
            <w:pPr>
              <w:rPr>
                <w:rFonts w:eastAsia="Calibri"/>
              </w:rPr>
            </w:pPr>
            <w:r w:rsidRPr="00B22438">
              <w:rPr>
                <w:rFonts w:eastAsia="Calibri"/>
              </w:rPr>
              <w:t>IDDOKT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85" w:rsidRPr="00B22438" w:rsidRDefault="00C41F85" w:rsidP="00C41F85">
            <w:r w:rsidRPr="00B22438"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85" w:rsidRPr="00B22438" w:rsidRDefault="00C41F85" w:rsidP="00C41F85">
            <w:r w:rsidRPr="00B22438">
              <w:t>Т(25)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85" w:rsidRPr="00B22438" w:rsidRDefault="00C41F85" w:rsidP="00C41F85">
            <w:r w:rsidRPr="00B22438">
              <w:t>Код врача, закрывшего талон/историю болезни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85" w:rsidRPr="00B22438" w:rsidRDefault="00C41F85" w:rsidP="00C41F85"/>
        </w:tc>
      </w:tr>
      <w:tr w:rsidR="009A4694" w:rsidRPr="00B22438" w:rsidTr="00C41F8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pPr>
              <w:rPr>
                <w:rFonts w:eastAsia="Calibri"/>
                <w:strike/>
                <w:color w:val="00B05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pPr>
              <w:rPr>
                <w:rFonts w:eastAsia="Calibri"/>
                <w:strike/>
                <w:color w:val="00B050"/>
              </w:rPr>
            </w:pPr>
            <w:r w:rsidRPr="00B22438">
              <w:rPr>
                <w:rFonts w:eastAsia="Calibri"/>
                <w:strike/>
                <w:color w:val="00B050"/>
              </w:rPr>
              <w:t>OS_SLUCH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pPr>
              <w:rPr>
                <w:strike/>
                <w:color w:val="00B050"/>
              </w:rPr>
            </w:pPr>
            <w:r w:rsidRPr="00B22438">
              <w:rPr>
                <w:strike/>
                <w:color w:val="00B050"/>
              </w:rPr>
              <w:t>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pPr>
              <w:rPr>
                <w:strike/>
                <w:color w:val="00B050"/>
              </w:rPr>
            </w:pPr>
            <w:r w:rsidRPr="00B22438">
              <w:rPr>
                <w:strike/>
                <w:color w:val="00B050"/>
              </w:rPr>
              <w:t>N(1)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94" w:rsidRPr="00B22438" w:rsidRDefault="009A4694" w:rsidP="00C41F85">
            <w:pPr>
              <w:rPr>
                <w:strike/>
                <w:color w:val="00B050"/>
              </w:rPr>
            </w:pPr>
            <w:r w:rsidRPr="00B22438">
              <w:rPr>
                <w:strike/>
                <w:color w:val="00B050"/>
              </w:rPr>
              <w:t>Признак "Особый случай" при регистрации обращения за медицинской помощью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94" w:rsidRPr="00B22438" w:rsidRDefault="009A4694" w:rsidP="00C41F85">
            <w:pPr>
              <w:rPr>
                <w:strike/>
                <w:color w:val="00B050"/>
              </w:rPr>
            </w:pPr>
            <w:r w:rsidRPr="00B22438">
              <w:rPr>
                <w:strike/>
                <w:color w:val="00B050"/>
              </w:rPr>
              <w:t>Заполняется:</w:t>
            </w:r>
          </w:p>
          <w:p w:rsidR="009A4694" w:rsidRPr="00B22438" w:rsidRDefault="009A4694" w:rsidP="00C41F85">
            <w:pPr>
              <w:rPr>
                <w:strike/>
                <w:color w:val="00B050"/>
              </w:rPr>
            </w:pPr>
            <w:r w:rsidRPr="00B22438">
              <w:rPr>
                <w:strike/>
                <w:color w:val="00B050"/>
              </w:rPr>
              <w:t>3-первый этап диспансеризации определенных гру</w:t>
            </w:r>
            <w:proofErr w:type="gramStart"/>
            <w:r w:rsidRPr="00B22438">
              <w:rPr>
                <w:strike/>
                <w:color w:val="00B050"/>
              </w:rPr>
              <w:t>пп взр</w:t>
            </w:r>
            <w:proofErr w:type="gramEnd"/>
            <w:r w:rsidRPr="00B22438">
              <w:rPr>
                <w:strike/>
                <w:color w:val="00B050"/>
              </w:rPr>
              <w:t xml:space="preserve">ослого населения, детей сирот, профилактических  или предварительных осмотров несовершеннолетних, </w:t>
            </w:r>
          </w:p>
          <w:p w:rsidR="009A4694" w:rsidRPr="00B22438" w:rsidRDefault="009A4694" w:rsidP="00C41F85">
            <w:pPr>
              <w:rPr>
                <w:strike/>
                <w:color w:val="00B050"/>
              </w:rPr>
            </w:pPr>
            <w:r w:rsidRPr="00B22438">
              <w:rPr>
                <w:strike/>
                <w:color w:val="00B050"/>
              </w:rPr>
              <w:t>4- второй этап диспансеризации определенных гру</w:t>
            </w:r>
            <w:proofErr w:type="gramStart"/>
            <w:r w:rsidRPr="00B22438">
              <w:rPr>
                <w:strike/>
                <w:color w:val="00B050"/>
              </w:rPr>
              <w:t>пп взр</w:t>
            </w:r>
            <w:proofErr w:type="gramEnd"/>
            <w:r w:rsidRPr="00B22438">
              <w:rPr>
                <w:strike/>
                <w:color w:val="00B050"/>
              </w:rPr>
              <w:t>ослого населения, проведение диспансеризации детей-сирот, профилактических или предварительных осмотров несовершеннолетних в составе двух этапов.</w:t>
            </w:r>
          </w:p>
        </w:tc>
      </w:tr>
      <w:tr w:rsidR="00C41F85" w:rsidRPr="00B22438" w:rsidTr="00C41F8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85" w:rsidRPr="00B22438" w:rsidRDefault="00C41F85" w:rsidP="00C41F85">
            <w:pPr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85" w:rsidRPr="00B22438" w:rsidRDefault="00C41F85" w:rsidP="00C41F85">
            <w:pPr>
              <w:rPr>
                <w:rFonts w:eastAsia="Calibri"/>
              </w:rPr>
            </w:pPr>
            <w:r w:rsidRPr="00B22438">
              <w:rPr>
                <w:rFonts w:eastAsia="Calibri"/>
              </w:rPr>
              <w:t>IDSP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85" w:rsidRPr="00B22438" w:rsidRDefault="00C41F85" w:rsidP="00C41F85">
            <w:r w:rsidRPr="00B22438"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85" w:rsidRPr="00B22438" w:rsidRDefault="00C41F85" w:rsidP="00C41F85">
            <w:r w:rsidRPr="00B22438">
              <w:t>N(2)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85" w:rsidRPr="00B22438" w:rsidRDefault="00C41F85" w:rsidP="00C41F85">
            <w:r w:rsidRPr="00B22438">
              <w:t>Код способа оплаты медицинской помощи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1F85" w:rsidRPr="00B22438" w:rsidRDefault="00C41F85">
            <w:r w:rsidRPr="00B22438">
              <w:rPr>
                <w:i/>
              </w:rPr>
              <w:t xml:space="preserve">Заполняется значением, переданным в </w:t>
            </w:r>
            <w:proofErr w:type="gramStart"/>
            <w:r w:rsidRPr="00B22438">
              <w:rPr>
                <w:i/>
              </w:rPr>
              <w:t>Реестре</w:t>
            </w:r>
            <w:proofErr w:type="gramEnd"/>
            <w:r w:rsidRPr="00B22438">
              <w:rPr>
                <w:i/>
              </w:rPr>
              <w:t xml:space="preserve"> сведений, на основании которого формируется счет</w:t>
            </w:r>
          </w:p>
          <w:p w:rsidR="00C41F85" w:rsidRPr="00B22438" w:rsidRDefault="00C41F85" w:rsidP="00C41F85">
            <w:r w:rsidRPr="00B22438">
              <w:rPr>
                <w:i/>
              </w:rPr>
              <w:t xml:space="preserve">Заполняется значением, </w:t>
            </w:r>
          </w:p>
          <w:p w:rsidR="00C41F85" w:rsidRPr="00B22438" w:rsidRDefault="00C41F85" w:rsidP="00C41F85">
            <w:pPr>
              <w:spacing w:after="60"/>
              <w:rPr>
                <w:rFonts w:eastAsia="MS Mincho"/>
              </w:rPr>
            </w:pPr>
            <w:r w:rsidRPr="00B22438">
              <w:rPr>
                <w:rFonts w:eastAsia="MS Mincho"/>
              </w:rPr>
              <w:t xml:space="preserve"> </w:t>
            </w:r>
          </w:p>
          <w:p w:rsidR="00C41F85" w:rsidRPr="00B22438" w:rsidRDefault="00C41F85" w:rsidP="00C41F85">
            <w:pPr>
              <w:spacing w:after="60"/>
            </w:pPr>
          </w:p>
        </w:tc>
      </w:tr>
      <w:tr w:rsidR="00C41F85" w:rsidRPr="00B22438" w:rsidTr="00C41F8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85" w:rsidRPr="00B22438" w:rsidRDefault="00C41F85" w:rsidP="00C41F85">
            <w:pPr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85" w:rsidRPr="00B22438" w:rsidRDefault="00C41F85" w:rsidP="00C41F85">
            <w:pPr>
              <w:rPr>
                <w:rFonts w:eastAsia="Calibri"/>
              </w:rPr>
            </w:pPr>
            <w:r w:rsidRPr="00B22438">
              <w:rPr>
                <w:rFonts w:eastAsia="Calibri"/>
              </w:rPr>
              <w:t>ED_COL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85" w:rsidRPr="00B22438" w:rsidRDefault="00C41F85" w:rsidP="00C41F85">
            <w:r w:rsidRPr="00B22438">
              <w:t>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85" w:rsidRPr="00B22438" w:rsidRDefault="00C41F85" w:rsidP="00C41F85">
            <w:r w:rsidRPr="00B22438">
              <w:t>N(5.2)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85" w:rsidRPr="00B22438" w:rsidRDefault="00C41F85" w:rsidP="00C41F85">
            <w:r w:rsidRPr="00B22438">
              <w:t>Количество единиц оплаты медицинской помощи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1F85" w:rsidRPr="00B22438" w:rsidRDefault="00C41F85" w:rsidP="00C41F85">
            <w:pPr>
              <w:spacing w:after="60"/>
            </w:pPr>
          </w:p>
        </w:tc>
      </w:tr>
      <w:tr w:rsidR="00C41F85" w:rsidRPr="00B22438" w:rsidTr="00C41F8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85" w:rsidRPr="00B22438" w:rsidRDefault="00C41F85" w:rsidP="00C41F85">
            <w:pPr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85" w:rsidRPr="00B22438" w:rsidRDefault="00C41F85" w:rsidP="00C41F85">
            <w:pPr>
              <w:rPr>
                <w:rFonts w:eastAsia="Calibri"/>
              </w:rPr>
            </w:pPr>
            <w:r w:rsidRPr="00B22438">
              <w:rPr>
                <w:rFonts w:eastAsia="Calibri"/>
              </w:rPr>
              <w:t>TARIF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85" w:rsidRPr="00B22438" w:rsidRDefault="00C41F85" w:rsidP="00C41F85">
            <w:r w:rsidRPr="00B22438">
              <w:t>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85" w:rsidRPr="00B22438" w:rsidRDefault="00C41F85" w:rsidP="00C41F85">
            <w:r w:rsidRPr="00B22438">
              <w:t>N(15.2)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85" w:rsidRPr="00B22438" w:rsidRDefault="00C41F85" w:rsidP="00C41F85">
            <w:r w:rsidRPr="00B22438">
              <w:t>Тариф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1F85" w:rsidRPr="00B22438" w:rsidRDefault="00C41F85" w:rsidP="00C41F85">
            <w:pPr>
              <w:spacing w:after="60"/>
            </w:pPr>
          </w:p>
        </w:tc>
      </w:tr>
      <w:tr w:rsidR="00C41F85" w:rsidRPr="00B22438" w:rsidTr="00C41F8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85" w:rsidRPr="00B22438" w:rsidRDefault="00C41F85" w:rsidP="00C41F85">
            <w:pPr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85" w:rsidRPr="00B22438" w:rsidRDefault="00C41F85" w:rsidP="00C41F85">
            <w:pPr>
              <w:rPr>
                <w:rFonts w:eastAsia="Calibri"/>
              </w:rPr>
            </w:pPr>
            <w:r w:rsidRPr="00B22438">
              <w:rPr>
                <w:rFonts w:eastAsia="Calibri"/>
              </w:rPr>
              <w:t>SUMV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85" w:rsidRPr="00B22438" w:rsidRDefault="00C41F85" w:rsidP="00C41F85">
            <w:r w:rsidRPr="00B22438"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85" w:rsidRPr="00B22438" w:rsidRDefault="00C41F85" w:rsidP="00C41F85">
            <w:r w:rsidRPr="00B22438">
              <w:t>N(15.2)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85" w:rsidRPr="00B22438" w:rsidRDefault="00C41F85" w:rsidP="00C41F85">
            <w:r w:rsidRPr="00B22438">
              <w:t>Сумма, выставленная к оплате по случаю.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85" w:rsidRPr="00B22438" w:rsidRDefault="00C41F85" w:rsidP="00C41F85">
            <w:pPr>
              <w:spacing w:after="60"/>
              <w:rPr>
                <w:rFonts w:eastAsia="MS Mincho"/>
              </w:rPr>
            </w:pPr>
          </w:p>
        </w:tc>
      </w:tr>
      <w:tr w:rsidR="009A4694" w:rsidRPr="00B22438" w:rsidTr="00C41F8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pPr>
              <w:rPr>
                <w:strike/>
                <w:color w:val="00B05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pPr>
              <w:rPr>
                <w:strike/>
                <w:color w:val="00B050"/>
                <w:lang w:val="en-US"/>
              </w:rPr>
            </w:pPr>
            <w:r w:rsidRPr="00B22438">
              <w:rPr>
                <w:strike/>
                <w:color w:val="00B050"/>
                <w:lang w:val="en-US"/>
              </w:rPr>
              <w:t>IT_SL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pPr>
              <w:rPr>
                <w:strike/>
                <w:color w:val="00B050"/>
                <w:lang w:val="en-US"/>
              </w:rPr>
            </w:pPr>
            <w:r w:rsidRPr="00B22438">
              <w:rPr>
                <w:strike/>
                <w:color w:val="00B050"/>
              </w:rPr>
              <w:t>У</w:t>
            </w:r>
          </w:p>
          <w:p w:rsidR="009A4694" w:rsidRPr="00B22438" w:rsidRDefault="009A4694" w:rsidP="00C41F85">
            <w:pPr>
              <w:rPr>
                <w:i/>
                <w:strike/>
                <w:color w:val="00B05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pPr>
              <w:rPr>
                <w:strike/>
                <w:color w:val="00B050"/>
                <w:lang w:val="en-US"/>
              </w:rPr>
            </w:pPr>
            <w:r w:rsidRPr="00B22438">
              <w:rPr>
                <w:strike/>
                <w:color w:val="00B050"/>
                <w:lang w:val="en-US"/>
              </w:rPr>
              <w:t>N(1.2)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94" w:rsidRPr="00B22438" w:rsidRDefault="009A4694" w:rsidP="00C41F85">
            <w:pPr>
              <w:rPr>
                <w:rFonts w:asciiTheme="minorHAnsi" w:eastAsiaTheme="minorEastAsia" w:hAnsiTheme="minorHAnsi" w:cstheme="minorBidi"/>
                <w:strike/>
                <w:color w:val="00B050"/>
              </w:rPr>
            </w:pPr>
            <w:r w:rsidRPr="00B22438">
              <w:rPr>
                <w:strike/>
                <w:color w:val="00B050"/>
              </w:rPr>
              <w:t xml:space="preserve">Итоговой коэффициент сложности лечения для </w:t>
            </w:r>
            <w:r w:rsidRPr="00B22438">
              <w:rPr>
                <w:strike/>
                <w:color w:val="00B050"/>
              </w:rPr>
              <w:lastRenderedPageBreak/>
              <w:t xml:space="preserve">случая.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94" w:rsidRPr="00B22438" w:rsidRDefault="009A4694" w:rsidP="00C41F85">
            <w:pPr>
              <w:rPr>
                <w:rFonts w:eastAsiaTheme="minorEastAsia"/>
                <w:strike/>
                <w:color w:val="00B050"/>
              </w:rPr>
            </w:pPr>
            <w:r w:rsidRPr="00B22438">
              <w:rPr>
                <w:rFonts w:eastAsiaTheme="minorEastAsia"/>
                <w:strike/>
                <w:color w:val="00B050"/>
              </w:rPr>
              <w:lastRenderedPageBreak/>
              <w:t xml:space="preserve">Указывается в обязательном </w:t>
            </w:r>
            <w:proofErr w:type="gramStart"/>
            <w:r w:rsidRPr="00B22438">
              <w:rPr>
                <w:rFonts w:eastAsiaTheme="minorEastAsia"/>
                <w:strike/>
                <w:color w:val="00B050"/>
              </w:rPr>
              <w:t>порядке</w:t>
            </w:r>
            <w:proofErr w:type="gramEnd"/>
            <w:r w:rsidRPr="00B22438">
              <w:rPr>
                <w:rFonts w:eastAsiaTheme="minorEastAsia"/>
                <w:strike/>
                <w:color w:val="00B050"/>
              </w:rPr>
              <w:t xml:space="preserve">, если для случая </w:t>
            </w:r>
            <w:r w:rsidRPr="00B22438">
              <w:rPr>
                <w:rFonts w:eastAsiaTheme="minorEastAsia"/>
                <w:strike/>
                <w:color w:val="00B050"/>
              </w:rPr>
              <w:lastRenderedPageBreak/>
              <w:t xml:space="preserve">применялся КСЛП. Определяется в </w:t>
            </w:r>
            <w:proofErr w:type="gramStart"/>
            <w:r w:rsidRPr="00B22438">
              <w:rPr>
                <w:rFonts w:eastAsiaTheme="minorEastAsia"/>
                <w:strike/>
                <w:color w:val="00B050"/>
              </w:rPr>
              <w:t>соответствии</w:t>
            </w:r>
            <w:proofErr w:type="gramEnd"/>
            <w:r w:rsidRPr="00B22438">
              <w:rPr>
                <w:rFonts w:eastAsiaTheme="minorEastAsia"/>
                <w:strike/>
                <w:color w:val="00B050"/>
              </w:rPr>
              <w:t xml:space="preserve">  с письмом  «ТФОМС Волгоградской области» №12-20-241 от 22.04.2016 </w:t>
            </w:r>
          </w:p>
        </w:tc>
      </w:tr>
      <w:tr w:rsidR="009A4694" w:rsidRPr="00B22438" w:rsidTr="00C41F8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pPr>
              <w:rPr>
                <w:rFonts w:eastAsia="Calibri"/>
                <w:strike/>
                <w:color w:val="00B05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pPr>
              <w:rPr>
                <w:rFonts w:eastAsia="Calibri"/>
                <w:strike/>
                <w:color w:val="00B050"/>
              </w:rPr>
            </w:pPr>
            <w:r w:rsidRPr="00B22438">
              <w:rPr>
                <w:rFonts w:eastAsia="Calibri"/>
                <w:strike/>
                <w:color w:val="00B050"/>
              </w:rPr>
              <w:t>OPLATA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pPr>
              <w:rPr>
                <w:strike/>
                <w:color w:val="00B050"/>
              </w:rPr>
            </w:pPr>
            <w:r w:rsidRPr="00B22438">
              <w:rPr>
                <w:strike/>
                <w:color w:val="00B050"/>
              </w:rPr>
              <w:t>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pPr>
              <w:rPr>
                <w:strike/>
                <w:color w:val="00B050"/>
              </w:rPr>
            </w:pPr>
            <w:r w:rsidRPr="00B22438">
              <w:rPr>
                <w:strike/>
                <w:color w:val="00B050"/>
              </w:rPr>
              <w:t>N(1)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94" w:rsidRPr="00B22438" w:rsidRDefault="009A4694" w:rsidP="00C41F85">
            <w:pPr>
              <w:rPr>
                <w:rFonts w:eastAsia="MS Mincho"/>
                <w:strike/>
                <w:color w:val="00B050"/>
              </w:rPr>
            </w:pPr>
            <w:r w:rsidRPr="00B22438">
              <w:rPr>
                <w:rFonts w:eastAsia="MS Mincho"/>
                <w:strike/>
                <w:color w:val="00B050"/>
              </w:rPr>
              <w:t>Тип оплаты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94" w:rsidRPr="00B22438" w:rsidRDefault="009A4694" w:rsidP="00C41F85">
            <w:pPr>
              <w:rPr>
                <w:rFonts w:eastAsia="MS Mincho"/>
                <w:strike/>
                <w:color w:val="00B050"/>
              </w:rPr>
            </w:pPr>
            <w:r w:rsidRPr="00B22438">
              <w:rPr>
                <w:rFonts w:eastAsia="MS Mincho"/>
                <w:strike/>
                <w:color w:val="00B050"/>
              </w:rPr>
              <w:t>Не заполняется</w:t>
            </w:r>
          </w:p>
        </w:tc>
      </w:tr>
      <w:tr w:rsidR="009A4694" w:rsidRPr="00B22438" w:rsidTr="00C41F8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pPr>
              <w:rPr>
                <w:rFonts w:eastAsia="Calibri"/>
                <w:strike/>
                <w:color w:val="00B05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pPr>
              <w:rPr>
                <w:rFonts w:eastAsia="Calibri"/>
                <w:strike/>
                <w:color w:val="00B050"/>
              </w:rPr>
            </w:pPr>
            <w:r w:rsidRPr="00B22438">
              <w:rPr>
                <w:rFonts w:eastAsia="Calibri"/>
                <w:strike/>
                <w:color w:val="00B050"/>
              </w:rPr>
              <w:t>SUMP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pPr>
              <w:rPr>
                <w:strike/>
                <w:color w:val="00B050"/>
              </w:rPr>
            </w:pPr>
            <w:r w:rsidRPr="00B22438">
              <w:rPr>
                <w:strike/>
                <w:color w:val="00B050"/>
              </w:rPr>
              <w:t>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pPr>
              <w:rPr>
                <w:strike/>
                <w:color w:val="00B050"/>
              </w:rPr>
            </w:pPr>
            <w:r w:rsidRPr="00B22438">
              <w:rPr>
                <w:strike/>
                <w:color w:val="00B050"/>
              </w:rPr>
              <w:t>N(15.2)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94" w:rsidRPr="00B22438" w:rsidRDefault="009A4694" w:rsidP="00C41F85">
            <w:pPr>
              <w:rPr>
                <w:strike/>
                <w:color w:val="00B050"/>
              </w:rPr>
            </w:pPr>
            <w:r w:rsidRPr="00B22438">
              <w:rPr>
                <w:strike/>
                <w:color w:val="00B050"/>
              </w:rPr>
              <w:t>Сумма, принятая к оплате СМО (ТФОМС)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94" w:rsidRPr="00B22438" w:rsidRDefault="009A4694" w:rsidP="00C41F85">
            <w:pPr>
              <w:rPr>
                <w:strike/>
                <w:color w:val="00B050"/>
              </w:rPr>
            </w:pPr>
            <w:r w:rsidRPr="00B22438">
              <w:rPr>
                <w:strike/>
                <w:color w:val="00B050"/>
              </w:rPr>
              <w:t>Не заполняется</w:t>
            </w:r>
          </w:p>
        </w:tc>
      </w:tr>
      <w:tr w:rsidR="009A4694" w:rsidRPr="00B22438" w:rsidTr="00C41F8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pPr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r w:rsidRPr="00B22438">
              <w:t>USL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r w:rsidRPr="00B22438">
              <w:t>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r w:rsidRPr="00B22438">
              <w:t>S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94" w:rsidRPr="00B22438" w:rsidRDefault="009A4694" w:rsidP="00C41F85">
            <w:r w:rsidRPr="00B22438">
              <w:t>Сведения об оказанных медицинских услугах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94" w:rsidRPr="00B22438" w:rsidRDefault="009A4694" w:rsidP="00C41F85"/>
        </w:tc>
      </w:tr>
      <w:tr w:rsidR="009A4694" w:rsidRPr="00B22438" w:rsidTr="00C41F8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pPr>
              <w:rPr>
                <w:strike/>
                <w:color w:val="00B05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pPr>
              <w:rPr>
                <w:strike/>
                <w:color w:val="00B050"/>
                <w:lang w:val="en-US"/>
              </w:rPr>
            </w:pPr>
            <w:r w:rsidRPr="00B22438">
              <w:rPr>
                <w:strike/>
                <w:color w:val="00B050"/>
                <w:lang w:val="en-US"/>
              </w:rPr>
              <w:t>SL_KOEFF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pPr>
              <w:rPr>
                <w:strike/>
                <w:color w:val="00B050"/>
              </w:rPr>
            </w:pPr>
            <w:r w:rsidRPr="00B22438">
              <w:rPr>
                <w:strike/>
                <w:color w:val="00B050"/>
              </w:rPr>
              <w:t>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pPr>
              <w:rPr>
                <w:strike/>
                <w:color w:val="00B050"/>
                <w:lang w:val="en-US"/>
              </w:rPr>
            </w:pPr>
            <w:r w:rsidRPr="00B22438">
              <w:rPr>
                <w:strike/>
                <w:color w:val="00B050"/>
                <w:lang w:val="en-US"/>
              </w:rPr>
              <w:t>S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pPr>
              <w:rPr>
                <w:strike/>
                <w:color w:val="00B050"/>
              </w:rPr>
            </w:pPr>
            <w:r w:rsidRPr="00B22438">
              <w:rPr>
                <w:strike/>
                <w:color w:val="00B050"/>
              </w:rPr>
              <w:t>Записи о примененных коэффициентах сложности лечения пациента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pPr>
              <w:rPr>
                <w:strike/>
                <w:color w:val="00B050"/>
              </w:rPr>
            </w:pPr>
            <w:r w:rsidRPr="00B22438">
              <w:rPr>
                <w:strike/>
                <w:color w:val="00B050"/>
              </w:rPr>
              <w:t>Указывается в обязательном порядке, если для случая применяются коэффициен</w:t>
            </w:r>
            <w:proofErr w:type="gramStart"/>
            <w:r w:rsidRPr="00B22438">
              <w:rPr>
                <w:strike/>
                <w:color w:val="00B050"/>
              </w:rPr>
              <w:t>т(</w:t>
            </w:r>
            <w:proofErr w:type="gramEnd"/>
            <w:r w:rsidRPr="00B22438">
              <w:rPr>
                <w:strike/>
                <w:color w:val="00B050"/>
              </w:rPr>
              <w:t>-</w:t>
            </w:r>
            <w:proofErr w:type="spellStart"/>
            <w:r w:rsidRPr="00B22438">
              <w:rPr>
                <w:strike/>
                <w:color w:val="00B050"/>
              </w:rPr>
              <w:t>ы</w:t>
            </w:r>
            <w:proofErr w:type="spellEnd"/>
            <w:r w:rsidRPr="00B22438">
              <w:rPr>
                <w:strike/>
                <w:color w:val="00B050"/>
              </w:rPr>
              <w:t xml:space="preserve">) сложности лечения.  Порядок применения изложен в </w:t>
            </w:r>
            <w:proofErr w:type="gramStart"/>
            <w:r w:rsidRPr="00B22438">
              <w:rPr>
                <w:rFonts w:eastAsiaTheme="minorEastAsia"/>
                <w:strike/>
                <w:color w:val="00B050"/>
              </w:rPr>
              <w:t>письме</w:t>
            </w:r>
            <w:proofErr w:type="gramEnd"/>
            <w:r w:rsidRPr="00B22438">
              <w:rPr>
                <w:rFonts w:eastAsiaTheme="minorEastAsia"/>
                <w:strike/>
                <w:color w:val="00B050"/>
              </w:rPr>
              <w:t xml:space="preserve"> «ТФОМС Волгоградской области» №12-20-241 от 22.04.2016</w:t>
            </w:r>
          </w:p>
        </w:tc>
      </w:tr>
      <w:tr w:rsidR="009A4694" w:rsidRPr="00B22438" w:rsidTr="00C41F8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pPr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pPr>
              <w:rPr>
                <w:rFonts w:eastAsia="Calibri"/>
              </w:rPr>
            </w:pPr>
            <w:r w:rsidRPr="00B22438">
              <w:rPr>
                <w:rFonts w:eastAsia="Calibri"/>
              </w:rPr>
              <w:t>COMENTSL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r w:rsidRPr="00B22438">
              <w:t>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r w:rsidRPr="00B22438">
              <w:t>T(250)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94" w:rsidRPr="00B22438" w:rsidRDefault="009A4694" w:rsidP="00C41F85">
            <w:r w:rsidRPr="00B22438">
              <w:t>Служебное поле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94" w:rsidRPr="00B22438" w:rsidRDefault="00C41F85" w:rsidP="00C41F85">
            <w:r w:rsidRPr="00B22438">
              <w:rPr>
                <w:i/>
              </w:rPr>
              <w:t xml:space="preserve">Заполняется значением, переданным в </w:t>
            </w:r>
            <w:proofErr w:type="gramStart"/>
            <w:r w:rsidRPr="00B22438">
              <w:rPr>
                <w:i/>
              </w:rPr>
              <w:t>Реестре</w:t>
            </w:r>
            <w:proofErr w:type="gramEnd"/>
            <w:r w:rsidRPr="00B22438">
              <w:rPr>
                <w:i/>
              </w:rPr>
              <w:t xml:space="preserve"> сведений, на основании которого формируется счет</w:t>
            </w:r>
          </w:p>
        </w:tc>
      </w:tr>
      <w:tr w:rsidR="009A4694" w:rsidRPr="00B22438" w:rsidTr="00C41F85">
        <w:tc>
          <w:tcPr>
            <w:tcW w:w="10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pPr>
              <w:rPr>
                <w:color w:val="17365D" w:themeColor="text2" w:themeShade="BF"/>
              </w:rPr>
            </w:pPr>
            <w:r w:rsidRPr="00B22438">
              <w:rPr>
                <w:b/>
                <w:color w:val="17365D" w:themeColor="text2" w:themeShade="BF"/>
              </w:rPr>
              <w:t>Сопутствующие заболевания</w:t>
            </w:r>
          </w:p>
        </w:tc>
      </w:tr>
      <w:tr w:rsidR="00C41F85" w:rsidRPr="00B22438" w:rsidTr="00C41F8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85" w:rsidRPr="00B22438" w:rsidRDefault="00C41F85" w:rsidP="00C41F85">
            <w:pPr>
              <w:rPr>
                <w:rFonts w:eastAsia="Calibri"/>
                <w:color w:val="C00000"/>
              </w:rPr>
            </w:pPr>
            <w:r w:rsidRPr="00B22438">
              <w:rPr>
                <w:rFonts w:eastAsia="Calibri"/>
                <w:color w:val="C00000"/>
                <w:lang w:val="en-US"/>
              </w:rPr>
              <w:t>DS2_N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85" w:rsidRPr="00B22438" w:rsidRDefault="00C41F85" w:rsidP="00C41F85">
            <w:pPr>
              <w:pStyle w:val="1"/>
              <w:rPr>
                <w:rFonts w:eastAsia="Calibri"/>
                <w:color w:val="C00000"/>
                <w:sz w:val="20"/>
                <w:szCs w:val="20"/>
                <w:lang w:eastAsia="ru-RU"/>
              </w:rPr>
            </w:pPr>
            <w:r w:rsidRPr="00B22438">
              <w:rPr>
                <w:rFonts w:eastAsia="Calibri"/>
                <w:color w:val="C00000"/>
                <w:sz w:val="20"/>
                <w:szCs w:val="20"/>
                <w:lang w:val="en-US" w:eastAsia="ru-RU"/>
              </w:rPr>
              <w:t>DS</w:t>
            </w:r>
            <w:r w:rsidRPr="00B22438">
              <w:rPr>
                <w:rFonts w:eastAsia="Calibri"/>
                <w:color w:val="C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85" w:rsidRPr="00B22438" w:rsidRDefault="00C41F85" w:rsidP="00C41F85">
            <w:pPr>
              <w:pStyle w:val="1"/>
              <w:jc w:val="center"/>
              <w:rPr>
                <w:color w:val="C00000"/>
                <w:sz w:val="20"/>
                <w:szCs w:val="20"/>
                <w:lang w:eastAsia="ru-RU"/>
              </w:rPr>
            </w:pPr>
            <w:r w:rsidRPr="00B22438">
              <w:rPr>
                <w:color w:val="C00000"/>
                <w:sz w:val="20"/>
                <w:szCs w:val="20"/>
                <w:lang w:eastAsia="ru-RU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85" w:rsidRPr="00B22438" w:rsidRDefault="00C41F85" w:rsidP="00C41F85">
            <w:pPr>
              <w:pStyle w:val="1"/>
              <w:jc w:val="center"/>
              <w:rPr>
                <w:color w:val="C00000"/>
                <w:sz w:val="20"/>
                <w:szCs w:val="20"/>
                <w:lang w:eastAsia="ru-RU"/>
              </w:rPr>
            </w:pPr>
            <w:r w:rsidRPr="00B22438">
              <w:rPr>
                <w:color w:val="C00000"/>
                <w:sz w:val="20"/>
                <w:szCs w:val="20"/>
                <w:lang w:val="en-US" w:eastAsia="ru-RU"/>
              </w:rPr>
              <w:t>T(</w:t>
            </w:r>
            <w:r w:rsidRPr="00B22438">
              <w:rPr>
                <w:color w:val="C00000"/>
                <w:sz w:val="20"/>
                <w:szCs w:val="20"/>
                <w:lang w:eastAsia="ru-RU"/>
              </w:rPr>
              <w:t>10)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85" w:rsidRPr="00B22438" w:rsidRDefault="00C41F85" w:rsidP="00C41F85">
            <w:pPr>
              <w:pStyle w:val="1"/>
              <w:rPr>
                <w:color w:val="C00000"/>
                <w:sz w:val="20"/>
                <w:szCs w:val="20"/>
                <w:lang w:eastAsia="ru-RU"/>
              </w:rPr>
            </w:pPr>
            <w:r w:rsidRPr="00B22438">
              <w:rPr>
                <w:color w:val="C00000"/>
                <w:sz w:val="20"/>
                <w:szCs w:val="20"/>
                <w:lang w:eastAsia="ru-RU"/>
              </w:rPr>
              <w:t>Диагноз сопутствующего заболевания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1F85" w:rsidRPr="00B22438" w:rsidRDefault="00C41F85" w:rsidP="00C41F85">
            <w:pPr>
              <w:rPr>
                <w:color w:val="C00000"/>
              </w:rPr>
            </w:pPr>
            <w:r w:rsidRPr="00B22438">
              <w:rPr>
                <w:i/>
              </w:rPr>
              <w:t xml:space="preserve">Заполняется значением, переданным в </w:t>
            </w:r>
            <w:proofErr w:type="gramStart"/>
            <w:r w:rsidRPr="00B22438">
              <w:rPr>
                <w:i/>
              </w:rPr>
              <w:t>Реестре</w:t>
            </w:r>
            <w:proofErr w:type="gramEnd"/>
            <w:r w:rsidRPr="00B22438">
              <w:rPr>
                <w:i/>
              </w:rPr>
              <w:t xml:space="preserve"> сведений, на основании которого формируется счет</w:t>
            </w:r>
          </w:p>
        </w:tc>
      </w:tr>
      <w:tr w:rsidR="00C41F85" w:rsidRPr="00B22438" w:rsidTr="00C41F8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85" w:rsidRPr="00B22438" w:rsidRDefault="00C41F85" w:rsidP="00C41F85">
            <w:pPr>
              <w:rPr>
                <w:rFonts w:eastAsia="Calibri"/>
                <w:color w:val="C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85" w:rsidRPr="00B22438" w:rsidRDefault="00C41F85" w:rsidP="00C41F85">
            <w:pPr>
              <w:pStyle w:val="1"/>
              <w:rPr>
                <w:rFonts w:eastAsia="Calibri"/>
                <w:color w:val="C00000"/>
                <w:sz w:val="20"/>
                <w:szCs w:val="20"/>
                <w:lang w:val="en-US"/>
              </w:rPr>
            </w:pPr>
            <w:r w:rsidRPr="00B22438">
              <w:rPr>
                <w:rFonts w:eastAsia="Calibri"/>
                <w:color w:val="C00000"/>
                <w:sz w:val="20"/>
                <w:szCs w:val="20"/>
                <w:lang w:val="en-US"/>
              </w:rPr>
              <w:t>DS2_PR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85" w:rsidRPr="00B22438" w:rsidRDefault="00C41F85" w:rsidP="00C41F85">
            <w:pPr>
              <w:jc w:val="center"/>
              <w:rPr>
                <w:color w:val="C00000"/>
              </w:rPr>
            </w:pPr>
            <w:r w:rsidRPr="00B22438">
              <w:rPr>
                <w:color w:val="C00000"/>
              </w:rPr>
              <w:t>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85" w:rsidRPr="00B22438" w:rsidRDefault="00C41F85" w:rsidP="00C41F85">
            <w:pPr>
              <w:jc w:val="center"/>
              <w:rPr>
                <w:color w:val="C00000"/>
                <w:lang w:val="en-US"/>
              </w:rPr>
            </w:pPr>
            <w:r w:rsidRPr="00B22438">
              <w:rPr>
                <w:color w:val="C00000"/>
                <w:lang w:val="en-US"/>
              </w:rPr>
              <w:t>N(1)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85" w:rsidRPr="00B22438" w:rsidRDefault="00C41F85" w:rsidP="00C41F85">
            <w:pPr>
              <w:rPr>
                <w:color w:val="C00000"/>
              </w:rPr>
            </w:pPr>
            <w:proofErr w:type="gramStart"/>
            <w:r w:rsidRPr="00B22438">
              <w:rPr>
                <w:color w:val="C00000"/>
              </w:rPr>
              <w:t>Установлен</w:t>
            </w:r>
            <w:proofErr w:type="gramEnd"/>
            <w:r w:rsidRPr="00B22438">
              <w:rPr>
                <w:color w:val="C00000"/>
              </w:rPr>
              <w:t xml:space="preserve">  впервые (сопутствующий)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1F85" w:rsidRPr="00B22438" w:rsidRDefault="00C41F85" w:rsidP="00C41F85">
            <w:pPr>
              <w:rPr>
                <w:color w:val="C00000"/>
              </w:rPr>
            </w:pPr>
          </w:p>
        </w:tc>
      </w:tr>
      <w:tr w:rsidR="00C41F85" w:rsidRPr="00B22438" w:rsidTr="00C41F8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85" w:rsidRPr="00B22438" w:rsidRDefault="00C41F85" w:rsidP="00C41F85">
            <w:pPr>
              <w:rPr>
                <w:rFonts w:eastAsia="Calibri"/>
                <w:color w:val="C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85" w:rsidRPr="00B22438" w:rsidRDefault="00C41F85" w:rsidP="00C41F85">
            <w:pPr>
              <w:rPr>
                <w:rFonts w:eastAsia="Calibri"/>
                <w:color w:val="C00000"/>
              </w:rPr>
            </w:pPr>
            <w:r w:rsidRPr="00B22438">
              <w:rPr>
                <w:rFonts w:eastAsia="Calibri"/>
                <w:color w:val="C00000"/>
                <w:lang w:val="en-US"/>
              </w:rPr>
              <w:t>PR_D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85" w:rsidRPr="00B22438" w:rsidRDefault="00C41F85" w:rsidP="00C41F85">
            <w:pPr>
              <w:rPr>
                <w:color w:val="C00000"/>
              </w:rPr>
            </w:pPr>
            <w:r w:rsidRPr="00B22438">
              <w:rPr>
                <w:color w:val="C00000"/>
              </w:rPr>
              <w:t>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85" w:rsidRPr="00B22438" w:rsidRDefault="00C41F85" w:rsidP="00C41F85">
            <w:pPr>
              <w:rPr>
                <w:color w:val="C00000"/>
                <w:lang w:val="en-US"/>
              </w:rPr>
            </w:pPr>
            <w:r w:rsidRPr="00B22438">
              <w:rPr>
                <w:color w:val="C00000"/>
                <w:lang w:val="en-US"/>
              </w:rPr>
              <w:t>N(1)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85" w:rsidRPr="00B22438" w:rsidRDefault="00C41F85" w:rsidP="00C41F85">
            <w:pPr>
              <w:rPr>
                <w:color w:val="C00000"/>
              </w:rPr>
            </w:pPr>
            <w:r w:rsidRPr="00B22438">
              <w:rPr>
                <w:color w:val="C00000"/>
              </w:rPr>
              <w:t xml:space="preserve">Признак необходимости в диспансерном наблюдении по поводу диагноза, указанного в поле </w:t>
            </w:r>
            <w:r w:rsidRPr="00B22438">
              <w:rPr>
                <w:color w:val="C00000"/>
                <w:lang w:val="en-US"/>
              </w:rPr>
              <w:t>DS</w:t>
            </w:r>
            <w:r w:rsidRPr="00B22438">
              <w:rPr>
                <w:color w:val="C00000"/>
              </w:rPr>
              <w:t>2 диспансерного наблюдения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85" w:rsidRPr="00B22438" w:rsidRDefault="00C41F85" w:rsidP="00C41F85">
            <w:pPr>
              <w:rPr>
                <w:color w:val="C00000"/>
              </w:rPr>
            </w:pPr>
          </w:p>
        </w:tc>
      </w:tr>
      <w:tr w:rsidR="009A4694" w:rsidRPr="00B22438" w:rsidTr="00C41F85">
        <w:tc>
          <w:tcPr>
            <w:tcW w:w="10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pPr>
              <w:rPr>
                <w:color w:val="17365D" w:themeColor="text2" w:themeShade="BF"/>
              </w:rPr>
            </w:pPr>
            <w:r w:rsidRPr="00B22438">
              <w:rPr>
                <w:b/>
                <w:color w:val="17365D" w:themeColor="text2" w:themeShade="BF"/>
              </w:rPr>
              <w:t>Назначения</w:t>
            </w:r>
          </w:p>
        </w:tc>
      </w:tr>
      <w:tr w:rsidR="00C41F85" w:rsidRPr="00B22438" w:rsidTr="00C41F8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85" w:rsidRPr="00B22438" w:rsidRDefault="00C41F85" w:rsidP="00C41F85">
            <w:pPr>
              <w:rPr>
                <w:rFonts w:eastAsia="Calibri"/>
                <w:color w:val="C00000"/>
              </w:rPr>
            </w:pPr>
            <w:r w:rsidRPr="00B22438">
              <w:rPr>
                <w:rFonts w:eastAsia="Calibri"/>
                <w:color w:val="C00000"/>
                <w:lang w:val="en-US"/>
              </w:rPr>
              <w:t>PRESCRIPTION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85" w:rsidRPr="00B22438" w:rsidRDefault="00C41F85" w:rsidP="00C41F85">
            <w:pPr>
              <w:rPr>
                <w:rFonts w:eastAsia="Calibri"/>
                <w:color w:val="C00000"/>
                <w:lang w:val="en-US"/>
              </w:rPr>
            </w:pPr>
            <w:r w:rsidRPr="00B22438">
              <w:rPr>
                <w:rFonts w:eastAsia="Calibri"/>
                <w:color w:val="C00000"/>
                <w:lang w:val="en-US"/>
              </w:rPr>
              <w:t>PRESCRIPTIONS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85" w:rsidRPr="00B22438" w:rsidRDefault="00C41F85" w:rsidP="00C41F85">
            <w:pPr>
              <w:jc w:val="center"/>
              <w:rPr>
                <w:color w:val="C00000"/>
              </w:rPr>
            </w:pPr>
            <w:r w:rsidRPr="00B22438">
              <w:rPr>
                <w:color w:val="C00000"/>
              </w:rPr>
              <w:t>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85" w:rsidRPr="00B22438" w:rsidRDefault="00C41F85" w:rsidP="00C41F85">
            <w:pPr>
              <w:jc w:val="center"/>
              <w:rPr>
                <w:color w:val="C00000"/>
                <w:lang w:val="en-US"/>
              </w:rPr>
            </w:pPr>
            <w:r w:rsidRPr="00B22438">
              <w:rPr>
                <w:color w:val="C00000"/>
                <w:lang w:val="en-US"/>
              </w:rPr>
              <w:t>S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85" w:rsidRPr="00B22438" w:rsidRDefault="00C41F85" w:rsidP="00C41F85">
            <w:pPr>
              <w:rPr>
                <w:color w:val="C00000"/>
              </w:rPr>
            </w:pPr>
            <w:r w:rsidRPr="00B22438">
              <w:rPr>
                <w:color w:val="C00000"/>
              </w:rPr>
              <w:t>Назначение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1F85" w:rsidRPr="00B22438" w:rsidRDefault="00C41F85" w:rsidP="00C41F85">
            <w:pPr>
              <w:rPr>
                <w:color w:val="C00000"/>
              </w:rPr>
            </w:pPr>
            <w:r w:rsidRPr="00B22438">
              <w:rPr>
                <w:i/>
              </w:rPr>
              <w:t xml:space="preserve">Заполняется значением, переданным в </w:t>
            </w:r>
            <w:proofErr w:type="gramStart"/>
            <w:r w:rsidRPr="00B22438">
              <w:rPr>
                <w:i/>
              </w:rPr>
              <w:t>Реестре</w:t>
            </w:r>
            <w:proofErr w:type="gramEnd"/>
            <w:r w:rsidRPr="00B22438">
              <w:rPr>
                <w:i/>
              </w:rPr>
              <w:t xml:space="preserve"> сведений, на основании которого формируется счет</w:t>
            </w:r>
          </w:p>
        </w:tc>
      </w:tr>
      <w:tr w:rsidR="00C41F85" w:rsidRPr="00B22438" w:rsidTr="00C41F8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85" w:rsidRPr="00B22438" w:rsidRDefault="00C41F85" w:rsidP="00C41F85">
            <w:pPr>
              <w:rPr>
                <w:rFonts w:eastAsia="Calibri"/>
                <w:color w:val="C00000"/>
              </w:rPr>
            </w:pPr>
            <w:r w:rsidRPr="00B22438">
              <w:rPr>
                <w:rFonts w:eastAsia="Calibri"/>
                <w:color w:val="C00000"/>
                <w:lang w:val="en-US"/>
              </w:rPr>
              <w:t>PRESCRIPTIONS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85" w:rsidRPr="00B22438" w:rsidRDefault="00C41F85" w:rsidP="00C41F85">
            <w:pPr>
              <w:rPr>
                <w:rFonts w:eastAsia="Calibri"/>
                <w:color w:val="C00000"/>
              </w:rPr>
            </w:pPr>
            <w:r w:rsidRPr="00B22438">
              <w:rPr>
                <w:rFonts w:eastAsia="Calibri"/>
                <w:color w:val="C00000"/>
                <w:lang w:val="en-US"/>
              </w:rPr>
              <w:t>NAZR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85" w:rsidRPr="00B22438" w:rsidRDefault="00C41F85" w:rsidP="00C41F85">
            <w:pPr>
              <w:jc w:val="center"/>
              <w:rPr>
                <w:color w:val="C00000"/>
              </w:rPr>
            </w:pPr>
            <w:r w:rsidRPr="00B22438">
              <w:rPr>
                <w:color w:val="C00000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85" w:rsidRPr="00B22438" w:rsidRDefault="00C41F85" w:rsidP="00C41F85">
            <w:pPr>
              <w:jc w:val="center"/>
              <w:rPr>
                <w:color w:val="C00000"/>
              </w:rPr>
            </w:pPr>
            <w:r w:rsidRPr="00B22438">
              <w:rPr>
                <w:color w:val="C00000"/>
                <w:lang w:val="en-US"/>
              </w:rPr>
              <w:t>N</w:t>
            </w:r>
            <w:r w:rsidRPr="00B22438">
              <w:rPr>
                <w:color w:val="C00000"/>
              </w:rPr>
              <w:t>(2)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85" w:rsidRPr="00B22438" w:rsidRDefault="00C41F85" w:rsidP="00C41F85">
            <w:pPr>
              <w:rPr>
                <w:color w:val="C00000"/>
              </w:rPr>
            </w:pPr>
            <w:r w:rsidRPr="00B22438">
              <w:rPr>
                <w:color w:val="C00000"/>
              </w:rPr>
              <w:t>Код назначения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1F85" w:rsidRPr="00B22438" w:rsidRDefault="00C41F85" w:rsidP="00C41F85">
            <w:pPr>
              <w:rPr>
                <w:color w:val="C00000"/>
              </w:rPr>
            </w:pPr>
          </w:p>
        </w:tc>
      </w:tr>
      <w:tr w:rsidR="00C41F85" w:rsidRPr="00B22438" w:rsidTr="00C41F8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85" w:rsidRPr="00B22438" w:rsidRDefault="00C41F85" w:rsidP="00C41F85">
            <w:pPr>
              <w:rPr>
                <w:rFonts w:eastAsia="Calibri"/>
                <w:color w:val="C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85" w:rsidRPr="00B22438" w:rsidRDefault="00C41F85" w:rsidP="00C41F85">
            <w:pPr>
              <w:rPr>
                <w:rFonts w:eastAsia="Calibri"/>
                <w:color w:val="C00000"/>
                <w:lang w:val="en-US"/>
              </w:rPr>
            </w:pPr>
            <w:r w:rsidRPr="00B22438">
              <w:rPr>
                <w:rFonts w:eastAsia="Calibri"/>
                <w:color w:val="C00000"/>
                <w:lang w:val="en-US"/>
              </w:rPr>
              <w:t>NAZ_SP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85" w:rsidRPr="00B22438" w:rsidRDefault="00C41F85" w:rsidP="00C41F85">
            <w:pPr>
              <w:jc w:val="center"/>
              <w:rPr>
                <w:color w:val="C00000"/>
              </w:rPr>
            </w:pPr>
            <w:r w:rsidRPr="00B22438">
              <w:rPr>
                <w:color w:val="C00000"/>
              </w:rPr>
              <w:t>УМ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85" w:rsidRPr="00B22438" w:rsidRDefault="00C41F85" w:rsidP="00C41F85">
            <w:pPr>
              <w:jc w:val="center"/>
              <w:rPr>
                <w:color w:val="C00000"/>
              </w:rPr>
            </w:pPr>
            <w:r w:rsidRPr="00B22438">
              <w:rPr>
                <w:color w:val="C00000"/>
                <w:lang w:val="en-US"/>
              </w:rPr>
              <w:t>N(4)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85" w:rsidRPr="00B22438" w:rsidRDefault="00C41F85" w:rsidP="00C41F85">
            <w:pPr>
              <w:rPr>
                <w:color w:val="C00000"/>
              </w:rPr>
            </w:pPr>
            <w:r w:rsidRPr="00B22438">
              <w:rPr>
                <w:color w:val="C00000"/>
              </w:rPr>
              <w:t>Специальность врача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1F85" w:rsidRPr="00B22438" w:rsidRDefault="00C41F85" w:rsidP="00C41F85">
            <w:pPr>
              <w:rPr>
                <w:color w:val="C00000"/>
              </w:rPr>
            </w:pPr>
          </w:p>
        </w:tc>
      </w:tr>
      <w:tr w:rsidR="00C41F85" w:rsidRPr="00B22438" w:rsidTr="00C41F8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85" w:rsidRPr="00B22438" w:rsidRDefault="00C41F85" w:rsidP="00C41F85">
            <w:pPr>
              <w:rPr>
                <w:rFonts w:eastAsia="Calibri"/>
                <w:color w:val="C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85" w:rsidRPr="00B22438" w:rsidRDefault="00C41F85" w:rsidP="00C41F85">
            <w:pPr>
              <w:rPr>
                <w:rFonts w:eastAsia="Calibri"/>
                <w:color w:val="C00000"/>
                <w:lang w:val="en-US"/>
              </w:rPr>
            </w:pPr>
            <w:r w:rsidRPr="00B22438">
              <w:rPr>
                <w:rFonts w:eastAsia="Calibri"/>
                <w:color w:val="C00000"/>
                <w:lang w:val="en-US"/>
              </w:rPr>
              <w:t>NAZ_V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85" w:rsidRPr="00B22438" w:rsidRDefault="00C41F85" w:rsidP="00C41F85">
            <w:pPr>
              <w:jc w:val="center"/>
              <w:rPr>
                <w:color w:val="C00000"/>
                <w:lang w:val="en-US"/>
              </w:rPr>
            </w:pPr>
            <w:r w:rsidRPr="00B22438">
              <w:rPr>
                <w:color w:val="C00000"/>
              </w:rPr>
              <w:t>УМ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85" w:rsidRPr="00B22438" w:rsidRDefault="00C41F85" w:rsidP="00C41F85">
            <w:pPr>
              <w:jc w:val="center"/>
              <w:rPr>
                <w:color w:val="C00000"/>
                <w:lang w:val="en-US"/>
              </w:rPr>
            </w:pPr>
            <w:r w:rsidRPr="00B22438">
              <w:rPr>
                <w:color w:val="C00000"/>
                <w:lang w:val="en-US"/>
              </w:rPr>
              <w:t>N(1)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85" w:rsidRPr="00B22438" w:rsidRDefault="00C41F85" w:rsidP="00C41F85">
            <w:pPr>
              <w:rPr>
                <w:color w:val="C00000"/>
              </w:rPr>
            </w:pPr>
            <w:r w:rsidRPr="00B22438">
              <w:rPr>
                <w:color w:val="C00000"/>
              </w:rPr>
              <w:t>Вид обследования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1F85" w:rsidRPr="00B22438" w:rsidRDefault="00C41F85" w:rsidP="00C41F85">
            <w:pPr>
              <w:rPr>
                <w:color w:val="C00000"/>
              </w:rPr>
            </w:pPr>
          </w:p>
        </w:tc>
      </w:tr>
      <w:tr w:rsidR="00C41F85" w:rsidRPr="00B22438" w:rsidTr="00C41F8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85" w:rsidRPr="00B22438" w:rsidRDefault="00C41F85" w:rsidP="00C41F85">
            <w:pPr>
              <w:rPr>
                <w:rFonts w:eastAsia="Calibri"/>
                <w:color w:val="C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85" w:rsidRPr="00B22438" w:rsidRDefault="00C41F85" w:rsidP="00C41F85">
            <w:pPr>
              <w:rPr>
                <w:rFonts w:eastAsia="Calibri"/>
                <w:color w:val="C00000"/>
                <w:lang w:val="en-US"/>
              </w:rPr>
            </w:pPr>
            <w:r w:rsidRPr="00B22438">
              <w:rPr>
                <w:rFonts w:eastAsia="Calibri"/>
                <w:color w:val="C00000"/>
                <w:lang w:val="en-US"/>
              </w:rPr>
              <w:t>NAZ_PMP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85" w:rsidRPr="00B22438" w:rsidRDefault="00C41F85" w:rsidP="00C41F85">
            <w:pPr>
              <w:jc w:val="center"/>
              <w:rPr>
                <w:color w:val="C00000"/>
              </w:rPr>
            </w:pPr>
            <w:r w:rsidRPr="00B22438">
              <w:rPr>
                <w:color w:val="C00000"/>
              </w:rPr>
              <w:t>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85" w:rsidRPr="00B22438" w:rsidRDefault="00C41F85" w:rsidP="00C41F85">
            <w:pPr>
              <w:jc w:val="center"/>
              <w:rPr>
                <w:color w:val="C00000"/>
                <w:lang w:val="en-US"/>
              </w:rPr>
            </w:pPr>
            <w:r w:rsidRPr="00B22438">
              <w:rPr>
                <w:color w:val="C00000"/>
                <w:lang w:val="en-US"/>
              </w:rPr>
              <w:t>N(3)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85" w:rsidRPr="00B22438" w:rsidRDefault="00C41F85" w:rsidP="00C41F85">
            <w:pPr>
              <w:rPr>
                <w:color w:val="C00000"/>
              </w:rPr>
            </w:pPr>
            <w:r w:rsidRPr="00B22438">
              <w:rPr>
                <w:color w:val="C00000"/>
              </w:rPr>
              <w:t>Профиль медицинской помощи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1F85" w:rsidRPr="00B22438" w:rsidRDefault="00C41F85" w:rsidP="00C41F85">
            <w:pPr>
              <w:rPr>
                <w:color w:val="C00000"/>
              </w:rPr>
            </w:pPr>
          </w:p>
        </w:tc>
      </w:tr>
      <w:tr w:rsidR="00C41F85" w:rsidRPr="00B22438" w:rsidTr="00C41F8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85" w:rsidRPr="00B22438" w:rsidRDefault="00C41F85" w:rsidP="00C41F85">
            <w:pPr>
              <w:rPr>
                <w:rFonts w:eastAsia="Calibri"/>
                <w:color w:val="C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85" w:rsidRPr="00B22438" w:rsidRDefault="00C41F85" w:rsidP="00C41F85">
            <w:pPr>
              <w:rPr>
                <w:rFonts w:eastAsia="Calibri"/>
                <w:color w:val="C00000"/>
                <w:lang w:val="en-US"/>
              </w:rPr>
            </w:pPr>
            <w:r w:rsidRPr="00B22438">
              <w:rPr>
                <w:rFonts w:eastAsia="Calibri"/>
                <w:color w:val="C00000"/>
                <w:lang w:val="en-US"/>
              </w:rPr>
              <w:t>NAZ_PK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85" w:rsidRPr="00B22438" w:rsidRDefault="00C41F85" w:rsidP="00C41F85">
            <w:pPr>
              <w:jc w:val="center"/>
              <w:rPr>
                <w:color w:val="C00000"/>
              </w:rPr>
            </w:pPr>
            <w:r w:rsidRPr="00B22438">
              <w:rPr>
                <w:color w:val="C00000"/>
              </w:rPr>
              <w:t>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85" w:rsidRPr="00B22438" w:rsidRDefault="00C41F85" w:rsidP="00C41F85">
            <w:pPr>
              <w:jc w:val="center"/>
              <w:rPr>
                <w:color w:val="C00000"/>
                <w:lang w:val="en-US"/>
              </w:rPr>
            </w:pPr>
            <w:r w:rsidRPr="00B22438">
              <w:rPr>
                <w:color w:val="C00000"/>
                <w:lang w:val="en-US"/>
              </w:rPr>
              <w:t>N(3)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85" w:rsidRPr="00B22438" w:rsidRDefault="00C41F85" w:rsidP="00C41F85">
            <w:pPr>
              <w:rPr>
                <w:color w:val="C00000"/>
              </w:rPr>
            </w:pPr>
            <w:r w:rsidRPr="00B22438">
              <w:rPr>
                <w:color w:val="C00000"/>
              </w:rPr>
              <w:t>Профиль койки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85" w:rsidRPr="00B22438" w:rsidRDefault="00C41F85" w:rsidP="00C41F85">
            <w:pPr>
              <w:rPr>
                <w:color w:val="C00000"/>
              </w:rPr>
            </w:pPr>
          </w:p>
        </w:tc>
      </w:tr>
      <w:tr w:rsidR="009A4694" w:rsidRPr="00B22438" w:rsidTr="00C41F85">
        <w:tc>
          <w:tcPr>
            <w:tcW w:w="10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pPr>
              <w:rPr>
                <w:b/>
                <w:color w:val="1F497D" w:themeColor="text2"/>
              </w:rPr>
            </w:pPr>
            <w:r w:rsidRPr="00B22438">
              <w:rPr>
                <w:b/>
                <w:color w:val="17365D" w:themeColor="text2" w:themeShade="BF"/>
              </w:rPr>
              <w:t>Сведения об услугах</w:t>
            </w:r>
          </w:p>
        </w:tc>
      </w:tr>
      <w:tr w:rsidR="009A4694" w:rsidRPr="00B22438" w:rsidTr="00C41F8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pPr>
              <w:rPr>
                <w:rFonts w:eastAsia="Calibri"/>
              </w:rPr>
            </w:pPr>
            <w:r w:rsidRPr="00B22438">
              <w:t>USL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pPr>
              <w:rPr>
                <w:rFonts w:eastAsia="Calibri"/>
              </w:rPr>
            </w:pPr>
            <w:r w:rsidRPr="00B22438">
              <w:rPr>
                <w:rFonts w:eastAsia="Calibri"/>
              </w:rPr>
              <w:t>IDSERV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r w:rsidRPr="00B22438"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r w:rsidRPr="00B22438">
              <w:t>Т(36)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94" w:rsidRPr="00B22438" w:rsidRDefault="009A4694" w:rsidP="00C41F85">
            <w:r w:rsidRPr="00B22438">
              <w:t>Номер записи в реестре услуг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94" w:rsidRPr="00B22438" w:rsidRDefault="009A4694" w:rsidP="00C41F85">
            <w:r w:rsidRPr="00B22438">
              <w:t xml:space="preserve">Порядковый номер записи о медицинской услуге для всего Реестра </w:t>
            </w:r>
            <w:r w:rsidR="00C41F85" w:rsidRPr="00B22438">
              <w:t>счета</w:t>
            </w:r>
            <w:r w:rsidRPr="00B22438">
              <w:t>.</w:t>
            </w:r>
          </w:p>
        </w:tc>
      </w:tr>
      <w:tr w:rsidR="00C41F85" w:rsidRPr="00B22438" w:rsidTr="00C41F8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85" w:rsidRPr="00B22438" w:rsidRDefault="00C41F85" w:rsidP="00C41F85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85" w:rsidRPr="00B22438" w:rsidRDefault="00C41F85" w:rsidP="00C41F85">
            <w:pPr>
              <w:rPr>
                <w:rFonts w:eastAsia="Calibri"/>
              </w:rPr>
            </w:pPr>
            <w:r w:rsidRPr="00B22438">
              <w:rPr>
                <w:rFonts w:eastAsia="Calibri"/>
              </w:rPr>
              <w:t>ID_U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85" w:rsidRPr="00B22438" w:rsidRDefault="00C41F85" w:rsidP="00C41F85">
            <w:r w:rsidRPr="00B22438"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85" w:rsidRPr="00B22438" w:rsidRDefault="00C41F85" w:rsidP="00C41F85">
            <w:r w:rsidRPr="00B22438">
              <w:t>T(36)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85" w:rsidRPr="00B22438" w:rsidRDefault="00C41F85" w:rsidP="00C41F85">
            <w:r w:rsidRPr="00B22438">
              <w:t xml:space="preserve">Уникальный код записи об оказанной услуге. 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1F85" w:rsidRPr="00B22438" w:rsidRDefault="00C41F85" w:rsidP="00C41F85">
            <w:r w:rsidRPr="00B22438">
              <w:rPr>
                <w:i/>
              </w:rPr>
              <w:t xml:space="preserve">Заполняется значением, переданным в </w:t>
            </w:r>
            <w:proofErr w:type="gramStart"/>
            <w:r w:rsidRPr="00B22438">
              <w:rPr>
                <w:i/>
              </w:rPr>
              <w:t>Реестре</w:t>
            </w:r>
            <w:proofErr w:type="gramEnd"/>
            <w:r w:rsidRPr="00B22438">
              <w:rPr>
                <w:i/>
              </w:rPr>
              <w:t xml:space="preserve"> сведений, на основании которого формируется счет</w:t>
            </w:r>
          </w:p>
        </w:tc>
      </w:tr>
      <w:tr w:rsidR="00C41F85" w:rsidRPr="00B22438" w:rsidTr="00C41F8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85" w:rsidRPr="00B22438" w:rsidRDefault="00C41F85" w:rsidP="00C41F85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85" w:rsidRPr="00B22438" w:rsidRDefault="00C41F85" w:rsidP="00C41F85">
            <w:pPr>
              <w:rPr>
                <w:rFonts w:eastAsia="Calibri"/>
              </w:rPr>
            </w:pPr>
            <w:r w:rsidRPr="00B22438">
              <w:rPr>
                <w:rFonts w:eastAsia="Calibri"/>
              </w:rPr>
              <w:t>LPU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85" w:rsidRPr="00B22438" w:rsidRDefault="00C41F85" w:rsidP="00C41F85">
            <w:r w:rsidRPr="00B22438"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85" w:rsidRPr="00B22438" w:rsidRDefault="00C41F85" w:rsidP="00C41F85">
            <w:pPr>
              <w:rPr>
                <w:lang w:val="en-US"/>
              </w:rPr>
            </w:pPr>
            <w:r w:rsidRPr="00B22438">
              <w:t>Т(6)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85" w:rsidRPr="00B22438" w:rsidRDefault="00C41F85" w:rsidP="00C41F85">
            <w:r w:rsidRPr="00B22438">
              <w:t>Код МО.</w:t>
            </w:r>
          </w:p>
          <w:p w:rsidR="00C41F85" w:rsidRPr="00B22438" w:rsidRDefault="00C41F85" w:rsidP="00C41F85">
            <w:r w:rsidRPr="00B22438">
              <w:t xml:space="preserve">Соответствует </w:t>
            </w:r>
            <w:proofErr w:type="spellStart"/>
            <w:r w:rsidRPr="00B22438">
              <w:t>CodeM</w:t>
            </w:r>
            <w:proofErr w:type="spellEnd"/>
            <w:r w:rsidRPr="00B22438">
              <w:t xml:space="preserve"> из Справочника Т001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85" w:rsidRPr="00B22438" w:rsidRDefault="00C41F85" w:rsidP="00C41F85"/>
        </w:tc>
      </w:tr>
      <w:tr w:rsidR="009A4694" w:rsidRPr="00B22438" w:rsidTr="00C41F8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pPr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pPr>
              <w:rPr>
                <w:rFonts w:eastAsia="Calibri"/>
              </w:rPr>
            </w:pPr>
            <w:r w:rsidRPr="00B22438">
              <w:rPr>
                <w:rFonts w:eastAsia="Calibri"/>
              </w:rPr>
              <w:t>LPU_1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r w:rsidRPr="00B22438">
              <w:t>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r w:rsidRPr="00B22438">
              <w:t>Т(8)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94" w:rsidRPr="00B22438" w:rsidRDefault="009A4694" w:rsidP="00C41F85">
            <w:r w:rsidRPr="00B22438">
              <w:t>Подразделение МО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94" w:rsidRPr="00B22438" w:rsidRDefault="009A4694" w:rsidP="00C41F85">
            <w:r w:rsidRPr="00B22438">
              <w:t>Не заполняется*</w:t>
            </w:r>
          </w:p>
        </w:tc>
      </w:tr>
      <w:tr w:rsidR="009A4694" w:rsidRPr="00B22438" w:rsidTr="00C41F8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pPr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pPr>
              <w:rPr>
                <w:rFonts w:eastAsia="Calibri"/>
              </w:rPr>
            </w:pPr>
            <w:r w:rsidRPr="00B22438">
              <w:rPr>
                <w:rFonts w:eastAsia="Calibri"/>
              </w:rPr>
              <w:t>PODR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r w:rsidRPr="00B22438">
              <w:t>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r w:rsidRPr="00B22438">
              <w:t>N(8)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94" w:rsidRPr="00B22438" w:rsidRDefault="009A4694" w:rsidP="00C41F85">
            <w:r w:rsidRPr="00B22438">
              <w:t>Код отделения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94" w:rsidRPr="00B22438" w:rsidRDefault="009A4694" w:rsidP="00C41F85">
            <w:r w:rsidRPr="00B22438">
              <w:t>Не заполняется</w:t>
            </w:r>
          </w:p>
        </w:tc>
      </w:tr>
      <w:tr w:rsidR="009A4694" w:rsidRPr="00B22438" w:rsidTr="00C41F85">
        <w:trPr>
          <w:trHeight w:val="29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pPr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pPr>
              <w:rPr>
                <w:rFonts w:eastAsia="Calibri"/>
              </w:rPr>
            </w:pPr>
            <w:r w:rsidRPr="00B22438">
              <w:rPr>
                <w:rFonts w:eastAsia="Calibri"/>
              </w:rPr>
              <w:t>PROFIL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r w:rsidRPr="00B22438"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r w:rsidRPr="00B22438">
              <w:t>N(3)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94" w:rsidRPr="00B22438" w:rsidRDefault="009A4694" w:rsidP="00C41F85">
            <w:r w:rsidRPr="00B22438">
              <w:t xml:space="preserve">Профиль </w:t>
            </w:r>
            <w:proofErr w:type="gramStart"/>
            <w:r w:rsidRPr="00B22438">
              <w:t>оказанной</w:t>
            </w:r>
            <w:proofErr w:type="gramEnd"/>
            <w:r w:rsidRPr="00B22438">
              <w:t xml:space="preserve"> </w:t>
            </w:r>
            <w:r w:rsidRPr="00B22438">
              <w:lastRenderedPageBreak/>
              <w:t>медицинской помощи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94" w:rsidRPr="00B22438" w:rsidRDefault="00C41F85" w:rsidP="00C41F85">
            <w:r w:rsidRPr="00B22438">
              <w:rPr>
                <w:i/>
              </w:rPr>
              <w:lastRenderedPageBreak/>
              <w:t xml:space="preserve">Заполняется значением, </w:t>
            </w:r>
            <w:r w:rsidRPr="00B22438">
              <w:rPr>
                <w:i/>
              </w:rPr>
              <w:lastRenderedPageBreak/>
              <w:t xml:space="preserve">переданным в </w:t>
            </w:r>
            <w:proofErr w:type="gramStart"/>
            <w:r w:rsidRPr="00B22438">
              <w:rPr>
                <w:i/>
              </w:rPr>
              <w:t>Реестре</w:t>
            </w:r>
            <w:proofErr w:type="gramEnd"/>
            <w:r w:rsidRPr="00B22438">
              <w:rPr>
                <w:i/>
              </w:rPr>
              <w:t xml:space="preserve"> сведений, на основании которого формируется счет</w:t>
            </w:r>
          </w:p>
        </w:tc>
      </w:tr>
      <w:tr w:rsidR="009A4694" w:rsidRPr="00B22438" w:rsidTr="00C41F8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pPr>
              <w:rPr>
                <w:rFonts w:eastAsia="Calibri"/>
                <w:strike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pPr>
              <w:rPr>
                <w:rFonts w:eastAsia="Calibri"/>
                <w:strike/>
                <w:color w:val="00B050"/>
              </w:rPr>
            </w:pPr>
            <w:r w:rsidRPr="00B22438">
              <w:rPr>
                <w:strike/>
                <w:color w:val="00B050"/>
              </w:rPr>
              <w:t>VID_VME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pPr>
              <w:rPr>
                <w:strike/>
                <w:color w:val="00B050"/>
              </w:rPr>
            </w:pPr>
            <w:r w:rsidRPr="00B22438">
              <w:rPr>
                <w:strike/>
                <w:color w:val="00B050"/>
              </w:rPr>
              <w:t>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pPr>
              <w:rPr>
                <w:strike/>
                <w:color w:val="00B050"/>
              </w:rPr>
            </w:pPr>
            <w:r w:rsidRPr="00B22438">
              <w:rPr>
                <w:strike/>
                <w:color w:val="00B050"/>
              </w:rPr>
              <w:t>Т(15)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94" w:rsidRPr="00B22438" w:rsidRDefault="009A4694" w:rsidP="00C41F85">
            <w:pPr>
              <w:rPr>
                <w:strike/>
                <w:color w:val="00B050"/>
              </w:rPr>
            </w:pPr>
            <w:r w:rsidRPr="00B22438">
              <w:rPr>
                <w:strike/>
                <w:color w:val="00B050"/>
              </w:rPr>
              <w:t>Вид медицинского вмешательства. Не заполняется.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94" w:rsidRPr="00B22438" w:rsidRDefault="009A4694" w:rsidP="00C41F85">
            <w:pPr>
              <w:rPr>
                <w:strike/>
                <w:color w:val="00B050"/>
              </w:rPr>
            </w:pPr>
          </w:p>
        </w:tc>
      </w:tr>
      <w:tr w:rsidR="009A4694" w:rsidRPr="00B22438" w:rsidTr="00C41F8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pPr>
              <w:rPr>
                <w:rFonts w:eastAsia="Calibri"/>
                <w:strike/>
                <w:color w:val="00B05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pPr>
              <w:rPr>
                <w:rFonts w:eastAsia="Calibri"/>
                <w:strike/>
                <w:color w:val="00B050"/>
              </w:rPr>
            </w:pPr>
            <w:r w:rsidRPr="00B22438">
              <w:rPr>
                <w:rFonts w:eastAsia="Calibri"/>
                <w:strike/>
                <w:color w:val="00B050"/>
              </w:rPr>
              <w:t>DET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pPr>
              <w:rPr>
                <w:strike/>
                <w:color w:val="00B050"/>
              </w:rPr>
            </w:pPr>
            <w:r w:rsidRPr="00B22438">
              <w:rPr>
                <w:strike/>
                <w:color w:val="00B050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pPr>
              <w:rPr>
                <w:strike/>
                <w:color w:val="00B050"/>
              </w:rPr>
            </w:pPr>
            <w:r w:rsidRPr="00B22438">
              <w:rPr>
                <w:strike/>
                <w:color w:val="00B050"/>
              </w:rPr>
              <w:t>N(1)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94" w:rsidRPr="00B22438" w:rsidRDefault="009A4694" w:rsidP="00C41F85">
            <w:pPr>
              <w:rPr>
                <w:strike/>
                <w:color w:val="00B050"/>
              </w:rPr>
            </w:pPr>
            <w:r w:rsidRPr="00B22438">
              <w:rPr>
                <w:strike/>
                <w:color w:val="00B050"/>
              </w:rPr>
              <w:t>Признак применения детского тарифа.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94" w:rsidRPr="00B22438" w:rsidRDefault="009A4694" w:rsidP="00C41F85">
            <w:pPr>
              <w:rPr>
                <w:strike/>
                <w:color w:val="00B050"/>
              </w:rPr>
            </w:pPr>
            <w:r w:rsidRPr="00B22438">
              <w:rPr>
                <w:strike/>
                <w:color w:val="00B050"/>
              </w:rPr>
              <w:t>0-применен тариф для взрослых, 1-применен тариф для детей.</w:t>
            </w:r>
          </w:p>
        </w:tc>
      </w:tr>
      <w:tr w:rsidR="00B22438" w:rsidRPr="00B22438" w:rsidTr="00C41F8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22438" w:rsidRPr="00B22438" w:rsidRDefault="00B22438" w:rsidP="00C41F85">
            <w:pPr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22438" w:rsidRPr="00B22438" w:rsidRDefault="00B22438" w:rsidP="00C41F85">
            <w:pPr>
              <w:rPr>
                <w:rFonts w:eastAsia="Calibri"/>
              </w:rPr>
            </w:pPr>
            <w:r w:rsidRPr="00B22438">
              <w:rPr>
                <w:rFonts w:eastAsia="Calibri"/>
              </w:rPr>
              <w:t>DATE_IN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22438" w:rsidRPr="00B22438" w:rsidRDefault="00B22438" w:rsidP="00C41F85">
            <w:r w:rsidRPr="00B22438"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22438" w:rsidRPr="00B22438" w:rsidRDefault="00B22438" w:rsidP="00C41F85">
            <w:r w:rsidRPr="00B22438">
              <w:t>D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438" w:rsidRPr="00B22438" w:rsidRDefault="00B22438" w:rsidP="00C41F85">
            <w:r w:rsidRPr="00B22438">
              <w:t>Дата начала оказания услуги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438" w:rsidRPr="00B22438" w:rsidRDefault="00B22438" w:rsidP="00C41F85">
            <w:r w:rsidRPr="00B22438">
              <w:rPr>
                <w:i/>
              </w:rPr>
              <w:t xml:space="preserve">Заполняется значением, переданным в </w:t>
            </w:r>
            <w:proofErr w:type="gramStart"/>
            <w:r w:rsidRPr="00B22438">
              <w:rPr>
                <w:i/>
              </w:rPr>
              <w:t>Реестре</w:t>
            </w:r>
            <w:proofErr w:type="gramEnd"/>
            <w:r w:rsidRPr="00B22438">
              <w:rPr>
                <w:i/>
              </w:rPr>
              <w:t xml:space="preserve"> сведений, на основании которого формируется счет</w:t>
            </w:r>
          </w:p>
          <w:p w:rsidR="00B22438" w:rsidRPr="00B22438" w:rsidRDefault="00B22438" w:rsidP="00C41F85">
            <w:pPr>
              <w:pStyle w:val="1"/>
              <w:rPr>
                <w:sz w:val="20"/>
                <w:szCs w:val="20"/>
              </w:rPr>
            </w:pPr>
          </w:p>
        </w:tc>
      </w:tr>
      <w:tr w:rsidR="00B22438" w:rsidRPr="00B22438" w:rsidTr="008D673F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22438" w:rsidRPr="00B22438" w:rsidRDefault="00B22438" w:rsidP="00C41F85">
            <w:pPr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22438" w:rsidRPr="00B22438" w:rsidRDefault="00B22438" w:rsidP="00C41F85">
            <w:pPr>
              <w:rPr>
                <w:rFonts w:eastAsia="Calibri"/>
              </w:rPr>
            </w:pPr>
            <w:r w:rsidRPr="00B22438">
              <w:rPr>
                <w:rFonts w:eastAsia="Calibri"/>
              </w:rPr>
              <w:t>DATE_OUT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22438" w:rsidRPr="00B22438" w:rsidRDefault="00B22438" w:rsidP="00C41F85">
            <w:r w:rsidRPr="00B22438"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22438" w:rsidRPr="00B22438" w:rsidRDefault="00B22438" w:rsidP="00C41F85">
            <w:r w:rsidRPr="00B22438">
              <w:t>D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438" w:rsidRPr="00B22438" w:rsidRDefault="00B22438" w:rsidP="00C41F85">
            <w:r w:rsidRPr="00B22438">
              <w:t>Дата окончания оказания услуги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438" w:rsidRPr="00B22438" w:rsidRDefault="00B22438" w:rsidP="00C41F85">
            <w:pPr>
              <w:pStyle w:val="1"/>
              <w:rPr>
                <w:sz w:val="20"/>
                <w:szCs w:val="20"/>
              </w:rPr>
            </w:pPr>
          </w:p>
        </w:tc>
      </w:tr>
      <w:tr w:rsidR="00B22438" w:rsidRPr="00B22438" w:rsidTr="008D673F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22438" w:rsidRPr="00B22438" w:rsidRDefault="00B22438" w:rsidP="00C41F85">
            <w:pPr>
              <w:rPr>
                <w:rFonts w:eastAsia="Calibri"/>
                <w:color w:val="C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22438" w:rsidRPr="00B22438" w:rsidRDefault="00B22438" w:rsidP="00C41F85">
            <w:pPr>
              <w:pStyle w:val="1"/>
              <w:rPr>
                <w:rFonts w:eastAsia="Calibri"/>
                <w:color w:val="C00000"/>
                <w:sz w:val="20"/>
                <w:szCs w:val="20"/>
                <w:lang w:val="en-US" w:eastAsia="ru-RU"/>
              </w:rPr>
            </w:pPr>
            <w:r w:rsidRPr="00B22438">
              <w:rPr>
                <w:rFonts w:eastAsia="Calibri"/>
                <w:color w:val="C00000"/>
                <w:sz w:val="20"/>
                <w:szCs w:val="20"/>
                <w:lang w:val="en-US" w:eastAsia="ru-RU"/>
              </w:rPr>
              <w:t>P</w:t>
            </w:r>
            <w:r w:rsidRPr="00B22438">
              <w:rPr>
                <w:rFonts w:eastAsia="Calibri"/>
                <w:color w:val="C00000"/>
                <w:sz w:val="20"/>
                <w:szCs w:val="20"/>
                <w:lang w:eastAsia="ru-RU"/>
              </w:rPr>
              <w:t>_</w:t>
            </w:r>
            <w:r w:rsidRPr="00B22438">
              <w:rPr>
                <w:rFonts w:eastAsia="Calibri"/>
                <w:color w:val="C00000"/>
                <w:sz w:val="20"/>
                <w:szCs w:val="20"/>
                <w:lang w:val="en-US" w:eastAsia="ru-RU"/>
              </w:rPr>
              <w:t>OTK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22438" w:rsidRPr="00B22438" w:rsidRDefault="00B22438" w:rsidP="00C41F85">
            <w:pPr>
              <w:pStyle w:val="1"/>
              <w:jc w:val="center"/>
              <w:rPr>
                <w:color w:val="C00000"/>
                <w:sz w:val="20"/>
                <w:szCs w:val="20"/>
                <w:lang w:eastAsia="ru-RU"/>
              </w:rPr>
            </w:pPr>
            <w:r w:rsidRPr="00B22438">
              <w:rPr>
                <w:color w:val="C00000"/>
                <w:sz w:val="20"/>
                <w:szCs w:val="20"/>
                <w:lang w:eastAsia="ru-RU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22438" w:rsidRPr="00B22438" w:rsidRDefault="00B22438" w:rsidP="00C41F85">
            <w:pPr>
              <w:pStyle w:val="1"/>
              <w:jc w:val="center"/>
              <w:rPr>
                <w:color w:val="C00000"/>
                <w:sz w:val="20"/>
                <w:szCs w:val="20"/>
                <w:lang w:eastAsia="ru-RU"/>
              </w:rPr>
            </w:pPr>
            <w:r w:rsidRPr="00B22438">
              <w:rPr>
                <w:color w:val="C00000"/>
                <w:sz w:val="20"/>
                <w:szCs w:val="20"/>
                <w:lang w:val="en-US" w:eastAsia="ru-RU"/>
              </w:rPr>
              <w:t>N</w:t>
            </w:r>
            <w:r w:rsidRPr="00B22438">
              <w:rPr>
                <w:color w:val="C00000"/>
                <w:sz w:val="20"/>
                <w:szCs w:val="20"/>
                <w:lang w:eastAsia="ru-RU"/>
              </w:rPr>
              <w:t>(1)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438" w:rsidRPr="00B22438" w:rsidRDefault="00B22438" w:rsidP="00C41F85">
            <w:pPr>
              <w:pStyle w:val="1"/>
              <w:rPr>
                <w:color w:val="C00000"/>
                <w:sz w:val="20"/>
                <w:szCs w:val="20"/>
                <w:lang w:eastAsia="ru-RU"/>
              </w:rPr>
            </w:pPr>
            <w:r w:rsidRPr="00B22438">
              <w:rPr>
                <w:color w:val="C00000"/>
                <w:sz w:val="20"/>
                <w:szCs w:val="20"/>
                <w:lang w:eastAsia="ru-RU"/>
              </w:rPr>
              <w:t>Признак отказа от услуги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438" w:rsidRPr="00B22438" w:rsidRDefault="00B22438" w:rsidP="00C41F85">
            <w:pPr>
              <w:pStyle w:val="1"/>
              <w:rPr>
                <w:color w:val="C00000"/>
                <w:sz w:val="20"/>
                <w:szCs w:val="20"/>
                <w:lang w:eastAsia="ru-RU"/>
              </w:rPr>
            </w:pPr>
          </w:p>
        </w:tc>
      </w:tr>
      <w:tr w:rsidR="009A4694" w:rsidRPr="00B22438" w:rsidTr="00C41F8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pPr>
              <w:rPr>
                <w:rFonts w:eastAsia="Calibri"/>
                <w:strike/>
                <w:color w:val="00B05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pPr>
              <w:rPr>
                <w:rFonts w:eastAsia="Calibri"/>
                <w:strike/>
                <w:color w:val="00B050"/>
              </w:rPr>
            </w:pPr>
            <w:r w:rsidRPr="00B22438">
              <w:rPr>
                <w:rFonts w:eastAsia="Calibri"/>
                <w:strike/>
                <w:color w:val="00B050"/>
              </w:rPr>
              <w:t>DS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pPr>
              <w:rPr>
                <w:strike/>
                <w:color w:val="00B050"/>
              </w:rPr>
            </w:pPr>
            <w:r w:rsidRPr="00B22438">
              <w:rPr>
                <w:strike/>
                <w:color w:val="00B050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pPr>
              <w:rPr>
                <w:strike/>
                <w:color w:val="00B050"/>
              </w:rPr>
            </w:pPr>
            <w:r w:rsidRPr="00B22438">
              <w:rPr>
                <w:strike/>
                <w:color w:val="00B050"/>
              </w:rPr>
              <w:t>Т(10)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94" w:rsidRPr="00B22438" w:rsidRDefault="009A4694" w:rsidP="00C41F85">
            <w:pPr>
              <w:rPr>
                <w:strike/>
                <w:color w:val="00B050"/>
              </w:rPr>
            </w:pPr>
            <w:r w:rsidRPr="00B22438">
              <w:rPr>
                <w:strike/>
                <w:color w:val="00B050"/>
              </w:rPr>
              <w:t>Диагноз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94" w:rsidRPr="00B22438" w:rsidRDefault="009A4694" w:rsidP="00C41F85">
            <w:pPr>
              <w:rPr>
                <w:strike/>
                <w:color w:val="00B050"/>
              </w:rPr>
            </w:pPr>
            <w:r w:rsidRPr="00B22438">
              <w:rPr>
                <w:strike/>
                <w:color w:val="00B050"/>
              </w:rPr>
              <w:t xml:space="preserve">Код диагноза из справочника МКБ </w:t>
            </w:r>
          </w:p>
        </w:tc>
      </w:tr>
      <w:tr w:rsidR="00B22438" w:rsidRPr="00B22438" w:rsidTr="008D673F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22438" w:rsidRPr="00B22438" w:rsidRDefault="00B22438" w:rsidP="00C41F85">
            <w:pPr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22438" w:rsidRPr="00B22438" w:rsidRDefault="00B22438" w:rsidP="00C41F85">
            <w:pPr>
              <w:rPr>
                <w:rFonts w:eastAsia="Calibri"/>
              </w:rPr>
            </w:pPr>
            <w:r w:rsidRPr="00B22438">
              <w:rPr>
                <w:rFonts w:eastAsia="Calibri"/>
              </w:rPr>
              <w:t>CODE_USL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22438" w:rsidRPr="00B22438" w:rsidRDefault="00B22438" w:rsidP="00C41F85">
            <w:r w:rsidRPr="00B22438"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22438" w:rsidRPr="00B22438" w:rsidRDefault="00B22438" w:rsidP="00C41F85">
            <w:r w:rsidRPr="00B22438">
              <w:t>T(20)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438" w:rsidRPr="00B22438" w:rsidRDefault="00B22438" w:rsidP="00C41F85">
            <w:r w:rsidRPr="00B22438">
              <w:t>Код услуги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438" w:rsidRPr="00B22438" w:rsidRDefault="00B22438" w:rsidP="00C41F85">
            <w:r w:rsidRPr="00B22438">
              <w:rPr>
                <w:i/>
              </w:rPr>
              <w:t xml:space="preserve">Заполняется значением, переданным в </w:t>
            </w:r>
            <w:proofErr w:type="gramStart"/>
            <w:r w:rsidRPr="00B22438">
              <w:rPr>
                <w:i/>
              </w:rPr>
              <w:t>Реестре</w:t>
            </w:r>
            <w:proofErr w:type="gramEnd"/>
            <w:r w:rsidRPr="00B22438">
              <w:rPr>
                <w:i/>
              </w:rPr>
              <w:t xml:space="preserve"> сведений, на основании которого формируется счет</w:t>
            </w:r>
          </w:p>
          <w:p w:rsidR="00B22438" w:rsidRPr="00B22438" w:rsidRDefault="00B22438" w:rsidP="00C41F85"/>
        </w:tc>
      </w:tr>
      <w:tr w:rsidR="00B22438" w:rsidRPr="00B22438" w:rsidTr="008D673F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22438" w:rsidRPr="00B22438" w:rsidRDefault="00B22438" w:rsidP="00C41F85">
            <w:pPr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22438" w:rsidRPr="00B22438" w:rsidRDefault="00B22438" w:rsidP="00C41F85">
            <w:pPr>
              <w:rPr>
                <w:rFonts w:eastAsia="Calibri"/>
              </w:rPr>
            </w:pPr>
            <w:r w:rsidRPr="00B22438">
              <w:rPr>
                <w:rFonts w:eastAsia="Calibri"/>
              </w:rPr>
              <w:t>KOL_USL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22438" w:rsidRPr="00B22438" w:rsidRDefault="00B22438" w:rsidP="00C41F85">
            <w:r w:rsidRPr="00B22438"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22438" w:rsidRPr="00B22438" w:rsidRDefault="00B22438" w:rsidP="00C41F85">
            <w:r w:rsidRPr="00B22438">
              <w:t>N(6.2)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438" w:rsidRPr="00B22438" w:rsidRDefault="00B22438" w:rsidP="00C41F85">
            <w:r w:rsidRPr="00B22438">
              <w:t>Количество оказанных услуг (кратность услуги)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438" w:rsidRPr="00B22438" w:rsidRDefault="00B22438" w:rsidP="00C41F85"/>
        </w:tc>
      </w:tr>
      <w:tr w:rsidR="00B22438" w:rsidRPr="00B22438" w:rsidTr="008D673F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22438" w:rsidRPr="00B22438" w:rsidRDefault="00B22438" w:rsidP="00C41F85">
            <w:pPr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22438" w:rsidRPr="00B22438" w:rsidRDefault="00B22438" w:rsidP="00C41F85">
            <w:pPr>
              <w:rPr>
                <w:rFonts w:eastAsia="Calibri"/>
              </w:rPr>
            </w:pPr>
            <w:r w:rsidRPr="00B22438">
              <w:rPr>
                <w:rFonts w:eastAsia="Calibri"/>
              </w:rPr>
              <w:t>TARIF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22438" w:rsidRPr="00B22438" w:rsidRDefault="00B22438" w:rsidP="00C41F85">
            <w:r w:rsidRPr="00B22438"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22438" w:rsidRPr="00B22438" w:rsidRDefault="00B22438" w:rsidP="00C41F85">
            <w:r w:rsidRPr="00B22438">
              <w:t>N(15.2)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438" w:rsidRPr="00B22438" w:rsidRDefault="00B22438" w:rsidP="00C41F85">
            <w:r w:rsidRPr="00B22438">
              <w:t xml:space="preserve">Тариф 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438" w:rsidRPr="00B22438" w:rsidRDefault="00B22438" w:rsidP="00C41F85"/>
        </w:tc>
      </w:tr>
      <w:tr w:rsidR="00B22438" w:rsidRPr="00B22438" w:rsidTr="008D673F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22438" w:rsidRPr="00B22438" w:rsidRDefault="00B22438" w:rsidP="00C41F85">
            <w:pPr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22438" w:rsidRPr="00B22438" w:rsidRDefault="00B22438" w:rsidP="00C41F85">
            <w:pPr>
              <w:rPr>
                <w:rFonts w:eastAsia="Calibri"/>
              </w:rPr>
            </w:pPr>
            <w:r w:rsidRPr="00B22438">
              <w:t>SUMV_USL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22438" w:rsidRPr="00B22438" w:rsidRDefault="00B22438" w:rsidP="00C41F85">
            <w:r w:rsidRPr="00B22438"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22438" w:rsidRPr="00B22438" w:rsidRDefault="00B22438" w:rsidP="00C41F85">
            <w:r w:rsidRPr="00B22438">
              <w:t>N(15.2)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438" w:rsidRPr="00B22438" w:rsidRDefault="00B22438" w:rsidP="00C41F85">
            <w:r w:rsidRPr="00B22438">
              <w:t>Стоимость медицинской услуги, выставленная к оплате (руб.)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438" w:rsidRPr="00B22438" w:rsidRDefault="00B22438" w:rsidP="00C41F85"/>
        </w:tc>
      </w:tr>
      <w:tr w:rsidR="00B22438" w:rsidRPr="00B22438" w:rsidTr="008D673F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22438" w:rsidRPr="00B22438" w:rsidRDefault="00B22438" w:rsidP="00C41F85">
            <w:pPr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22438" w:rsidRPr="00B22438" w:rsidRDefault="00B22438" w:rsidP="00C41F85">
            <w:pPr>
              <w:rPr>
                <w:rFonts w:eastAsia="Calibri"/>
              </w:rPr>
            </w:pPr>
            <w:r w:rsidRPr="00B22438">
              <w:rPr>
                <w:rFonts w:eastAsia="Calibri"/>
              </w:rPr>
              <w:t>PRVS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22438" w:rsidRPr="00B22438" w:rsidRDefault="00B22438" w:rsidP="00C41F85">
            <w:r w:rsidRPr="00B22438"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22438" w:rsidRPr="00BB62F3" w:rsidRDefault="00BB62F3" w:rsidP="00C41F85">
            <w:pPr>
              <w:rPr>
                <w:color w:val="C00000"/>
              </w:rPr>
            </w:pPr>
            <w:r w:rsidRPr="00BB62F3">
              <w:rPr>
                <w:color w:val="C00000"/>
              </w:rPr>
              <w:t>N(</w:t>
            </w:r>
            <w:r w:rsidRPr="00BB62F3">
              <w:rPr>
                <w:color w:val="C00000"/>
                <w:lang w:val="en-US"/>
              </w:rPr>
              <w:t>4</w:t>
            </w:r>
            <w:r w:rsidR="00B22438" w:rsidRPr="00BB62F3">
              <w:rPr>
                <w:color w:val="C00000"/>
              </w:rPr>
              <w:t>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438" w:rsidRPr="00B22438" w:rsidRDefault="00B22438" w:rsidP="00C41F85">
            <w:r w:rsidRPr="00B22438">
              <w:t>Специальность медработника, выполнившего услугу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438" w:rsidRPr="00B22438" w:rsidRDefault="00B22438" w:rsidP="00C41F85"/>
        </w:tc>
      </w:tr>
      <w:tr w:rsidR="00B22438" w:rsidRPr="00B22438" w:rsidTr="008D673F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22438" w:rsidRPr="00B22438" w:rsidRDefault="00B22438" w:rsidP="00C41F85">
            <w:pPr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22438" w:rsidRPr="00B22438" w:rsidRDefault="00B22438" w:rsidP="00C41F85">
            <w:pPr>
              <w:rPr>
                <w:rFonts w:eastAsia="Calibri"/>
              </w:rPr>
            </w:pPr>
            <w:r w:rsidRPr="00B22438">
              <w:rPr>
                <w:rFonts w:eastAsia="Calibri"/>
              </w:rPr>
              <w:t>CODE_MD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22438" w:rsidRPr="00B22438" w:rsidRDefault="00B22438" w:rsidP="00C41F85">
            <w:r w:rsidRPr="00B22438"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22438" w:rsidRPr="00B22438" w:rsidRDefault="00B22438" w:rsidP="00C41F85">
            <w:r w:rsidRPr="00B22438">
              <w:t>Т(25)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438" w:rsidRPr="00B22438" w:rsidRDefault="00B22438" w:rsidP="00C41F85">
            <w:r w:rsidRPr="00B22438">
              <w:t>Код медицинского работника, оказавшего медицинскую услугу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438" w:rsidRPr="00B22438" w:rsidRDefault="00B22438" w:rsidP="00C41F85"/>
        </w:tc>
      </w:tr>
      <w:tr w:rsidR="009A4694" w:rsidRPr="00B22438" w:rsidTr="00C41F8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pPr>
              <w:rPr>
                <w:rFonts w:eastAsia="Calibri"/>
              </w:rPr>
            </w:pPr>
            <w:r w:rsidRPr="00B22438">
              <w:rPr>
                <w:rFonts w:eastAsia="Calibri"/>
              </w:rPr>
              <w:t>COMENTU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r w:rsidRPr="00B22438">
              <w:t>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4694" w:rsidRPr="00B22438" w:rsidRDefault="009A4694" w:rsidP="00C41F85">
            <w:r w:rsidRPr="00B22438">
              <w:t>T(250)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94" w:rsidRPr="00B22438" w:rsidRDefault="009A4694" w:rsidP="00C41F85">
            <w:r w:rsidRPr="00B22438">
              <w:t>Служебное поле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94" w:rsidRPr="00B22438" w:rsidRDefault="009A4694" w:rsidP="00C41F85"/>
        </w:tc>
      </w:tr>
    </w:tbl>
    <w:p w:rsidR="009A4694" w:rsidRDefault="009A4694" w:rsidP="00C949A8">
      <w:pPr>
        <w:jc w:val="both"/>
      </w:pPr>
    </w:p>
    <w:p w:rsidR="00B22438" w:rsidRDefault="00B22438" w:rsidP="00C949A8">
      <w:pPr>
        <w:jc w:val="both"/>
      </w:pPr>
    </w:p>
    <w:p w:rsidR="00B22438" w:rsidRDefault="00B22438" w:rsidP="00B22438">
      <w:pPr>
        <w:pStyle w:val="ab"/>
        <w:numPr>
          <w:ilvl w:val="1"/>
          <w:numId w:val="8"/>
        </w:numPr>
        <w:jc w:val="both"/>
        <w:rPr>
          <w:b/>
          <w:i/>
        </w:rPr>
      </w:pPr>
      <w:r w:rsidRPr="00B22438">
        <w:rPr>
          <w:b/>
          <w:i/>
        </w:rPr>
        <w:t>Структура файла, содержаще</w:t>
      </w:r>
      <w:r>
        <w:rPr>
          <w:b/>
          <w:i/>
        </w:rPr>
        <w:t>го Р</w:t>
      </w:r>
      <w:r w:rsidRPr="00B22438">
        <w:rPr>
          <w:b/>
          <w:i/>
        </w:rPr>
        <w:t xml:space="preserve">еестр пациентов в </w:t>
      </w:r>
      <w:proofErr w:type="gramStart"/>
      <w:r w:rsidRPr="00B22438">
        <w:rPr>
          <w:b/>
          <w:i/>
        </w:rPr>
        <w:t>счетах</w:t>
      </w:r>
      <w:proofErr w:type="gramEnd"/>
      <w:r w:rsidRPr="00B22438">
        <w:rPr>
          <w:b/>
          <w:i/>
        </w:rPr>
        <w:t xml:space="preserve"> ОМС. </w:t>
      </w:r>
    </w:p>
    <w:p w:rsidR="00B22438" w:rsidRDefault="00B22438" w:rsidP="00B22438">
      <w:pPr>
        <w:pStyle w:val="ae"/>
        <w:rPr>
          <w:lang w:eastAsia="en-US"/>
        </w:rPr>
      </w:pPr>
    </w:p>
    <w:p w:rsidR="00B22438" w:rsidRPr="00B22438" w:rsidRDefault="00B22438" w:rsidP="002371FB">
      <w:pPr>
        <w:pStyle w:val="ae"/>
        <w:ind w:firstLine="567"/>
        <w:jc w:val="both"/>
        <w:rPr>
          <w:sz w:val="20"/>
          <w:szCs w:val="20"/>
          <w:lang w:eastAsia="en-US"/>
        </w:rPr>
      </w:pPr>
      <w:r w:rsidRPr="00B22438">
        <w:rPr>
          <w:sz w:val="20"/>
          <w:szCs w:val="20"/>
          <w:lang w:eastAsia="en-US"/>
        </w:rPr>
        <w:t xml:space="preserve">Структура файла, содержащего Реестр пациентов в </w:t>
      </w:r>
      <w:proofErr w:type="gramStart"/>
      <w:r w:rsidRPr="00B22438">
        <w:rPr>
          <w:sz w:val="20"/>
          <w:szCs w:val="20"/>
          <w:lang w:eastAsia="en-US"/>
        </w:rPr>
        <w:t>счетах</w:t>
      </w:r>
      <w:proofErr w:type="gramEnd"/>
      <w:r w:rsidRPr="00B22438">
        <w:rPr>
          <w:sz w:val="20"/>
          <w:szCs w:val="20"/>
          <w:lang w:eastAsia="en-US"/>
        </w:rPr>
        <w:t xml:space="preserve"> ОМ</w:t>
      </w:r>
      <w:r>
        <w:rPr>
          <w:sz w:val="20"/>
          <w:szCs w:val="20"/>
          <w:lang w:eastAsia="en-US"/>
        </w:rPr>
        <w:t>С,</w:t>
      </w:r>
      <w:r w:rsidRPr="00B22438">
        <w:rPr>
          <w:sz w:val="20"/>
          <w:szCs w:val="20"/>
          <w:lang w:eastAsia="en-US"/>
        </w:rPr>
        <w:t xml:space="preserve"> полностью совпадает со структурой файла реестра пациентов в реестрах </w:t>
      </w:r>
      <w:r>
        <w:rPr>
          <w:sz w:val="20"/>
          <w:szCs w:val="20"/>
          <w:lang w:eastAsia="en-US"/>
        </w:rPr>
        <w:t>сведени</w:t>
      </w:r>
      <w:r w:rsidRPr="00B22438">
        <w:rPr>
          <w:sz w:val="20"/>
          <w:szCs w:val="20"/>
          <w:lang w:eastAsia="en-US"/>
        </w:rPr>
        <w:t>й.</w:t>
      </w:r>
      <w:r>
        <w:rPr>
          <w:sz w:val="20"/>
          <w:szCs w:val="20"/>
          <w:lang w:eastAsia="en-US"/>
        </w:rPr>
        <w:t xml:space="preserve"> Если поле было заполнено при предоставлении сведений в реестре пациентов реестра сведений, то в Реестре пациентов в счете ОМС должно быть </w:t>
      </w:r>
      <w:proofErr w:type="gramStart"/>
      <w:r>
        <w:rPr>
          <w:sz w:val="20"/>
          <w:szCs w:val="20"/>
          <w:lang w:eastAsia="en-US"/>
        </w:rPr>
        <w:t>представлено то</w:t>
      </w:r>
      <w:proofErr w:type="gramEnd"/>
      <w:r>
        <w:rPr>
          <w:sz w:val="20"/>
          <w:szCs w:val="20"/>
          <w:lang w:eastAsia="en-US"/>
        </w:rPr>
        <w:t xml:space="preserve"> же самое значение</w:t>
      </w:r>
      <w:r w:rsidR="002371FB">
        <w:rPr>
          <w:sz w:val="20"/>
          <w:szCs w:val="20"/>
          <w:lang w:eastAsia="en-US"/>
        </w:rPr>
        <w:t>. Если значение отсутствовало при предоставлении сведений в реестре пациентов реестра сведений, то в Реестре пациентов в счете ОМС оно также должно отсутствовать.</w:t>
      </w:r>
    </w:p>
    <w:p w:rsidR="00B22438" w:rsidRPr="00B22438" w:rsidRDefault="00B22438" w:rsidP="00B22438">
      <w:pPr>
        <w:pStyle w:val="ab"/>
        <w:jc w:val="both"/>
        <w:rPr>
          <w:b/>
          <w:i/>
        </w:rPr>
      </w:pPr>
    </w:p>
    <w:sectPr w:rsidR="00B22438" w:rsidRPr="00B22438" w:rsidSect="00647FAC">
      <w:footerReference w:type="default" r:id="rId8"/>
      <w:pgSz w:w="11906" w:h="16838"/>
      <w:pgMar w:top="993" w:right="707" w:bottom="709" w:left="851" w:header="708" w:footer="28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3798" w:rsidRDefault="00D33798" w:rsidP="0046148D">
      <w:r>
        <w:separator/>
      </w:r>
    </w:p>
  </w:endnote>
  <w:endnote w:type="continuationSeparator" w:id="0">
    <w:p w:rsidR="00D33798" w:rsidRDefault="00D33798" w:rsidP="004614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S Shell Dlg 2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52651252"/>
      <w:docPartObj>
        <w:docPartGallery w:val="Page Numbers (Bottom of Page)"/>
        <w:docPartUnique/>
      </w:docPartObj>
    </w:sdtPr>
    <w:sdtContent>
      <w:p w:rsidR="00152548" w:rsidRDefault="00B35EB4">
        <w:pPr>
          <w:pStyle w:val="a9"/>
          <w:jc w:val="right"/>
        </w:pPr>
        <w:fldSimple w:instr=" PAGE   \* MERGEFORMAT ">
          <w:r w:rsidR="008A0DD8">
            <w:rPr>
              <w:noProof/>
            </w:rPr>
            <w:t>40</w:t>
          </w:r>
        </w:fldSimple>
      </w:p>
    </w:sdtContent>
  </w:sdt>
  <w:p w:rsidR="00152548" w:rsidRDefault="00152548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3798" w:rsidRDefault="00D33798" w:rsidP="0046148D">
      <w:r>
        <w:separator/>
      </w:r>
    </w:p>
  </w:footnote>
  <w:footnote w:type="continuationSeparator" w:id="0">
    <w:p w:rsidR="00D33798" w:rsidRDefault="00D33798" w:rsidP="0046148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A0A52"/>
    <w:multiLevelType w:val="multilevel"/>
    <w:tmpl w:val="7E2CCD7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i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i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i/>
      </w:rPr>
    </w:lvl>
  </w:abstractNum>
  <w:abstractNum w:abstractNumId="1">
    <w:nsid w:val="077C539D"/>
    <w:multiLevelType w:val="hybridMultilevel"/>
    <w:tmpl w:val="57A4AA4E"/>
    <w:lvl w:ilvl="0" w:tplc="0419000F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</w:lvl>
    <w:lvl w:ilvl="1" w:tplc="2326EFD0">
      <w:start w:val="1"/>
      <w:numFmt w:val="bullet"/>
      <w:lvlText w:val=""/>
      <w:lvlJc w:val="left"/>
      <w:pPr>
        <w:tabs>
          <w:tab w:val="num" w:pos="2040"/>
        </w:tabs>
        <w:ind w:left="20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2">
    <w:nsid w:val="09F81EC8"/>
    <w:multiLevelType w:val="multilevel"/>
    <w:tmpl w:val="F2F2AE70"/>
    <w:lvl w:ilvl="0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  <w:i w:val="0"/>
      </w:rPr>
    </w:lvl>
    <w:lvl w:ilvl="1">
      <w:start w:val="1"/>
      <w:numFmt w:val="decimal"/>
      <w:lvlText w:val="%1.%2"/>
      <w:lvlJc w:val="left"/>
      <w:pPr>
        <w:ind w:left="1287" w:hanging="360"/>
      </w:pPr>
      <w:rPr>
        <w:rFonts w:hint="default"/>
        <w:i w:val="0"/>
      </w:rPr>
    </w:lvl>
    <w:lvl w:ilvl="2">
      <w:start w:val="1"/>
      <w:numFmt w:val="bullet"/>
      <w:lvlText w:val=""/>
      <w:lvlJc w:val="left"/>
      <w:pPr>
        <w:ind w:left="2007" w:hanging="720"/>
      </w:pPr>
      <w:rPr>
        <w:rFonts w:ascii="Symbol" w:hAnsi="Symbol" w:hint="default"/>
        <w:i/>
      </w:rPr>
    </w:lvl>
    <w:lvl w:ilvl="3">
      <w:start w:val="1"/>
      <w:numFmt w:val="decimal"/>
      <w:lvlText w:val="%1.%2.%3.%4"/>
      <w:lvlJc w:val="left"/>
      <w:pPr>
        <w:ind w:left="2367" w:hanging="72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ind w:left="3087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ind w:left="3447" w:hanging="108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ind w:left="4167" w:hanging="144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ind w:left="4527" w:hanging="144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ind w:left="4887" w:hanging="1440"/>
      </w:pPr>
      <w:rPr>
        <w:rFonts w:hint="default"/>
        <w:i/>
      </w:rPr>
    </w:lvl>
  </w:abstractNum>
  <w:abstractNum w:abstractNumId="3">
    <w:nsid w:val="0BFC7E79"/>
    <w:multiLevelType w:val="hybridMultilevel"/>
    <w:tmpl w:val="8932E80E"/>
    <w:lvl w:ilvl="0" w:tplc="E3F6ED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8B3D1B"/>
    <w:multiLevelType w:val="hybridMultilevel"/>
    <w:tmpl w:val="2EEA25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5D276F"/>
    <w:multiLevelType w:val="hybridMultilevel"/>
    <w:tmpl w:val="955A4C2C"/>
    <w:lvl w:ilvl="0" w:tplc="3EA80840">
      <w:start w:val="1"/>
      <w:numFmt w:val="bullet"/>
      <w:lvlText w:val=""/>
      <w:lvlJc w:val="left"/>
      <w:pPr>
        <w:ind w:left="13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1" w:hanging="360"/>
      </w:pPr>
      <w:rPr>
        <w:rFonts w:ascii="Wingdings" w:hAnsi="Wingdings" w:hint="default"/>
      </w:rPr>
    </w:lvl>
  </w:abstractNum>
  <w:abstractNum w:abstractNumId="6">
    <w:nsid w:val="226248B9"/>
    <w:multiLevelType w:val="multilevel"/>
    <w:tmpl w:val="654A5A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80"/>
        </w:tabs>
        <w:ind w:left="747" w:hanging="56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455"/>
        </w:tabs>
        <w:ind w:left="1589" w:hanging="738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337"/>
        </w:tabs>
        <w:ind w:left="1432" w:firstLine="27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7">
    <w:nsid w:val="36EC3B35"/>
    <w:multiLevelType w:val="multilevel"/>
    <w:tmpl w:val="F2F2AE70"/>
    <w:lvl w:ilvl="0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  <w:i w:val="0"/>
      </w:rPr>
    </w:lvl>
    <w:lvl w:ilvl="1">
      <w:start w:val="1"/>
      <w:numFmt w:val="decimal"/>
      <w:lvlText w:val="%1.%2"/>
      <w:lvlJc w:val="left"/>
      <w:pPr>
        <w:ind w:left="1287" w:hanging="360"/>
      </w:pPr>
      <w:rPr>
        <w:rFonts w:hint="default"/>
        <w:i w:val="0"/>
      </w:rPr>
    </w:lvl>
    <w:lvl w:ilvl="2">
      <w:start w:val="1"/>
      <w:numFmt w:val="bullet"/>
      <w:lvlText w:val=""/>
      <w:lvlJc w:val="left"/>
      <w:pPr>
        <w:ind w:left="2007" w:hanging="720"/>
      </w:pPr>
      <w:rPr>
        <w:rFonts w:ascii="Symbol" w:hAnsi="Symbol" w:hint="default"/>
        <w:i/>
      </w:rPr>
    </w:lvl>
    <w:lvl w:ilvl="3">
      <w:start w:val="1"/>
      <w:numFmt w:val="decimal"/>
      <w:lvlText w:val="%1.%2.%3.%4"/>
      <w:lvlJc w:val="left"/>
      <w:pPr>
        <w:ind w:left="2367" w:hanging="72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ind w:left="3087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ind w:left="3447" w:hanging="108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ind w:left="4167" w:hanging="144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ind w:left="4527" w:hanging="144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ind w:left="4887" w:hanging="1440"/>
      </w:pPr>
      <w:rPr>
        <w:rFonts w:hint="default"/>
        <w:i/>
      </w:rPr>
    </w:lvl>
  </w:abstractNum>
  <w:abstractNum w:abstractNumId="8">
    <w:nsid w:val="385D029E"/>
    <w:multiLevelType w:val="multilevel"/>
    <w:tmpl w:val="7E2CCD7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i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i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i/>
      </w:rPr>
    </w:lvl>
  </w:abstractNum>
  <w:abstractNum w:abstractNumId="9">
    <w:nsid w:val="3B043E37"/>
    <w:multiLevelType w:val="multilevel"/>
    <w:tmpl w:val="172E92BE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427C5770"/>
    <w:multiLevelType w:val="multilevel"/>
    <w:tmpl w:val="2EEA25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3BB11EA"/>
    <w:multiLevelType w:val="hybridMultilevel"/>
    <w:tmpl w:val="E58CBC0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46FF573D"/>
    <w:multiLevelType w:val="multilevel"/>
    <w:tmpl w:val="E9E23696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  <w:i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hint="default"/>
        <w:i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  <w:i/>
      </w:rPr>
    </w:lvl>
  </w:abstractNum>
  <w:abstractNum w:abstractNumId="13">
    <w:nsid w:val="49DA6A3C"/>
    <w:multiLevelType w:val="multilevel"/>
    <w:tmpl w:val="31329406"/>
    <w:lvl w:ilvl="0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  <w:i w:val="0"/>
      </w:rPr>
    </w:lvl>
    <w:lvl w:ilvl="1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i w:val="0"/>
      </w:rPr>
    </w:lvl>
    <w:lvl w:ilvl="2">
      <w:start w:val="1"/>
      <w:numFmt w:val="bullet"/>
      <w:lvlText w:val=""/>
      <w:lvlJc w:val="left"/>
      <w:pPr>
        <w:ind w:left="2007" w:hanging="720"/>
      </w:pPr>
      <w:rPr>
        <w:rFonts w:ascii="Symbol" w:hAnsi="Symbol" w:hint="default"/>
        <w:i/>
      </w:rPr>
    </w:lvl>
    <w:lvl w:ilvl="3">
      <w:start w:val="1"/>
      <w:numFmt w:val="decimal"/>
      <w:lvlText w:val="%1.%2.%3.%4"/>
      <w:lvlJc w:val="left"/>
      <w:pPr>
        <w:ind w:left="2367" w:hanging="72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ind w:left="3087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ind w:left="3447" w:hanging="108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ind w:left="4167" w:hanging="144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ind w:left="4527" w:hanging="144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ind w:left="4887" w:hanging="1440"/>
      </w:pPr>
      <w:rPr>
        <w:rFonts w:hint="default"/>
        <w:i/>
      </w:rPr>
    </w:lvl>
  </w:abstractNum>
  <w:abstractNum w:abstractNumId="14">
    <w:nsid w:val="4CA5095C"/>
    <w:multiLevelType w:val="multilevel"/>
    <w:tmpl w:val="E910A6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80"/>
        </w:tabs>
        <w:ind w:left="747" w:hanging="56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455"/>
        </w:tabs>
        <w:ind w:left="1589" w:hanging="738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337"/>
        </w:tabs>
        <w:ind w:left="1432" w:firstLine="27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4E044427"/>
    <w:multiLevelType w:val="multilevel"/>
    <w:tmpl w:val="3EC8EFBA"/>
    <w:styleLink w:val="-11"/>
    <w:lvl w:ilvl="0">
      <w:start w:val="1"/>
      <w:numFmt w:val="decimal"/>
      <w:lvlText w:val="Таблица %1"/>
      <w:lvlJc w:val="left"/>
      <w:pPr>
        <w:tabs>
          <w:tab w:val="num" w:pos="2981"/>
        </w:tabs>
      </w:pPr>
      <w:rPr>
        <w:rFonts w:cs="Times New Roman"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 w:hint="default"/>
      </w:rPr>
    </w:lvl>
  </w:abstractNum>
  <w:abstractNum w:abstractNumId="16">
    <w:nsid w:val="54B4450C"/>
    <w:multiLevelType w:val="multilevel"/>
    <w:tmpl w:val="5D723AE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i/>
      </w:rPr>
    </w:lvl>
    <w:lvl w:ilvl="1">
      <w:start w:val="1"/>
      <w:numFmt w:val="decimal"/>
      <w:lvlText w:val="1.%2.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i/>
      </w:rPr>
    </w:lvl>
  </w:abstractNum>
  <w:abstractNum w:abstractNumId="17">
    <w:nsid w:val="563D203A"/>
    <w:multiLevelType w:val="multilevel"/>
    <w:tmpl w:val="2EEA25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A6766DA"/>
    <w:multiLevelType w:val="hybridMultilevel"/>
    <w:tmpl w:val="FACE60AE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9">
    <w:nsid w:val="5D775B00"/>
    <w:multiLevelType w:val="multilevel"/>
    <w:tmpl w:val="31329406"/>
    <w:lvl w:ilvl="0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  <w:i w:val="0"/>
      </w:rPr>
    </w:lvl>
    <w:lvl w:ilvl="1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i w:val="0"/>
      </w:rPr>
    </w:lvl>
    <w:lvl w:ilvl="2">
      <w:start w:val="1"/>
      <w:numFmt w:val="bullet"/>
      <w:lvlText w:val=""/>
      <w:lvlJc w:val="left"/>
      <w:pPr>
        <w:ind w:left="2007" w:hanging="720"/>
      </w:pPr>
      <w:rPr>
        <w:rFonts w:ascii="Symbol" w:hAnsi="Symbol" w:hint="default"/>
        <w:i/>
      </w:rPr>
    </w:lvl>
    <w:lvl w:ilvl="3">
      <w:start w:val="1"/>
      <w:numFmt w:val="decimal"/>
      <w:lvlText w:val="%1.%2.%3.%4"/>
      <w:lvlJc w:val="left"/>
      <w:pPr>
        <w:ind w:left="2367" w:hanging="72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ind w:left="3087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ind w:left="3447" w:hanging="108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ind w:left="4167" w:hanging="144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ind w:left="4527" w:hanging="144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ind w:left="4887" w:hanging="1440"/>
      </w:pPr>
      <w:rPr>
        <w:rFonts w:hint="default"/>
        <w:i/>
      </w:rPr>
    </w:lvl>
  </w:abstractNum>
  <w:abstractNum w:abstractNumId="20">
    <w:nsid w:val="6161171D"/>
    <w:multiLevelType w:val="multilevel"/>
    <w:tmpl w:val="5D723AE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i/>
      </w:rPr>
    </w:lvl>
    <w:lvl w:ilvl="1">
      <w:start w:val="1"/>
      <w:numFmt w:val="decimal"/>
      <w:lvlText w:val="1.%2.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i/>
      </w:rPr>
    </w:lvl>
  </w:abstractNum>
  <w:abstractNum w:abstractNumId="21">
    <w:nsid w:val="63D52608"/>
    <w:multiLevelType w:val="multilevel"/>
    <w:tmpl w:val="5D723AE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i/>
      </w:rPr>
    </w:lvl>
    <w:lvl w:ilvl="1">
      <w:start w:val="1"/>
      <w:numFmt w:val="decimal"/>
      <w:lvlText w:val="1.%2.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i/>
      </w:rPr>
    </w:lvl>
  </w:abstractNum>
  <w:abstractNum w:abstractNumId="22">
    <w:nsid w:val="6B9D34D5"/>
    <w:multiLevelType w:val="hybridMultilevel"/>
    <w:tmpl w:val="FC06F592"/>
    <w:lvl w:ilvl="0" w:tplc="6D96717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DE949DC"/>
    <w:multiLevelType w:val="multilevel"/>
    <w:tmpl w:val="2EEA25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5522EA0"/>
    <w:multiLevelType w:val="multilevel"/>
    <w:tmpl w:val="E910A6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80"/>
        </w:tabs>
        <w:ind w:left="747" w:hanging="56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455"/>
        </w:tabs>
        <w:ind w:left="1589" w:hanging="738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337"/>
        </w:tabs>
        <w:ind w:left="1432" w:firstLine="27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5">
    <w:nsid w:val="758243D1"/>
    <w:multiLevelType w:val="hybridMultilevel"/>
    <w:tmpl w:val="FBBE448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9"/>
  </w:num>
  <w:num w:numId="2">
    <w:abstractNumId w:val="22"/>
  </w:num>
  <w:num w:numId="3">
    <w:abstractNumId w:val="14"/>
  </w:num>
  <w:num w:numId="4">
    <w:abstractNumId w:val="3"/>
  </w:num>
  <w:num w:numId="5">
    <w:abstractNumId w:val="24"/>
  </w:num>
  <w:num w:numId="6">
    <w:abstractNumId w:val="15"/>
    <w:lvlOverride w:ilvl="0">
      <w:lvl w:ilvl="0">
        <w:start w:val="1"/>
        <w:numFmt w:val="decimal"/>
        <w:lvlText w:val="Таблица %1"/>
        <w:lvlJc w:val="left"/>
        <w:pPr>
          <w:tabs>
            <w:tab w:val="num" w:pos="2981"/>
          </w:tabs>
        </w:pPr>
        <w:rPr>
          <w:rFonts w:cs="Times New Roman" w:hint="default"/>
          <w:b/>
          <w:bCs/>
          <w:i w:val="0"/>
          <w:iCs w:val="0"/>
          <w:sz w:val="20"/>
          <w:szCs w:val="20"/>
        </w:rPr>
      </w:lvl>
    </w:lvlOverride>
    <w:lvlOverride w:ilvl="1">
      <w:lvl w:ilvl="1">
        <w:start w:val="1"/>
        <w:numFmt w:val="lowerLetter"/>
        <w:lvlText w:val="%2."/>
        <w:lvlJc w:val="left"/>
        <w:pPr>
          <w:tabs>
            <w:tab w:val="num" w:pos="2520"/>
          </w:tabs>
          <w:ind w:left="2520" w:hanging="360"/>
        </w:pPr>
        <w:rPr>
          <w:rFonts w:cs="Times New Roman" w:hint="default"/>
        </w:rPr>
      </w:lvl>
    </w:lvlOverride>
    <w:lvlOverride w:ilvl="2">
      <w:lvl w:ilvl="2">
        <w:start w:val="1"/>
        <w:numFmt w:val="lowerRoman"/>
        <w:lvlText w:val="%3."/>
        <w:lvlJc w:val="right"/>
        <w:pPr>
          <w:tabs>
            <w:tab w:val="num" w:pos="3240"/>
          </w:tabs>
          <w:ind w:left="3240" w:hanging="180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3960"/>
          </w:tabs>
          <w:ind w:left="3960" w:hanging="360"/>
        </w:pPr>
        <w:rPr>
          <w:rFonts w:cs="Times New Roman"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4680"/>
          </w:tabs>
          <w:ind w:left="4680" w:hanging="360"/>
        </w:pPr>
        <w:rPr>
          <w:rFonts w:cs="Times New Roman"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tabs>
            <w:tab w:val="num" w:pos="5400"/>
          </w:tabs>
          <w:ind w:left="5400" w:hanging="180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6120"/>
          </w:tabs>
          <w:ind w:left="6120" w:hanging="360"/>
        </w:pPr>
        <w:rPr>
          <w:rFonts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6840"/>
          </w:tabs>
          <w:ind w:left="6840" w:hanging="360"/>
        </w:pPr>
        <w:rPr>
          <w:rFonts w:cs="Times New Roman"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7560"/>
          </w:tabs>
          <w:ind w:left="7560" w:hanging="180"/>
        </w:pPr>
        <w:rPr>
          <w:rFonts w:cs="Times New Roman" w:hint="default"/>
        </w:rPr>
      </w:lvl>
    </w:lvlOverride>
  </w:num>
  <w:num w:numId="7">
    <w:abstractNumId w:val="6"/>
  </w:num>
  <w:num w:numId="8">
    <w:abstractNumId w:val="0"/>
  </w:num>
  <w:num w:numId="9">
    <w:abstractNumId w:val="7"/>
  </w:num>
  <w:num w:numId="10">
    <w:abstractNumId w:val="15"/>
    <w:lvlOverride w:ilvl="0">
      <w:lvl w:ilvl="0">
        <w:start w:val="1"/>
        <w:numFmt w:val="decimal"/>
        <w:lvlText w:val="Таблица %1"/>
        <w:lvlJc w:val="left"/>
        <w:pPr>
          <w:tabs>
            <w:tab w:val="num" w:pos="2981"/>
          </w:tabs>
        </w:pPr>
        <w:rPr>
          <w:rFonts w:cs="Times New Roman" w:hint="default"/>
          <w:b/>
          <w:bCs/>
          <w:i w:val="0"/>
          <w:iCs w:val="0"/>
          <w:sz w:val="24"/>
          <w:szCs w:val="24"/>
        </w:rPr>
      </w:lvl>
    </w:lvlOverride>
    <w:lvlOverride w:ilvl="1">
      <w:lvl w:ilvl="1">
        <w:start w:val="1"/>
        <w:numFmt w:val="lowerLetter"/>
        <w:lvlText w:val="%2."/>
        <w:lvlJc w:val="left"/>
        <w:pPr>
          <w:tabs>
            <w:tab w:val="num" w:pos="2520"/>
          </w:tabs>
          <w:ind w:left="2520" w:hanging="360"/>
        </w:pPr>
        <w:rPr>
          <w:rFonts w:cs="Times New Roman" w:hint="default"/>
        </w:rPr>
      </w:lvl>
    </w:lvlOverride>
    <w:lvlOverride w:ilvl="2">
      <w:lvl w:ilvl="2">
        <w:start w:val="1"/>
        <w:numFmt w:val="lowerRoman"/>
        <w:lvlText w:val="%3."/>
        <w:lvlJc w:val="right"/>
        <w:pPr>
          <w:tabs>
            <w:tab w:val="num" w:pos="3240"/>
          </w:tabs>
          <w:ind w:left="3240" w:hanging="180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3960"/>
          </w:tabs>
          <w:ind w:left="3960" w:hanging="360"/>
        </w:pPr>
        <w:rPr>
          <w:rFonts w:cs="Times New Roman"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4680"/>
          </w:tabs>
          <w:ind w:left="4680" w:hanging="360"/>
        </w:pPr>
        <w:rPr>
          <w:rFonts w:cs="Times New Roman"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tabs>
            <w:tab w:val="num" w:pos="5400"/>
          </w:tabs>
          <w:ind w:left="5400" w:hanging="180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6120"/>
          </w:tabs>
          <w:ind w:left="6120" w:hanging="360"/>
        </w:pPr>
        <w:rPr>
          <w:rFonts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6840"/>
          </w:tabs>
          <w:ind w:left="6840" w:hanging="360"/>
        </w:pPr>
        <w:rPr>
          <w:rFonts w:cs="Times New Roman"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7560"/>
          </w:tabs>
          <w:ind w:left="7560" w:hanging="180"/>
        </w:pPr>
        <w:rPr>
          <w:rFonts w:cs="Times New Roman" w:hint="default"/>
        </w:rPr>
      </w:lvl>
    </w:lvlOverride>
  </w:num>
  <w:num w:numId="11">
    <w:abstractNumId w:val="16"/>
  </w:num>
  <w:num w:numId="12">
    <w:abstractNumId w:val="1"/>
  </w:num>
  <w:num w:numId="13">
    <w:abstractNumId w:val="20"/>
  </w:num>
  <w:num w:numId="14">
    <w:abstractNumId w:val="21"/>
  </w:num>
  <w:num w:numId="15">
    <w:abstractNumId w:val="2"/>
  </w:num>
  <w:num w:numId="16">
    <w:abstractNumId w:val="4"/>
  </w:num>
  <w:num w:numId="17">
    <w:abstractNumId w:val="23"/>
  </w:num>
  <w:num w:numId="18">
    <w:abstractNumId w:val="9"/>
  </w:num>
  <w:num w:numId="19">
    <w:abstractNumId w:val="17"/>
  </w:num>
  <w:num w:numId="20">
    <w:abstractNumId w:val="25"/>
  </w:num>
  <w:num w:numId="21">
    <w:abstractNumId w:val="10"/>
  </w:num>
  <w:num w:numId="22">
    <w:abstractNumId w:val="18"/>
  </w:num>
  <w:num w:numId="23">
    <w:abstractNumId w:val="12"/>
  </w:num>
  <w:num w:numId="24">
    <w:abstractNumId w:val="13"/>
  </w:num>
  <w:num w:numId="25">
    <w:abstractNumId w:val="8"/>
  </w:num>
  <w:num w:numId="26">
    <w:abstractNumId w:val="15"/>
  </w:num>
  <w:num w:numId="27">
    <w:abstractNumId w:val="5"/>
  </w:num>
  <w:num w:numId="2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8"/>
  <w:proofState w:spelling="clean" w:grammar="clean"/>
  <w:attachedTemplate r:id="rId1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044A1"/>
    <w:rsid w:val="00011FE0"/>
    <w:rsid w:val="00016570"/>
    <w:rsid w:val="000429D9"/>
    <w:rsid w:val="000433F0"/>
    <w:rsid w:val="0004694B"/>
    <w:rsid w:val="00051419"/>
    <w:rsid w:val="000572B3"/>
    <w:rsid w:val="00070D82"/>
    <w:rsid w:val="000764B0"/>
    <w:rsid w:val="0007764F"/>
    <w:rsid w:val="00097453"/>
    <w:rsid w:val="000C5FAB"/>
    <w:rsid w:val="000E24DC"/>
    <w:rsid w:val="0012628C"/>
    <w:rsid w:val="00127764"/>
    <w:rsid w:val="001300EE"/>
    <w:rsid w:val="00134C7A"/>
    <w:rsid w:val="00146774"/>
    <w:rsid w:val="00152548"/>
    <w:rsid w:val="001848D4"/>
    <w:rsid w:val="001A52A4"/>
    <w:rsid w:val="001C11A1"/>
    <w:rsid w:val="001C6CB3"/>
    <w:rsid w:val="001D547D"/>
    <w:rsid w:val="001E176C"/>
    <w:rsid w:val="00211354"/>
    <w:rsid w:val="00231D80"/>
    <w:rsid w:val="002371FB"/>
    <w:rsid w:val="00260E3A"/>
    <w:rsid w:val="00280B5C"/>
    <w:rsid w:val="002A6A66"/>
    <w:rsid w:val="002D2601"/>
    <w:rsid w:val="002D289C"/>
    <w:rsid w:val="002D51DC"/>
    <w:rsid w:val="002E6B53"/>
    <w:rsid w:val="00306AC3"/>
    <w:rsid w:val="0031784C"/>
    <w:rsid w:val="003272E9"/>
    <w:rsid w:val="00345B51"/>
    <w:rsid w:val="00350FC1"/>
    <w:rsid w:val="00362597"/>
    <w:rsid w:val="00367FB4"/>
    <w:rsid w:val="00370F5D"/>
    <w:rsid w:val="00373F57"/>
    <w:rsid w:val="0039533F"/>
    <w:rsid w:val="003A29DA"/>
    <w:rsid w:val="003A5F6E"/>
    <w:rsid w:val="003B2E53"/>
    <w:rsid w:val="003B34F2"/>
    <w:rsid w:val="003C5A3B"/>
    <w:rsid w:val="003D0478"/>
    <w:rsid w:val="003D4A9B"/>
    <w:rsid w:val="003D5D21"/>
    <w:rsid w:val="004044A1"/>
    <w:rsid w:val="004140FE"/>
    <w:rsid w:val="004270E8"/>
    <w:rsid w:val="00453866"/>
    <w:rsid w:val="00455898"/>
    <w:rsid w:val="00456473"/>
    <w:rsid w:val="0046148D"/>
    <w:rsid w:val="0046239A"/>
    <w:rsid w:val="00462B23"/>
    <w:rsid w:val="004770C6"/>
    <w:rsid w:val="00480B8C"/>
    <w:rsid w:val="00484FE9"/>
    <w:rsid w:val="00490116"/>
    <w:rsid w:val="004916E7"/>
    <w:rsid w:val="004A172D"/>
    <w:rsid w:val="004A76CA"/>
    <w:rsid w:val="004B4343"/>
    <w:rsid w:val="004C2A98"/>
    <w:rsid w:val="004F632B"/>
    <w:rsid w:val="004F76F1"/>
    <w:rsid w:val="004F7D73"/>
    <w:rsid w:val="005049BF"/>
    <w:rsid w:val="00506D7C"/>
    <w:rsid w:val="00510795"/>
    <w:rsid w:val="00517355"/>
    <w:rsid w:val="00517424"/>
    <w:rsid w:val="005208F7"/>
    <w:rsid w:val="0053360C"/>
    <w:rsid w:val="00545E97"/>
    <w:rsid w:val="00554990"/>
    <w:rsid w:val="0055760C"/>
    <w:rsid w:val="005A0DA3"/>
    <w:rsid w:val="005A15B2"/>
    <w:rsid w:val="005B73A2"/>
    <w:rsid w:val="005C3B1F"/>
    <w:rsid w:val="005E2451"/>
    <w:rsid w:val="005F3669"/>
    <w:rsid w:val="005F6924"/>
    <w:rsid w:val="00607B11"/>
    <w:rsid w:val="00610F1A"/>
    <w:rsid w:val="00610F35"/>
    <w:rsid w:val="00645080"/>
    <w:rsid w:val="00647E80"/>
    <w:rsid w:val="00647FAC"/>
    <w:rsid w:val="006517E2"/>
    <w:rsid w:val="00656063"/>
    <w:rsid w:val="00656371"/>
    <w:rsid w:val="00662271"/>
    <w:rsid w:val="006725AB"/>
    <w:rsid w:val="006A087D"/>
    <w:rsid w:val="006A1DBD"/>
    <w:rsid w:val="006A5CF1"/>
    <w:rsid w:val="006D72D2"/>
    <w:rsid w:val="006F19F8"/>
    <w:rsid w:val="006F5524"/>
    <w:rsid w:val="006F7C71"/>
    <w:rsid w:val="00716431"/>
    <w:rsid w:val="00721089"/>
    <w:rsid w:val="0072244B"/>
    <w:rsid w:val="00724BF9"/>
    <w:rsid w:val="00746564"/>
    <w:rsid w:val="00746746"/>
    <w:rsid w:val="00773CDA"/>
    <w:rsid w:val="00792C7E"/>
    <w:rsid w:val="007A0811"/>
    <w:rsid w:val="007C471F"/>
    <w:rsid w:val="007C4F29"/>
    <w:rsid w:val="007F2D97"/>
    <w:rsid w:val="007F53FF"/>
    <w:rsid w:val="008102CB"/>
    <w:rsid w:val="00816373"/>
    <w:rsid w:val="00816AF5"/>
    <w:rsid w:val="00840C02"/>
    <w:rsid w:val="0084326F"/>
    <w:rsid w:val="00850D16"/>
    <w:rsid w:val="00856525"/>
    <w:rsid w:val="00860683"/>
    <w:rsid w:val="0086364C"/>
    <w:rsid w:val="008701AB"/>
    <w:rsid w:val="00875E70"/>
    <w:rsid w:val="00897500"/>
    <w:rsid w:val="008A0DD8"/>
    <w:rsid w:val="008A705E"/>
    <w:rsid w:val="008D673F"/>
    <w:rsid w:val="008E5B1E"/>
    <w:rsid w:val="00900E71"/>
    <w:rsid w:val="00902957"/>
    <w:rsid w:val="00920840"/>
    <w:rsid w:val="00926EF4"/>
    <w:rsid w:val="00930D42"/>
    <w:rsid w:val="00951D03"/>
    <w:rsid w:val="0098295F"/>
    <w:rsid w:val="00993854"/>
    <w:rsid w:val="009A0E83"/>
    <w:rsid w:val="009A1BEA"/>
    <w:rsid w:val="009A4694"/>
    <w:rsid w:val="009A7C63"/>
    <w:rsid w:val="009B1ED5"/>
    <w:rsid w:val="009B3C55"/>
    <w:rsid w:val="009C4434"/>
    <w:rsid w:val="009D0EDA"/>
    <w:rsid w:val="009D1EC4"/>
    <w:rsid w:val="00A162A9"/>
    <w:rsid w:val="00A42595"/>
    <w:rsid w:val="00A54921"/>
    <w:rsid w:val="00A61466"/>
    <w:rsid w:val="00A70658"/>
    <w:rsid w:val="00A855D2"/>
    <w:rsid w:val="00A949EF"/>
    <w:rsid w:val="00AA4C0A"/>
    <w:rsid w:val="00AB00F4"/>
    <w:rsid w:val="00AB2461"/>
    <w:rsid w:val="00AB3F6C"/>
    <w:rsid w:val="00AB5410"/>
    <w:rsid w:val="00AE64C2"/>
    <w:rsid w:val="00B10CA7"/>
    <w:rsid w:val="00B1753B"/>
    <w:rsid w:val="00B22438"/>
    <w:rsid w:val="00B310C1"/>
    <w:rsid w:val="00B35EB4"/>
    <w:rsid w:val="00B3615E"/>
    <w:rsid w:val="00B40EC8"/>
    <w:rsid w:val="00B45EB9"/>
    <w:rsid w:val="00B55CE7"/>
    <w:rsid w:val="00B84799"/>
    <w:rsid w:val="00B90EFE"/>
    <w:rsid w:val="00BA09A1"/>
    <w:rsid w:val="00BB62F3"/>
    <w:rsid w:val="00BD6B43"/>
    <w:rsid w:val="00BE081B"/>
    <w:rsid w:val="00BE3DF6"/>
    <w:rsid w:val="00BF2972"/>
    <w:rsid w:val="00C22C28"/>
    <w:rsid w:val="00C24B40"/>
    <w:rsid w:val="00C24CCD"/>
    <w:rsid w:val="00C329C7"/>
    <w:rsid w:val="00C36B03"/>
    <w:rsid w:val="00C37983"/>
    <w:rsid w:val="00C37DEB"/>
    <w:rsid w:val="00C40816"/>
    <w:rsid w:val="00C41F85"/>
    <w:rsid w:val="00C54DDD"/>
    <w:rsid w:val="00C57435"/>
    <w:rsid w:val="00C6499C"/>
    <w:rsid w:val="00C949A8"/>
    <w:rsid w:val="00CA4728"/>
    <w:rsid w:val="00CA6CDD"/>
    <w:rsid w:val="00CA7D05"/>
    <w:rsid w:val="00CB0D0E"/>
    <w:rsid w:val="00CB198E"/>
    <w:rsid w:val="00CB62A7"/>
    <w:rsid w:val="00CB6A1F"/>
    <w:rsid w:val="00CC3594"/>
    <w:rsid w:val="00CC3E64"/>
    <w:rsid w:val="00CF0500"/>
    <w:rsid w:val="00CF05A4"/>
    <w:rsid w:val="00CF5A94"/>
    <w:rsid w:val="00D0160E"/>
    <w:rsid w:val="00D1722B"/>
    <w:rsid w:val="00D27143"/>
    <w:rsid w:val="00D302BC"/>
    <w:rsid w:val="00D32AC1"/>
    <w:rsid w:val="00D33798"/>
    <w:rsid w:val="00D36BE2"/>
    <w:rsid w:val="00D43EEA"/>
    <w:rsid w:val="00D503E9"/>
    <w:rsid w:val="00D73596"/>
    <w:rsid w:val="00DB5A50"/>
    <w:rsid w:val="00DB5C71"/>
    <w:rsid w:val="00DB750C"/>
    <w:rsid w:val="00DC0E39"/>
    <w:rsid w:val="00DD6A28"/>
    <w:rsid w:val="00DD6C59"/>
    <w:rsid w:val="00DE3B56"/>
    <w:rsid w:val="00DE791D"/>
    <w:rsid w:val="00E01787"/>
    <w:rsid w:val="00E02226"/>
    <w:rsid w:val="00E05EAD"/>
    <w:rsid w:val="00E0689C"/>
    <w:rsid w:val="00E161B0"/>
    <w:rsid w:val="00E31F58"/>
    <w:rsid w:val="00E33E8F"/>
    <w:rsid w:val="00E45259"/>
    <w:rsid w:val="00E4781B"/>
    <w:rsid w:val="00E56FC4"/>
    <w:rsid w:val="00E57289"/>
    <w:rsid w:val="00E73CE2"/>
    <w:rsid w:val="00E925F0"/>
    <w:rsid w:val="00E95CC3"/>
    <w:rsid w:val="00EC58E4"/>
    <w:rsid w:val="00EC6E77"/>
    <w:rsid w:val="00EF22FA"/>
    <w:rsid w:val="00EF7ED0"/>
    <w:rsid w:val="00F05B1C"/>
    <w:rsid w:val="00F12C68"/>
    <w:rsid w:val="00F310F1"/>
    <w:rsid w:val="00F44E3B"/>
    <w:rsid w:val="00F4645D"/>
    <w:rsid w:val="00F477AE"/>
    <w:rsid w:val="00F51FD1"/>
    <w:rsid w:val="00F64FC3"/>
    <w:rsid w:val="00F8123E"/>
    <w:rsid w:val="00F841F6"/>
    <w:rsid w:val="00F8577A"/>
    <w:rsid w:val="00F92B30"/>
    <w:rsid w:val="00FB1620"/>
    <w:rsid w:val="00FB5CAF"/>
    <w:rsid w:val="00FD43FB"/>
    <w:rsid w:val="00FF38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0689C"/>
  </w:style>
  <w:style w:type="paragraph" w:styleId="2">
    <w:name w:val="heading 2"/>
    <w:basedOn w:val="a"/>
    <w:next w:val="a"/>
    <w:link w:val="20"/>
    <w:semiHidden/>
    <w:unhideWhenUsed/>
    <w:qFormat/>
    <w:rsid w:val="00280B5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aliases w:val="h:3,h,3,31,ITT t3,PA Minor Section,TE Heading,H3,Title3,list,l3,Level 3 Head,h3,H31,H32,H33,H34,H35,título 3,subhead,1.,TF-Overskrift 3,Titre3,alltoc,Table3,3heading,Heading 3 - old,orderpara2,l31,32,l32,33,l33,34,l34,35,l35,o,heading 3"/>
    <w:basedOn w:val="a"/>
    <w:next w:val="a"/>
    <w:link w:val="30"/>
    <w:qFormat/>
    <w:rsid w:val="009B1ED5"/>
    <w:pPr>
      <w:keepNext/>
      <w:spacing w:before="240" w:after="120"/>
      <w:jc w:val="both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rsid w:val="00E0689C"/>
    <w:pPr>
      <w:spacing w:line="400" w:lineRule="exact"/>
      <w:jc w:val="center"/>
    </w:pPr>
    <w:rPr>
      <w:b/>
      <w:sz w:val="32"/>
    </w:rPr>
  </w:style>
  <w:style w:type="character" w:styleId="a3">
    <w:name w:val="Hyperlink"/>
    <w:basedOn w:val="a0"/>
    <w:rsid w:val="00E0689C"/>
    <w:rPr>
      <w:color w:val="0000FF"/>
      <w:u w:val="single"/>
    </w:rPr>
  </w:style>
  <w:style w:type="table" w:styleId="a4">
    <w:name w:val="Table Grid"/>
    <w:basedOn w:val="a1"/>
    <w:rsid w:val="005576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unhideWhenUsed/>
    <w:rsid w:val="00C949A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rsid w:val="00C949A8"/>
    <w:rPr>
      <w:rFonts w:ascii="Tahoma" w:eastAsiaTheme="minorHAnsi" w:hAnsi="Tahoma" w:cs="Tahoma"/>
      <w:sz w:val="16"/>
      <w:szCs w:val="16"/>
      <w:lang w:eastAsia="en-US"/>
    </w:rPr>
  </w:style>
  <w:style w:type="paragraph" w:styleId="a7">
    <w:name w:val="header"/>
    <w:basedOn w:val="a"/>
    <w:link w:val="a8"/>
    <w:uiPriority w:val="99"/>
    <w:unhideWhenUsed/>
    <w:rsid w:val="00C949A8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C949A8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C949A8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a">
    <w:name w:val="Нижний колонтитул Знак"/>
    <w:basedOn w:val="a0"/>
    <w:link w:val="a9"/>
    <w:uiPriority w:val="99"/>
    <w:rsid w:val="00C949A8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b">
    <w:name w:val="List Paragraph"/>
    <w:basedOn w:val="a"/>
    <w:uiPriority w:val="34"/>
    <w:qFormat/>
    <w:rsid w:val="00146774"/>
    <w:pPr>
      <w:ind w:left="720"/>
      <w:contextualSpacing/>
    </w:pPr>
  </w:style>
  <w:style w:type="paragraph" w:customStyle="1" w:styleId="1">
    <w:name w:val="Обычный без отступа1"/>
    <w:basedOn w:val="a"/>
    <w:qFormat/>
    <w:rsid w:val="00146774"/>
    <w:pPr>
      <w:spacing w:before="40" w:after="40"/>
      <w:jc w:val="both"/>
    </w:pPr>
    <w:rPr>
      <w:kern w:val="24"/>
      <w:sz w:val="24"/>
      <w:szCs w:val="24"/>
      <w:lang w:eastAsia="en-US"/>
    </w:rPr>
  </w:style>
  <w:style w:type="character" w:styleId="ac">
    <w:name w:val="FollowedHyperlink"/>
    <w:basedOn w:val="a0"/>
    <w:rsid w:val="005B73A2"/>
    <w:rPr>
      <w:color w:val="800080" w:themeColor="followedHyperlink"/>
      <w:u w:val="single"/>
    </w:rPr>
  </w:style>
  <w:style w:type="character" w:customStyle="1" w:styleId="30">
    <w:name w:val="Заголовок 3 Знак"/>
    <w:aliases w:val="h:3 Знак,h Знак,3 Знак,31 Знак,ITT t3 Знак,PA Minor Section Знак,TE Heading Знак,H3 Знак,Title3 Знак,list Знак,l3 Знак,Level 3 Head Знак,h3 Знак,H31 Знак,H32 Знак,H33 Знак,H34 Знак,H35 Знак,título 3 Знак,subhead Знак,1. Знак,Titre3 Знак"/>
    <w:basedOn w:val="a0"/>
    <w:link w:val="3"/>
    <w:rsid w:val="009B1ED5"/>
    <w:rPr>
      <w:rFonts w:cs="Arial"/>
      <w:b/>
      <w:bCs/>
      <w:sz w:val="26"/>
      <w:szCs w:val="26"/>
    </w:rPr>
  </w:style>
  <w:style w:type="paragraph" w:customStyle="1" w:styleId="127">
    <w:name w:val="Стиль Основной текст с отступом + Первая строка:  1.27 см"/>
    <w:basedOn w:val="a"/>
    <w:rsid w:val="009B1ED5"/>
    <w:pPr>
      <w:spacing w:before="60" w:after="60"/>
      <w:ind w:firstLine="720"/>
      <w:jc w:val="both"/>
    </w:pPr>
    <w:rPr>
      <w:sz w:val="24"/>
    </w:rPr>
  </w:style>
  <w:style w:type="paragraph" w:customStyle="1" w:styleId="ad">
    <w:name w:val="Список таблиц В"/>
    <w:basedOn w:val="a"/>
    <w:next w:val="ae"/>
    <w:rsid w:val="004770C6"/>
    <w:pPr>
      <w:keepNext/>
      <w:keepLines/>
      <w:tabs>
        <w:tab w:val="left" w:pos="1418"/>
      </w:tabs>
      <w:suppressAutoHyphens/>
      <w:spacing w:before="240" w:after="240"/>
    </w:pPr>
    <w:rPr>
      <w:kern w:val="24"/>
      <w:sz w:val="24"/>
      <w:szCs w:val="24"/>
      <w:lang w:eastAsia="en-US"/>
    </w:rPr>
  </w:style>
  <w:style w:type="numbering" w:customStyle="1" w:styleId="-11">
    <w:name w:val="Список перечисления-11"/>
    <w:basedOn w:val="a2"/>
    <w:rsid w:val="004770C6"/>
    <w:pPr>
      <w:numPr>
        <w:numId w:val="26"/>
      </w:numPr>
    </w:pPr>
  </w:style>
  <w:style w:type="paragraph" w:styleId="ae">
    <w:name w:val="Normal (Web)"/>
    <w:basedOn w:val="a"/>
    <w:rsid w:val="004770C6"/>
    <w:rPr>
      <w:sz w:val="24"/>
      <w:szCs w:val="24"/>
    </w:rPr>
  </w:style>
  <w:style w:type="character" w:styleId="af">
    <w:name w:val="Strong"/>
    <w:basedOn w:val="a0"/>
    <w:qFormat/>
    <w:rsid w:val="00280B5C"/>
    <w:rPr>
      <w:rFonts w:ascii="Times New Roman" w:hAnsi="Times New Roman" w:cs="Times New Roman"/>
      <w:b/>
      <w:bCs/>
      <w:sz w:val="24"/>
    </w:rPr>
  </w:style>
  <w:style w:type="paragraph" w:customStyle="1" w:styleId="22">
    <w:name w:val="МОЙ2"/>
    <w:basedOn w:val="2"/>
    <w:link w:val="2Char"/>
    <w:rsid w:val="00280B5C"/>
    <w:pPr>
      <w:keepLines w:val="0"/>
      <w:spacing w:before="240" w:after="120"/>
    </w:pPr>
    <w:rPr>
      <w:rFonts w:ascii="Times New Roman" w:eastAsia="Times New Roman" w:hAnsi="Times New Roman" w:cs="Arial"/>
      <w:iCs/>
      <w:color w:val="auto"/>
      <w:sz w:val="28"/>
      <w:szCs w:val="28"/>
    </w:rPr>
  </w:style>
  <w:style w:type="character" w:customStyle="1" w:styleId="2Char">
    <w:name w:val="МОЙ2 Char"/>
    <w:basedOn w:val="a0"/>
    <w:link w:val="22"/>
    <w:locked/>
    <w:rsid w:val="00280B5C"/>
    <w:rPr>
      <w:rFonts w:cs="Arial"/>
      <w:b/>
      <w:bCs/>
      <w:iCs/>
      <w:sz w:val="28"/>
      <w:szCs w:val="28"/>
    </w:rPr>
  </w:style>
  <w:style w:type="character" w:customStyle="1" w:styleId="20">
    <w:name w:val="Заголовок 2 Знак"/>
    <w:basedOn w:val="a0"/>
    <w:link w:val="2"/>
    <w:semiHidden/>
    <w:rsid w:val="00280B5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298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Antonova.VTFOMS\Application%20Data\Microsoft\&#1064;&#1072;&#1073;&#1083;&#1086;&#1085;&#1099;\&#1055;&#1080;&#1089;&#1100;&#1084;&#1086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ED99E0-9451-47C6-9AA3-57045FA470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Письмо.dot</Template>
  <TotalTime>260</TotalTime>
  <Pages>45</Pages>
  <Words>14611</Words>
  <Characters>83288</Characters>
  <Application>Microsoft Office Word</Application>
  <DocSecurity>0</DocSecurity>
  <Lines>694</Lines>
  <Paragraphs>195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ВОЛГОГРАДСКОЙ ОБЛАСТИ</vt:lpstr>
    </vt:vector>
  </TitlesOfParts>
  <Company>Org</Company>
  <LinksUpToDate>false</LinksUpToDate>
  <CharactersWithSpaces>97704</CharactersWithSpaces>
  <SharedDoc>false</SharedDoc>
  <HLinks>
    <vt:vector size="12" baseType="variant">
      <vt:variant>
        <vt:i4>66</vt:i4>
      </vt:variant>
      <vt:variant>
        <vt:i4>3</vt:i4>
      </vt:variant>
      <vt:variant>
        <vt:i4>0</vt:i4>
      </vt:variant>
      <vt:variant>
        <vt:i4>5</vt:i4>
      </vt:variant>
      <vt:variant>
        <vt:lpwstr>http://www.volgatfoms.ru/</vt:lpwstr>
      </vt:variant>
      <vt:variant>
        <vt:lpwstr/>
      </vt:variant>
      <vt:variant>
        <vt:i4>6160505</vt:i4>
      </vt:variant>
      <vt:variant>
        <vt:i4>0</vt:i4>
      </vt:variant>
      <vt:variant>
        <vt:i4>0</vt:i4>
      </vt:variant>
      <vt:variant>
        <vt:i4>5</vt:i4>
      </vt:variant>
      <vt:variant>
        <vt:lpwstr>mailto:general@volgatfoms.ru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ВОЛГОГРАДСКОЙ ОБЛАСТИ</dc:title>
  <dc:subject/>
  <dc:creator>Лариса Николаевна Антонова</dc:creator>
  <cp:keywords/>
  <dc:description/>
  <cp:lastModifiedBy>Лариса Николаевна Антонова</cp:lastModifiedBy>
  <cp:revision>20</cp:revision>
  <cp:lastPrinted>2016-11-17T06:11:00Z</cp:lastPrinted>
  <dcterms:created xsi:type="dcterms:W3CDTF">2016-11-14T10:23:00Z</dcterms:created>
  <dcterms:modified xsi:type="dcterms:W3CDTF">2016-12-09T11:11:00Z</dcterms:modified>
</cp:coreProperties>
</file>